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80549" w14:paraId="f280549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534EDE">
        <w:rPr>
          <w:rFonts w:cs="Times New Roman" w:hAnsi="Times New Roman" w:ascii="Times New Roman"/>
          <w:b/>
          <w:sz w:val="24"/>
          <w:szCs w:val="24"/>
        </w:rPr>
        <w:t>523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534EDE">
        <w:rPr>
          <w:rFonts w:cs="Times New Roman" w:hAnsi="Times New Roman" w:ascii="Times New Roman"/>
          <w:sz w:val="24"/>
          <w:szCs w:val="24"/>
        </w:rPr>
        <w:t>KORNATITOURS d.o.o., Šibenik, Dubrava 136, MBS: 060079544, OIB: 66826825409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534EDE">
        <w:rPr>
          <w:rFonts w:cs="Times New Roman" w:hAnsi="Times New Roman" w:ascii="Times New Roman"/>
          <w:sz w:val="24"/>
          <w:szCs w:val="24"/>
        </w:rPr>
        <w:t>KORNATITOURS d.o.o., Šibenik, Dubrava 136, MBS: 060079544, OIB: 66826825409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534EDE">
        <w:rPr>
          <w:rFonts w:cs="Times New Roman" w:hAnsi="Times New Roman" w:ascii="Times New Roman"/>
          <w:sz w:val="24"/>
          <w:szCs w:val="24"/>
        </w:rPr>
        <w:t>14.588,56</w:t>
      </w:r>
      <w:r w:rsidR="00F80B23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34EDE">
        <w:rPr>
          <w:rFonts w:cs="Times New Roman" w:hAnsi="Times New Roman" w:ascii="Times New Roman"/>
          <w:sz w:val="24"/>
          <w:szCs w:val="24"/>
        </w:rPr>
        <w:t>Paško Gojanović iz Šibenika, Dubrava 136 i Milan Koštan iz Konjevrata, Koštani 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061263">
        <w:rPr>
          <w:rFonts w:cs="Times New Roman" w:hAnsi="Times New Roman" w:ascii="Times New Roman"/>
          <w:sz w:val="24"/>
          <w:szCs w:val="24"/>
        </w:rPr>
        <w:t>dužnika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534EDE">
        <w:rPr>
          <w:rFonts w:cs="Times New Roman" w:hAnsi="Times New Roman" w:ascii="Times New Roman"/>
          <w:sz w:val="24"/>
          <w:szCs w:val="24"/>
        </w:rPr>
        <w:t>model 05, poziv na broj 221-523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534EDE">
        <w:rPr>
          <w:rFonts w:cs="Times New Roman" w:hAnsi="Times New Roman" w:ascii="Times New Roman"/>
          <w:sz w:val="24"/>
          <w:szCs w:val="24"/>
        </w:rPr>
        <w:t>Paško Gojanović iz Šibenika, Dubrava 136 i Milan  Koštan iz Konjevrata, Koštani 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04426" w:rsidP="00357C73" w:rsidR="00804426">
      <w:pPr>
        <w:spacing w:lineRule="auto" w:line="240" w:after="0"/>
      </w:pPr>
      <w:r>
        <w:separator/>
      </w:r>
    </w:p>
  </w:endnote>
  <w:endnote w:id="0" w:type="continuationSeparator">
    <w:p w:rsidRDefault="00804426" w:rsidP="00357C73" w:rsidR="0080442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04426" w:rsidP="00357C73" w:rsidR="00804426">
      <w:pPr>
        <w:spacing w:lineRule="auto" w:line="240" w:after="0"/>
      </w:pPr>
      <w:r>
        <w:separator/>
      </w:r>
    </w:p>
  </w:footnote>
  <w:footnote w:id="0" w:type="continuationSeparator">
    <w:p w:rsidRDefault="00804426" w:rsidP="00357C73" w:rsidR="0080442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A30B94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534EDE">
          <w:rPr>
            <w:rFonts w:cs="Times New Roman" w:hAnsi="Times New Roman" w:ascii="Times New Roman"/>
            <w:sz w:val="24"/>
            <w:szCs w:val="24"/>
          </w:rPr>
          <w:t xml:space="preserve"> St-523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3141"/>
    <w:rsid w:val="001E62AD"/>
    <w:rsid w:val="00237AD7"/>
    <w:rsid w:val="00260DC0"/>
    <w:rsid w:val="002A6BAD"/>
    <w:rsid w:val="0031687B"/>
    <w:rsid w:val="00346E3E"/>
    <w:rsid w:val="00352B7A"/>
    <w:rsid w:val="00357C73"/>
    <w:rsid w:val="003763E7"/>
    <w:rsid w:val="00445701"/>
    <w:rsid w:val="0046333F"/>
    <w:rsid w:val="004904FB"/>
    <w:rsid w:val="0051153D"/>
    <w:rsid w:val="00534EDE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C2AC7"/>
    <w:rsid w:val="00943105"/>
    <w:rsid w:val="00981546"/>
    <w:rsid w:val="009F5C94"/>
    <w:rsid w:val="00A1166B"/>
    <w:rsid w:val="00A30B94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52B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2B7A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2B7A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2B7A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2B7A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352B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2B7A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2B7A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2B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2B7A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</izvorni_sadrzaj>
    <derivirana_varijabla naziv="DomainObject.Predmet.Broj_1">523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St-523/2015</izvorni_sadrzaj>
    <derivirana_varijabla naziv="DomainObject.Predmet.OznakaBroj_1">St-523/2015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KORNATITOURS, društvo s ograničenom odgovornošću za prijevoz i trgovinu</izvorni_sadrzaj>
    <derivirana_varijabla naziv="DomainObject.Predmet.ProtustrankaFormated_1">  KORNATITOURS, društvo s ograničenom odgovornošću za prijevoz i trgovinu</derivirana_varijabla>
  </DomainObject.Predmet.ProtustrankaFormated>
  <DomainObject.Predmet.ProtustrankaFormatedOIB>
    <izvorni_sadrzaj>  KORNATITOURS, društvo s ograničenom odgovornošću za prijevoz i trgovinu, OIB 66826825409</izvorni_sadrzaj>
    <derivirana_varijabla naziv="DomainObject.Predmet.ProtustrankaFormatedOIB_1">  KORNATITOURS, društvo s ograničenom odgovornošću za prijevoz i trgovinu, OIB 66826825409</derivirana_varijabla>
  </DomainObject.Predmet.ProtustrankaFormatedOIB>
  <DomainObject.Predmet.ProtustrankaFormatedWithAdress>
    <izvorni_sadrzaj> KORNATITOURS, društvo s ograničenom odgovornošću za prijevoz i trgovinu, Dubrava 136, 22000 Šibenik</izvorni_sadrzaj>
    <derivirana_varijabla naziv="DomainObject.Predmet.ProtustrankaFormatedWithAdress_1"> KORNATITOURS, društvo s ograničenom odgovornošću za prijevoz i trgovinu, Dubrava 136, 22000 Šibenik</derivirana_varijabla>
  </DomainObject.Predmet.ProtustrankaFormatedWithAdress>
  <DomainObject.Predmet.ProtustrankaFormatedWithAdressOIB>
    <izvorni_sadrzaj> KORNATITOURS, društvo s ograničenom odgovornošću za prijevoz i trgovinu, OIB 66826825409, Dubrava 136, 22000 Šibenik</izvorni_sadrzaj>
    <derivirana_varijabla naziv="DomainObject.Predmet.ProtustrankaFormatedWithAdressOIB_1"> KORNATITOURS, društvo s ograničenom odgovornošću za prijevoz i trgovinu, OIB 66826825409, Dubrava 136, 22000 Šibenik</derivirana_varijabla>
  </DomainObject.Predmet.ProtustrankaFormatedWithAdressOIB>
  <DomainObject.Predmet.ProtustrankaWithAdress>
    <izvorni_sadrzaj>KORNATITOURS, društvo s ograničenom odgovornošću za prijevoz i trgovinu Dubrava 136, 22000 Šibenik</izvorni_sadrzaj>
    <derivirana_varijabla naziv="DomainObject.Predmet.ProtustrankaWithAdress_1">KORNATITOURS, društvo s ograničenom odgovornošću za prijevoz i trgovinu Dubrava 136, 22000 Šibenik</derivirana_varijabla>
  </DomainObject.Predmet.ProtustrankaWithAdress>
  <DomainObject.Predmet.ProtustrankaWithAdressOIB>
    <izvorni_sadrzaj>KORNATITOURS, društvo s ograničenom odgovornošću za prijevoz i trgovinu, OIB 66826825409, Dubrava 136, 22000 Šibenik</izvorni_sadrzaj>
    <derivirana_varijabla naziv="DomainObject.Predmet.ProtustrankaWithAdressOIB_1">KORNATITOURS, društvo s ograničenom odgovornošću za prijevoz i trgovinu, OIB 66826825409, Dubrava 136, 22000 Šibenik</derivirana_varijabla>
  </DomainObject.Predmet.ProtustrankaWithAdressOIB>
  <DomainObject.Predmet.ProtustrankaNazivFormated>
    <izvorni_sadrzaj>KORNATITOURS, društvo s ograničenom odgovornošću za prijevoz i trgovinu</izvorni_sadrzaj>
    <derivirana_varijabla naziv="DomainObject.Predmet.ProtustrankaNazivFormated_1">KORNATITOURS, društvo s ograničenom odgovornošću za prijevoz i trgovinu</derivirana_varijabla>
  </DomainObject.Predmet.ProtustrankaNazivFormated>
  <DomainObject.Predmet.ProtustrankaNazivFormatedOIB>
    <izvorni_sadrzaj>KORNATITOURS, društvo s ograničenom odgovornošću za prijevoz i trgovinu, OIB 66826825409</izvorni_sadrzaj>
    <derivirana_varijabla naziv="DomainObject.Predmet.ProtustrankaNazivFormatedOIB_1">KORNATITOURS, društvo s ograničenom odgovornošću za prijevoz i trgovinu, OIB 66826825409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Dubrava Kod Šibenika</izvorni_sadrzaj>
    <derivirana_varijabla naziv="DomainObject.Predmet.StrankaFormatedWithAdress_1"> FINA - Podružnica Šibenik, Perivoj L. Marune 1, 22000 Dubrava Kod Šibenika</derivirana_varijabla>
  </DomainObject.Predmet.StrankaFormatedWithAdress>
  <DomainObject.Predmet.StrankaFormatedWithAdressOIB>
    <izvorni_sadrzaj> FINA - Podružnica Šibenik, OIB 85821130368, Perivoj L. Marune 1, 22000 Dubrava Kod Šibenika</izvorni_sadrzaj>
    <derivirana_varijabla naziv="DomainObject.Predmet.StrankaFormatedWithAdressOIB_1"> FINA - Podružnica Šibenik, OIB 85821130368, Perivoj L. Marune 1, 22000 Dubrava Kod Šibenika</derivirana_varijabla>
  </DomainObject.Predmet.StrankaFormatedWithAdressOIB>
  <DomainObject.Predmet.StrankaWithAdress>
    <izvorni_sadrzaj>FINA - Podružnica Šibenik Perivoj L. Marune 1,22000 Dubrava Kod Šibenika</izvorni_sadrzaj>
    <derivirana_varijabla naziv="DomainObject.Predmet.StrankaWithAdress_1">FINA - Podružnica Šibenik Perivoj L. Marune 1,22000 Dubrava Kod Šibenika</derivirana_varijabla>
  </DomainObject.Predmet.StrankaWithAdress>
  <DomainObject.Predmet.StrankaWithAdressOIB>
    <izvorni_sadrzaj>FINA - Podružnica Šibenik, OIB 85821130368, Perivoj L. Marune 1,22000 Dubrava Kod Šibenika</izvorni_sadrzaj>
    <derivirana_varijabla naziv="DomainObject.Predmet.StrankaWithAdressOIB_1">FINA - Podružnica Šibenik, OIB 85821130368, Perivoj L. Marune 1,22000 Dubrava Kod Šibenika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Dubrava Kod Šibenika</item>
    </izvorni_sadrzaj>
    <derivirana_varijabla naziv="DomainObject.Predmet.StrankaListFormatedWithAdress_1">
      <item>FINA - Podružnica Šibenik, Perivoj L. Marune 1, 22000 Dubrava Kod Šibenika</item>
    </derivirana_varijabla>
  </DomainObject.Predmet.StrankaListFormatedWithAdress>
  <DomainObject.Predmet.StrankaListFormatedWithAdressOIB>
    <izvorni_sadrzaj>
      <item>FINA - Podružnica Šibenik, OIB 85821130368, Perivoj L. Marune 1, 22000 Dubrava Kod Šibenika</item>
    </izvorni_sadrzaj>
    <derivirana_varijabla naziv="DomainObject.Predmet.StrankaListFormatedWithAdressOIB_1">
      <item>FINA - Podružnica Šibenik, OIB 85821130368, Perivoj L. Marune 1, 22000 Dubrava Kod Šibenika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KORNATITOURS, društvo s ograničenom odgovornošću za prijevoz i trgovinu</item>
    </izvorni_sadrzaj>
    <derivirana_varijabla naziv="DomainObject.Predmet.ProtuStrankaListFormated_1">
      <item>KORNATITOURS, društvo s ograničenom odgovornošću za prijevoz i trgovinu</item>
    </derivirana_varijabla>
  </DomainObject.Predmet.ProtuStrankaListFormated>
  <DomainObject.Predmet.ProtuStrankaListFormatedOIB>
    <izvorni_sadrzaj>
      <item>KORNATITOURS, društvo s ograničenom odgovornošću za prijevoz i trgovinu, OIB 66826825409</item>
    </izvorni_sadrzaj>
    <derivirana_varijabla naziv="DomainObject.Predmet.ProtuStrankaListFormatedOIB_1">
      <item>KORNATITOURS, društvo s ograničenom odgovornošću za prijevoz i trgovinu, OIB 66826825409</item>
    </derivirana_varijabla>
  </DomainObject.Predmet.ProtuStrankaListFormatedOIB>
  <DomainObject.Predmet.ProtuStrankaListFormatedWithAdress>
    <izvorni_sadrzaj>
      <item>KORNATITOURS, društvo s ograničenom odgovornošću za prijevoz i trgovinu, Dubrava 136, 22000 Šibenik</item>
    </izvorni_sadrzaj>
    <derivirana_varijabla naziv="DomainObject.Predmet.ProtuStrankaListFormatedWithAdress_1">
      <item>KORNATITOURS, društvo s ograničenom odgovornošću za prijevoz i trgovinu, Dubrava 136, 22000 Šibenik</item>
    </derivirana_varijabla>
  </DomainObject.Predmet.ProtuStrankaListFormatedWithAdress>
  <DomainObject.Predmet.ProtuStrankaListFormatedWithAdressOIB>
    <izvorni_sadrzaj>
      <item>KORNATITOURS, društvo s ograničenom odgovornošću za prijevoz i trgovinu, OIB 66826825409, Dubrava 136, 22000 Šibenik</item>
    </izvorni_sadrzaj>
    <derivirana_varijabla naziv="DomainObject.Predmet.ProtuStrankaListFormatedWithAdressOIB_1">
      <item>KORNATITOURS, društvo s ograničenom odgovornošću za prijevoz i trgovinu, OIB 66826825409, Dubrava 136, 22000 Šibenik</item>
    </derivirana_varijabla>
  </DomainObject.Predmet.ProtuStrankaListFormatedWithAdressOIB>
  <DomainObject.Predmet.ProtuStrankaListNazivFormated>
    <izvorni_sadrzaj>
      <item>KORNATITOURS, društvo s ograničenom odgovornošću za prijevoz i trgovinu</item>
    </izvorni_sadrzaj>
    <derivirana_varijabla naziv="DomainObject.Predmet.ProtuStrankaListNazivFormated_1">
      <item>KORNATITOURS, društvo s ograničenom odgovornošću za prijevoz i trgovinu</item>
    </derivirana_varijabla>
  </DomainObject.Predmet.ProtuStrankaListNazivFormated>
  <DomainObject.Predmet.ProtuStrankaListNazivFormatedOIB>
    <izvorni_sadrzaj>
      <item>KORNATITOURS, društvo s ograničenom odgovornošću za prijevoz i trgovinu, OIB 66826825409</item>
    </izvorni_sadrzaj>
    <derivirana_varijabla naziv="DomainObject.Predmet.ProtuStrankaListNazivFormatedOIB_1">
      <item>KORNATITOURS, društvo s ograničenom odgovornošću za prijevoz i trgovinu, OIB 66826825409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KORNATITOURS, društvo s ograničenom odgovornošću za prijevoz i trgovinu</izvorni_sadrzaj>
    <derivirana_varijabla naziv="DomainObject.Predmet.ProtustrankaIDrugi_1">KORNATITOURS, društvo s ograničenom odgovornošću za prijevoz i trgovinu</derivirana_varijabla>
  </DomainObject.Predmet.ProtustrankaIDrugi>
  <DomainObject.Predmet.StrankaIDrugiAdressOIB>
    <izvorni_sadrzaj>FINA - Podružnica Šibenik, OIB 85821130368, Perivoj L. Marune 1, 22000 Dubrava Kod Šibenika</izvorni_sadrzaj>
    <derivirana_varijabla naziv="DomainObject.Predmet.StrankaIDrugiAdressOIB_1">FINA - Podružnica Šibenik, OIB 85821130368, Perivoj L. Marune 1, 22000 Dubrava Kod Šibenika</derivirana_varijabla>
  </DomainObject.Predmet.StrankaIDrugiAdressOIB>
  <DomainObject.Predmet.ProtustrankaIDrugiAdressOIB>
    <izvorni_sadrzaj>KORNATITOURS, društvo s ograničenom odgovornošću za prijevoz i trgovinu, OIB 66826825409, Dubrava 136, 22000 Šibenik</izvorni_sadrzaj>
    <derivirana_varijabla naziv="DomainObject.Predmet.ProtustrankaIDrugiAdressOIB_1">KORNATITOURS, društvo s ograničenom odgovornošću za prijevoz i trgovinu, OIB 66826825409, Dubrava 136,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KORNATITOURS, društvo s ograničenom odgovornošću za prijevoz i trgovinu</item>
    </izvorni_sadrzaj>
    <derivirana_varijabla naziv="DomainObject.Predmet.SudioniciListNaziv_1">
      <item>FINA - Podružnica Šibenik</item>
      <item>KORNATITOURS, društvo s ograničenom odgovornošću za prijevoz i trgovinu</item>
    </derivirana_varijabla>
  </DomainObject.Predmet.SudioniciListNaziv>
  <DomainObject.Predmet.SudioniciListAdressOIB>
    <izvorni_sadrzaj>
      <item>FINA - Podružnica Šibenik, OIB 85821130368, Perivoj L. Marune 1,22000 Dubrava Kod Šibenika</item>
      <item>KORNATITOURS, društvo s ograničenom odgovornošću za prijevoz i trgovinu, OIB 66826825409, Dubrava 136,22000 Šibenik</item>
    </izvorni_sadrzaj>
    <derivirana_varijabla naziv="DomainObject.Predmet.SudioniciListAdressOIB_1">
      <item>FINA - Podružnica Šibenik, OIB 85821130368, Perivoj L. Marune 1,22000 Dubrava Kod Šibenika</item>
      <item>KORNATITOURS, društvo s ograničenom odgovornošću za prijevoz i trgovinu, OIB 66826825409, Dubrava 136,22000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66826825409</item>
    </izvorni_sadrzaj>
    <derivirana_varijabla naziv="DomainObject.Predmet.SudioniciListNazivOIB_1">
      <item>, OIB 85821130368</item>
      <item>, OIB 66826825409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422</properties:Words>
  <properties:Characters>2326</properties:Characters>
  <properties:Lines>73</properties:Lines>
  <properties:Paragraphs>19</properties:Paragraphs>
  <properties:TotalTime>75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2015-11-04T10:17:00Z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