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6f6b" w14:paraId="3646f6b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474991">
        <w:t>Turistička zadruga Donat</w:t>
      </w:r>
      <w:r w:rsidR="006444A6">
        <w:t>,</w:t>
      </w:r>
      <w:r w:rsidR="00395D66">
        <w:t xml:space="preserve"> </w:t>
      </w:r>
      <w:r w:rsidR="00F938AE">
        <w:t>Zadar</w:t>
      </w:r>
      <w:r w:rsidR="006444A6">
        <w:t xml:space="preserve">, </w:t>
      </w:r>
      <w:r w:rsidR="00474991">
        <w:t>Domovinskog rata 7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474991">
        <w:t>96247914452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474991">
        <w:t>13</w:t>
      </w:r>
      <w:r>
        <w:t>.</w:t>
      </w:r>
      <w:r w:rsidR="00B51EA5">
        <w:t xml:space="preserve"> </w:t>
      </w:r>
      <w:r w:rsidR="004642E8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642E8">
        <w:t>17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474991" w:rsidRPr="00474991">
        <w:t>Turistička zadruga Donat, Zadar, Domovinskog rata 7, OIB: 96247914452</w:t>
      </w:r>
      <w:r w:rsidR="00990573">
        <w:t xml:space="preserve">, </w:t>
      </w:r>
      <w:r>
        <w:t xml:space="preserve">na temelju neizvršenih osnova za plaćanje iznosi </w:t>
      </w:r>
      <w:r w:rsidR="00474991">
        <w:t>8</w:t>
      </w:r>
      <w:r w:rsidR="00990573">
        <w:t>.</w:t>
      </w:r>
      <w:r w:rsidR="00474991">
        <w:t>219</w:t>
      </w:r>
      <w:r w:rsidR="00990573">
        <w:t>,</w:t>
      </w:r>
      <w:r w:rsidR="00474991">
        <w:t>8</w:t>
      </w:r>
      <w:r w:rsidR="006444A6">
        <w:t>8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474991">
        <w:t>Predrag Glavić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642E8">
        <w:t>17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5B549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474991">
      <w:t>297</w:t>
    </w:r>
    <w:r w:rsidR="00F938AE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474991">
      <w:t>297</w:t>
    </w:r>
    <w:r w:rsidR="0076513B">
      <w:t>/1</w:t>
    </w:r>
    <w:r w:rsidR="00FF274E">
      <w:t>7</w:t>
    </w:r>
    <w:r w:rsidR="0076513B">
      <w:t>-</w:t>
    </w:r>
    <w:r w:rsidR="00F938AE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660B0"/>
    <w:rsid w:val="0019042D"/>
    <w:rsid w:val="00284EA7"/>
    <w:rsid w:val="002D6E29"/>
    <w:rsid w:val="002F1F17"/>
    <w:rsid w:val="002F6CBF"/>
    <w:rsid w:val="00325DFC"/>
    <w:rsid w:val="00395D66"/>
    <w:rsid w:val="00415D3C"/>
    <w:rsid w:val="00447958"/>
    <w:rsid w:val="004635D5"/>
    <w:rsid w:val="0046367D"/>
    <w:rsid w:val="004642E8"/>
    <w:rsid w:val="00474991"/>
    <w:rsid w:val="004B64F0"/>
    <w:rsid w:val="004C10E5"/>
    <w:rsid w:val="004F3050"/>
    <w:rsid w:val="00500E9C"/>
    <w:rsid w:val="00551BCA"/>
    <w:rsid w:val="00567E17"/>
    <w:rsid w:val="00572756"/>
    <w:rsid w:val="005A7DE6"/>
    <w:rsid w:val="005B53ED"/>
    <w:rsid w:val="005B5490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B1099"/>
    <w:rsid w:val="00D32390"/>
    <w:rsid w:val="00D34817"/>
    <w:rsid w:val="00D57BB6"/>
    <w:rsid w:val="00DC740A"/>
    <w:rsid w:val="00DE0F05"/>
    <w:rsid w:val="00E04441"/>
    <w:rsid w:val="00E321A6"/>
    <w:rsid w:val="00E6461B"/>
    <w:rsid w:val="00E73553"/>
    <w:rsid w:val="00EE14DB"/>
    <w:rsid w:val="00F12AED"/>
    <w:rsid w:val="00F508E3"/>
    <w:rsid w:val="00F6628B"/>
    <w:rsid w:val="00F821AF"/>
    <w:rsid w:val="00F86547"/>
    <w:rsid w:val="00F938AE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4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4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4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4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4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4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4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4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Turistička zadruga Donat</izvorni_sadrzaj>
    <derivirana_varijabla naziv="DomainObject.Predmet.ProtustrankaFormated_1">  Turistička zadruga Donat</derivirana_varijabla>
  </DomainObject.Predmet.ProtustrankaFormated>
  <DomainObject.Predmet.ProtustrankaFormatedOIB>
    <izvorni_sadrzaj>  Turistička zadruga Donat, OIB 96247914452</izvorni_sadrzaj>
    <derivirana_varijabla naziv="DomainObject.Predmet.ProtustrankaFormatedOIB_1">  Turistička zadruga Donat, OIB 96247914452</derivirana_varijabla>
  </DomainObject.Predmet.ProtustrankaFormatedOIB>
  <DomainObject.Predmet.ProtustrankaFormatedWithAdress>
    <izvorni_sadrzaj> Turistička zadruga Donat, Domovinskog rata 7, 23000 Zadar</izvorni_sadrzaj>
    <derivirana_varijabla naziv="DomainObject.Predmet.ProtustrankaFormatedWithAdress_1"> Turistička zadruga Donat, Domovinskog rata 7, 23000 Zadar</derivirana_varijabla>
  </DomainObject.Predmet.ProtustrankaFormatedWithAdress>
  <DomainObject.Predmet.ProtustrankaFormatedWithAdressOIB>
    <izvorni_sadrzaj> Turistička zadruga Donat, OIB 96247914452, Domovinskog rata 7, 23000 Zadar</izvorni_sadrzaj>
    <derivirana_varijabla naziv="DomainObject.Predmet.ProtustrankaFormatedWithAdressOIB_1"> Turistička zadruga Donat, OIB 96247914452, Domovinskog rata 7, 23000 Zadar</derivirana_varijabla>
  </DomainObject.Predmet.ProtustrankaFormatedWithAdressOIB>
  <DomainObject.Predmet.ProtustrankaWithAdress>
    <izvorni_sadrzaj>Turistička zadruga Donat Domovinskog rata 7, 23000 Zadar</izvorni_sadrzaj>
    <derivirana_varijabla naziv="DomainObject.Predmet.ProtustrankaWithAdress_1">Turistička zadruga Donat Domovinskog rata 7, 23000 Zadar</derivirana_varijabla>
  </DomainObject.Predmet.ProtustrankaWithAdress>
  <DomainObject.Predmet.ProtustrankaWithAdressOIB>
    <izvorni_sadrzaj>Turistička zadruga Donat, OIB 96247914452, Domovinskog rata 7, 23000 Zadar</izvorni_sadrzaj>
    <derivirana_varijabla naziv="DomainObject.Predmet.ProtustrankaWithAdressOIB_1">Turistička zadruga Donat, OIB 96247914452, Domovinskog rata 7, 23000 Zadar</derivirana_varijabla>
  </DomainObject.Predmet.ProtustrankaWithAdressOIB>
  <DomainObject.Predmet.ProtustrankaNazivFormated>
    <izvorni_sadrzaj>Turistička zadruga Donat</izvorni_sadrzaj>
    <derivirana_varijabla naziv="DomainObject.Predmet.ProtustrankaNazivFormated_1">Turistička zadruga Donat</derivirana_varijabla>
  </DomainObject.Predmet.ProtustrankaNazivFormated>
  <DomainObject.Predmet.ProtustrankaNazivFormatedOIB>
    <izvorni_sadrzaj>Turistička zadruga Donat, OIB 96247914452</izvorni_sadrzaj>
    <derivirana_varijabla naziv="DomainObject.Predmet.ProtustrankaNazivFormatedOIB_1">Turistička zadruga Donat, OIB 96247914452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Turistička zadruga Donat</item>
    </izvorni_sadrzaj>
    <derivirana_varijabla naziv="DomainObject.Predmet.ProtuStrankaListFormated_1">
      <item>Turistička zadruga Donat</item>
    </derivirana_varijabla>
  </DomainObject.Predmet.ProtuStrankaListFormated>
  <DomainObject.Predmet.ProtuStrankaListFormatedOIB>
    <izvorni_sadrzaj>
      <item>Turistička zadruga Donat, OIB 96247914452</item>
    </izvorni_sadrzaj>
    <derivirana_varijabla naziv="DomainObject.Predmet.ProtuStrankaListFormatedOIB_1">
      <item>Turistička zadruga Donat, OIB 96247914452</item>
    </derivirana_varijabla>
  </DomainObject.Predmet.ProtuStrankaListFormatedOIB>
  <DomainObject.Predmet.ProtuStrankaListFormatedWithAdress>
    <izvorni_sadrzaj>
      <item>Turistička zadruga Donat, Domovinskog rata 7, 23000 Zadar</item>
    </izvorni_sadrzaj>
    <derivirana_varijabla naziv="DomainObject.Predmet.ProtuStrankaListFormatedWithAdress_1">
      <item>Turistička zadruga Donat, Domovinskog rata 7, 23000 Zadar</item>
    </derivirana_varijabla>
  </DomainObject.Predmet.ProtuStrankaListFormatedWithAdress>
  <DomainObject.Predmet.ProtuStrankaListFormatedWithAdressOIB>
    <izvorni_sadrzaj>
      <item>Turistička zadruga Donat, OIB 96247914452, Domovinskog rata 7, 23000 Zadar</item>
    </izvorni_sadrzaj>
    <derivirana_varijabla naziv="DomainObject.Predmet.ProtuStrankaListFormatedWithAdressOIB_1">
      <item>Turistička zadruga Donat, OIB 96247914452, Domovinskog rata 7, 23000 Zadar</item>
    </derivirana_varijabla>
  </DomainObject.Predmet.ProtuStrankaListFormatedWithAdressOIB>
  <DomainObject.Predmet.ProtuStrankaListNazivFormated>
    <izvorni_sadrzaj>
      <item>Turistička zadruga Donat</item>
    </izvorni_sadrzaj>
    <derivirana_varijabla naziv="DomainObject.Predmet.ProtuStrankaListNazivFormated_1">
      <item>Turistička zadruga Donat</item>
    </derivirana_varijabla>
  </DomainObject.Predmet.ProtuStrankaListNazivFormated>
  <DomainObject.Predmet.ProtuStrankaListNazivFormatedOIB>
    <izvorni_sadrzaj>
      <item>Turistička zadruga Donat, OIB 96247914452</item>
    </izvorni_sadrzaj>
    <derivirana_varijabla naziv="DomainObject.Predmet.ProtuStrankaListNazivFormatedOIB_1">
      <item>Turistička zadruga Donat, OIB 96247914452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Turistička zadruga Donat</izvorni_sadrzaj>
    <derivirana_varijabla naziv="DomainObject.Predmet.ProtustrankaIDrugi_1">Turistička zadruga Donat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Turistička zadruga Donat, OIB 96247914452, Domovinskog rata 7, 23000 Zadar</izvorni_sadrzaj>
    <derivirana_varijabla naziv="DomainObject.Predmet.ProtustrankaIDrugiAdressOIB_1">Turistička zadruga Donat, OIB 96247914452, Domovinskog rata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Turistička zadruga Donat</item>
    </izvorni_sadrzaj>
    <derivirana_varijabla naziv="DomainObject.Predmet.SudioniciListNaziv_1">
      <item>FINA</item>
      <item>Turistička zadruga Donat</item>
    </derivirana_varijabla>
  </DomainObject.Predmet.SudioniciListNaziv>
  <DomainObject.Predmet.SudioniciListAdressOIB>
    <izvorni_sadrzaj>
      <item>FINA, OIB 85821130368</item>
      <item>Turistička zadruga Donat, OIB 96247914452, Domovinskog rata 7,23000 Zadar</item>
    </izvorni_sadrzaj>
    <derivirana_varijabla naziv="DomainObject.Predmet.SudioniciListAdressOIB_1">
      <item>FINA, OIB 85821130368</item>
      <item>Turistička zadruga Donat, OIB 96247914452, Domovinskog rata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96247914452</item>
    </izvorni_sadrzaj>
    <derivirana_varijabla naziv="DomainObject.Predmet.SudioniciListNazivOIB_1">
      <item>, OIB 85821130368</item>
      <item>, OIB 96247914452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836B9-0C7A-4DBC-8FDA-B9AAF5EAE5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1983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2017-07-17T11:25:00Z</dcterms:created>
  <dc:creator>Tina Grgas</dc:creator>
  <cp:lastModifiedBy>wsadmin</cp:lastModifiedBy>
  <cp:lastPrinted>2017-07-17T11:28:00Z</cp:lastPrinted>
  <dcterms:modified xmlns:xsi="http://www.w3.org/2001/XMLSchema-instance" xsi:type="dcterms:W3CDTF">2017-07-25T08:05:00Z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