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f22a" w14:paraId="37af22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746012">
        <w:t>2247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46012">
        <w:rPr>
          <w:lang w:val="hr-HR"/>
        </w:rPr>
        <w:t>ŠKARPINA</w:t>
      </w:r>
      <w:r w:rsidR="00170B42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746012">
        <w:rPr>
          <w:lang w:val="hr-HR"/>
        </w:rPr>
        <w:t>, Split, Rokova 21</w:t>
      </w:r>
      <w:r w:rsidR="0074193D">
        <w:rPr>
          <w:lang w:val="hr-HR"/>
        </w:rPr>
        <w:t>, O</w:t>
      </w:r>
      <w:r w:rsidR="00746012">
        <w:rPr>
          <w:lang w:val="hr-HR"/>
        </w:rPr>
        <w:t>IB: 30687870197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746012">
        <w:rPr>
          <w:lang w:val="hr-HR"/>
        </w:rPr>
        <w:t xml:space="preserve"> 060173702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46012" w:rsidRPr="00746012">
        <w:rPr>
          <w:lang w:val="hr-HR"/>
        </w:rPr>
        <w:t>ŠKARPINA d.o.o., Split, Rokova 21, OIB: 30687870197, MBS: 060173702</w:t>
      </w:r>
      <w:r w:rsidR="00746012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2D5C73">
        <w:rPr>
          <w:lang w:val="hr-HR"/>
        </w:rPr>
        <w:t xml:space="preserve"> 10</w:t>
      </w:r>
      <w:r w:rsidR="00822B62">
        <w:rPr>
          <w:lang w:val="hr-HR"/>
        </w:rPr>
        <w:t xml:space="preserve"> sati i</w:t>
      </w:r>
      <w:r w:rsidR="002D5C73">
        <w:rPr>
          <w:lang w:val="hr-HR"/>
        </w:rPr>
        <w:t xml:space="preserve"> 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2D5C73">
        <w:t>Ada Rajković, mag.ekonomije, Split, Matice hrvatske 10, OIB:27195964864.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46012" w:rsidRPr="00746012">
        <w:rPr>
          <w:lang w:val="hr-HR"/>
        </w:rPr>
        <w:t xml:space="preserve">ŠKARPINA d.o.o., Split, Rokova 21, OIB: 30687870197, MBS: 060173702.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BC0634">
        <w:rPr>
          <w:lang w:val="hr-HR"/>
        </w:rPr>
        <w:t>19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2D5C73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28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170B42">
      <w:t>4</w:t>
    </w:r>
    <w:r w:rsidR="00746012">
      <w:t>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4279B"/>
    <w:rsid w:val="00245F8C"/>
    <w:rsid w:val="002619BA"/>
    <w:rsid w:val="00280614"/>
    <w:rsid w:val="002A4B4D"/>
    <w:rsid w:val="002B1247"/>
    <w:rsid w:val="002C5D44"/>
    <w:rsid w:val="002D5C73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6732B"/>
    <w:rsid w:val="009715B0"/>
    <w:rsid w:val="009C115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91830"/>
    <w:rsid w:val="00CA7754"/>
    <w:rsid w:val="00D006D7"/>
    <w:rsid w:val="00D031A0"/>
    <w:rsid w:val="00D17E93"/>
    <w:rsid w:val="00D44C87"/>
    <w:rsid w:val="00DE0A3E"/>
    <w:rsid w:val="00DE280A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2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8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8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8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8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2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8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8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8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8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St-2247/2015</izvorni_sadrzaj>
    <derivirana_varijabla naziv="DomainObject.Predmet.OznakaBroj_1">St-2247/2015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ŠKARPINA d.o.o. za cestovni promet, obrtništvo, trgovinu i ugostiteljstvo</izvorni_sadrzaj>
    <derivirana_varijabla naziv="DomainObject.Predmet.ProtustrankaFormated_1">  ŠKARPINA d.o.o. za cestovni promet, obrtništvo, trgovinu i ugostiteljstvo</derivirana_varijabla>
  </DomainObject.Predmet.ProtustrankaFormated>
  <DomainObject.Predmet.ProtustrankaFormatedOIB>
    <izvorni_sadrzaj>  ŠKARPINA d.o.o. za cestovni promet, obrtništvo, trgovinu i ugostiteljstvo, OIB 30687870197</izvorni_sadrzaj>
    <derivirana_varijabla naziv="DomainObject.Predmet.ProtustrankaFormatedOIB_1">  ŠKARPINA d.o.o. za cestovni promet, obrtništvo, trgovinu i ugostiteljstvo, OIB 30687870197</derivirana_varijabla>
  </DomainObject.Predmet.ProtustrankaFormatedOIB>
  <DomainObject.Predmet.ProtustrankaFormatedWithAdress>
    <izvorni_sadrzaj> ŠKARPINA d.o.o. za cestovni promet, obrtništvo, trgovinu i ugostiteljstvo, Rokova 21, 21000 Split</izvorni_sadrzaj>
    <derivirana_varijabla naziv="DomainObject.Predmet.ProtustrankaFormatedWithAdress_1"> ŠKARPINA d.o.o. za cestovni promet, obrtništvo, trgovinu i ugostiteljstvo, Rokova 21, 21000 Split</derivirana_varijabla>
  </DomainObject.Predmet.ProtustrankaFormatedWithAdress>
  <DomainObject.Predmet.ProtustrankaFormatedWithAdressOIB>
    <izvorni_sadrzaj> ŠKARPINA d.o.o. za cestovni promet, obrtništvo, trgovinu i ugostiteljstvo, OIB 30687870197, Rokova 21, 21000 Split</izvorni_sadrzaj>
    <derivirana_varijabla naziv="DomainObject.Predmet.ProtustrankaFormatedWithAdressOIB_1"> ŠKARPINA d.o.o. za cestovni promet, obrtništvo, trgovinu i ugostiteljstvo, OIB 30687870197, Rokova 21, 21000 Split</derivirana_varijabla>
  </DomainObject.Predmet.ProtustrankaFormatedWithAdressOIB>
  <DomainObject.Predmet.ProtustrankaWithAdress>
    <izvorni_sadrzaj>ŠKARPINA d.o.o. za cestovni promet, obrtništvo, trgovinu i ugostiteljstvo Rokova 21, 21000 Split</izvorni_sadrzaj>
    <derivirana_varijabla naziv="DomainObject.Predmet.ProtustrankaWithAdress_1">ŠKARPINA d.o.o. za cestovni promet, obrtništvo, trgovinu i ugostiteljstvo Rokova 21, 21000 Split</derivirana_varijabla>
  </DomainObject.Predmet.ProtustrankaWithAdress>
  <DomainObject.Predmet.ProtustrankaWithAdressOIB>
    <izvorni_sadrzaj>ŠKARPINA d.o.o. za cestovni promet, obrtništvo, trgovinu i ugostiteljstvo, OIB 30687870197, Rokova 21, 21000 Split</izvorni_sadrzaj>
    <derivirana_varijabla naziv="DomainObject.Predmet.ProtustrankaWithAdressOIB_1">ŠKARPINA d.o.o. za cestovni promet, obrtništvo, trgovinu i ugostiteljstvo, OIB 30687870197, Rokova 21, 21000 Split</derivirana_varijabla>
  </DomainObject.Predmet.ProtustrankaWithAdressOIB>
  <DomainObject.Predmet.ProtustrankaNazivFormated>
    <izvorni_sadrzaj>ŠKARPINA d.o.o. za cestovni promet, obrtništvo, trgovinu i ugostiteljstvo</izvorni_sadrzaj>
    <derivirana_varijabla naziv="DomainObject.Predmet.ProtustrankaNazivFormated_1">ŠKARPINA d.o.o. za cestovni promet, obrtništvo, trgovinu i ugostiteljstvo</derivirana_varijabla>
  </DomainObject.Predmet.ProtustrankaNazivFormated>
  <DomainObject.Predmet.ProtustrankaNazivFormatedOIB>
    <izvorni_sadrzaj>ŠKARPINA d.o.o. za cestovni promet, obrtništvo, trgovinu i ugostiteljstvo, OIB 30687870197</izvorni_sadrzaj>
    <derivirana_varijabla naziv="DomainObject.Predmet.ProtustrankaNazivFormatedOIB_1">ŠKARPINA d.o.o. za cestovni promet, obrtništvo, trgovinu i ugostiteljstvo, OIB 30687870197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4051.81</izvorni_sadrzaj>
    <derivirana_varijabla naziv="DomainObject.Predmet.TrenutnaVrijednost_1">4051.81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ŠKARPINA d.o.o. za cestovni promet, obrtništvo, trgovinu i ugostiteljstvo</item>
    </izvorni_sadrzaj>
    <derivirana_varijabla naziv="DomainObject.Predmet.ProtuStrankaListFormated_1">
      <item>ŠKARPINA d.o.o. za cestovni promet, obrtništvo, trgovinu i ugostiteljstvo</item>
    </derivirana_varijabla>
  </DomainObject.Predmet.ProtuStrankaListFormated>
  <DomainObject.Predmet.ProtuStrankaListFormatedOIB>
    <izvorni_sadrzaj>
      <item>ŠKARPINA d.o.o. za cestovni promet, obrtništvo, trgovinu i ugostiteljstvo, OIB 30687870197</item>
    </izvorni_sadrzaj>
    <derivirana_varijabla naziv="DomainObject.Predmet.ProtuStrankaListFormatedOIB_1">
      <item>ŠKARPINA d.o.o. za cestovni promet, obrtništvo, trgovinu i ugostiteljstvo, OIB 30687870197</item>
    </derivirana_varijabla>
  </DomainObject.Predmet.ProtuStrankaListFormatedOIB>
  <DomainObject.Predmet.ProtuStrankaListFormatedWithAdress>
    <izvorni_sadrzaj>
      <item>ŠKARPINA d.o.o. za cestovni promet, obrtništvo, trgovinu i ugostiteljstvo, Rokova 21, 21000 Split</item>
    </izvorni_sadrzaj>
    <derivirana_varijabla naziv="DomainObject.Predmet.ProtuStrankaListFormatedWithAdress_1">
      <item>ŠKARPINA d.o.o. za cestovni promet, obrtništvo, trgovinu i ugostiteljstvo, Rokova 21, 21000 Split</item>
    </derivirana_varijabla>
  </DomainObject.Predmet.ProtuStrankaListFormatedWithAdress>
  <DomainObject.Predmet.ProtuStrankaListFormatedWithAdressOIB>
    <izvorni_sadrzaj>
      <item>ŠKARPINA d.o.o. za cestovni promet, obrtništvo, trgovinu i ugostiteljstvo, OIB 30687870197, Rokova 21, 21000 Split</item>
    </izvorni_sadrzaj>
    <derivirana_varijabla naziv="DomainObject.Predmet.ProtuStrankaListFormatedWithAdressOIB_1">
      <item>ŠKARPINA d.o.o. za cestovni promet, obrtništvo, trgovinu i ugostiteljstvo, OIB 30687870197, Rokova 21, 21000 Split</item>
    </derivirana_varijabla>
  </DomainObject.Predmet.ProtuStrankaListFormatedWithAdressOIB>
  <DomainObject.Predmet.ProtuStrankaListNazivFormated>
    <izvorni_sadrzaj>
      <item>ŠKARPINA d.o.o. za cestovni promet, obrtništvo, trgovinu i ugostiteljstvo</item>
    </izvorni_sadrzaj>
    <derivirana_varijabla naziv="DomainObject.Predmet.ProtuStrankaListNazivFormated_1">
      <item>ŠKARPINA d.o.o. za cestovni promet, obrtništvo, trgovinu i ugostiteljstvo</item>
    </derivirana_varijabla>
  </DomainObject.Predmet.ProtuStrankaListNazivFormated>
  <DomainObject.Predmet.ProtuStrankaListNazivFormatedOIB>
    <izvorni_sadrzaj>
      <item>ŠKARPINA d.o.o. za cestovni promet, obrtništvo, trgovinu i ugostiteljstvo, OIB 30687870197</item>
    </izvorni_sadrzaj>
    <derivirana_varijabla naziv="DomainObject.Predmet.ProtuStrankaListNazivFormatedOIB_1">
      <item>ŠKARPINA d.o.o. za cestovni promet, obrtništvo, trgovinu i ugostiteljstvo, OIB 30687870197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ŠKARPINA d.o.o. za cestovni promet, obrtništvo, trgovinu i ugostiteljstvo</izvorni_sadrzaj>
    <derivirana_varijabla naziv="DomainObject.Predmet.ProtustrankaIDrugi_1">ŠKARPINA d.o.o. za cestovni promet, obrtništvo,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ŠKARPINA d.o.o. za cestovni promet, obrtništvo, trgovinu i ugostiteljstvo, OIB 30687870197, Rokova 21, 21000 Split</izvorni_sadrzaj>
    <derivirana_varijabla naziv="DomainObject.Predmet.ProtustrankaIDrugiAdressOIB_1">ŠKARPINA d.o.o. za cestovni promet, obrtništvo, trgovinu i ugostiteljstvo, OIB 30687870197, Rokova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ŠKARPINA d.o.o. za cestovni promet, obrtništvo, trgovinu i ugostiteljstvo</item>
      <item>FINANCIJSKA AGENCIJA, RC SPLIT</item>
    </izvorni_sadrzaj>
    <derivirana_varijabla naziv="DomainObject.Predmet.SudioniciListNaziv_1">
      <item>ŠKARPINA d.o.o. za cestovni promet, obrtništvo, trgovinu i ugostiteljstvo</item>
      <item>FINANCIJSKA AGENCIJA, RC SPLIT</item>
    </derivirana_varijabla>
  </DomainObject.Predmet.SudioniciListNaziv>
  <DomainObject.Predmet.SudioniciListAdressOIB>
    <izvorni_sadrzaj>
      <item>ŠKARPINA d.o.o. za cestovni promet, obrtništvo, trgovinu i ugostiteljstvo, OIB 30687870197, Rokova 21,21000 Split</item>
      <item>FINANCIJSKA AGENCIJA, RC SPLIT, OIB 85821130368, Mažuranićevo šetalište 24 b,21000 Split</item>
    </izvorni_sadrzaj>
    <derivirana_varijabla naziv="DomainObject.Predmet.SudioniciListAdressOIB_1">
      <item>ŠKARPINA d.o.o. za cestovni promet, obrtništvo, trgovinu i ugostiteljstvo, OIB 30687870197, Rokova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30687870197</item>
      <item>, OIB 85821130368</item>
    </izvorni_sadrzaj>
    <derivirana_varijabla naziv="DomainObject.Predmet.SudioniciListNazivOIB_1">
      <item>, OIB 30687870197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598</properties:Words>
  <properties:Characters>3278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2016-04-21T08:10:00Z</dcterms:created>
  <dc:creator>Lari Glavaš</dc:creator>
  <cp:lastModifiedBy>Lari Glavaš</cp:lastModifiedBy>
  <cp:lastPrinted>2016-04-21T08:10:00Z</cp:lastPrinted>
  <dcterms:modified xmlns:xsi="http://www.w3.org/2001/XMLSchema-instance" xsi:type="dcterms:W3CDTF">2016-04-21T08:10:00Z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