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d06e" w14:paraId="df3d06e" w:rsidRDefault="00533795" w:rsidP="00533795" w:rsidR="0053379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95" w:rsidP="00533795" w:rsidR="00533795">
      <w:pPr>
        <w:ind w:hanging="720" w:left="360"/>
      </w:pPr>
      <w:r>
        <w:t xml:space="preserve">        REPUBLIKA HRVATSKA</w:t>
      </w:r>
    </w:p>
    <w:p w:rsidRDefault="00533795" w:rsidP="00533795" w:rsidR="00533795">
      <w:pPr>
        <w:ind w:hanging="720" w:left="360"/>
      </w:pPr>
      <w:r>
        <w:t xml:space="preserve">     TRGOVAČKI SUD U OSIJEKU</w:t>
      </w:r>
    </w:p>
    <w:p w:rsidRDefault="00533795" w:rsidP="00533795" w:rsidR="00533795">
      <w:pPr>
        <w:ind w:hanging="720" w:left="360"/>
      </w:pPr>
    </w:p>
    <w:p w:rsidRDefault="00533795" w:rsidP="00533795" w:rsidR="00533795"/>
    <w:p w:rsidRDefault="00533795" w:rsidP="00533795" w:rsidR="005337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R E P U B L I K E  H R V A T S K E</w:t>
      </w:r>
    </w:p>
    <w:p w:rsidRDefault="00533795" w:rsidP="00533795" w:rsidR="005337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533795" w:rsidP="00533795" w:rsidR="00533795">
      <w:pPr>
        <w:rPr>
          <w:b/>
          <w:bCs/>
        </w:rPr>
      </w:pPr>
    </w:p>
    <w:p w:rsidRDefault="00533795" w:rsidP="00533795" w:rsidR="00533795">
      <w:pPr>
        <w:rPr>
          <w:b/>
          <w:bCs/>
        </w:rPr>
      </w:pPr>
    </w:p>
    <w:p w:rsidRDefault="00533795" w:rsidP="00533795" w:rsidR="00533795">
      <w:pPr>
        <w:ind w:firstLine="708"/>
        <w:jc w:val="both"/>
      </w:pPr>
      <w:r>
        <w:t xml:space="preserve">Trgovački sud u Osijeku, po stečajnom sucu mr. sc. Borisu Vukoviću u stečajnom postupku nad dužnikom </w:t>
      </w:r>
      <w:r>
        <w:rPr>
          <w:color w:val="000000"/>
        </w:rPr>
        <w:t>NIVA NEKRETNINE d.o.o. u stečaju, Zagreb, Gradišćanska 34, MBS: 080736978, OIB: 58022476345</w:t>
      </w:r>
      <w:r>
        <w:t>, dana 1</w:t>
      </w:r>
      <w:r w:rsidR="003E63E3">
        <w:t>7</w:t>
      </w:r>
      <w:r>
        <w:t xml:space="preserve">. rujna 2018. </w:t>
      </w:r>
    </w:p>
    <w:p w:rsidRDefault="00533795" w:rsidP="00533795" w:rsidR="00533795">
      <w:pPr>
        <w:ind w:firstLine="708"/>
        <w:jc w:val="both"/>
      </w:pPr>
    </w:p>
    <w:p w:rsidRDefault="00533795" w:rsidP="00533795" w:rsidR="00533795">
      <w:pPr>
        <w:ind w:firstLine="708"/>
        <w:jc w:val="both"/>
      </w:pPr>
    </w:p>
    <w:p w:rsidRDefault="00533795" w:rsidP="00533795" w:rsidR="00533795">
      <w:pPr>
        <w:jc w:val="center"/>
      </w:pPr>
      <w:r>
        <w:t>r i j e š i o    j e</w:t>
      </w:r>
    </w:p>
    <w:p w:rsidRDefault="00533795" w:rsidP="00533795" w:rsidR="00533795"/>
    <w:p w:rsidRDefault="00533795" w:rsidP="00533795" w:rsidR="00533795"/>
    <w:p w:rsidRDefault="00533795" w:rsidP="00533795" w:rsidR="00533795">
      <w:pPr>
        <w:ind w:firstLine="720"/>
        <w:jc w:val="both"/>
      </w:pPr>
      <w:r>
        <w:t>I</w:t>
      </w:r>
      <w:r>
        <w:tab/>
        <w:t xml:space="preserve">Obustavlja se i zaključuje stečajni postupak nad stečajnim dužnikom </w:t>
      </w:r>
      <w:r>
        <w:rPr>
          <w:color w:val="000000"/>
        </w:rPr>
        <w:t>NIVA NEKRETNINE d.o.o. u stečaju, Zagreb, Gradišćanska 34, MBS: 080736978, OIB: 58022476345</w:t>
      </w:r>
      <w:r>
        <w:t>.</w:t>
      </w:r>
    </w:p>
    <w:p w:rsidRDefault="00533795" w:rsidP="00533795" w:rsidR="00533795">
      <w:pPr>
        <w:ind w:firstLine="720"/>
        <w:jc w:val="both"/>
      </w:pPr>
    </w:p>
    <w:p w:rsidRDefault="00533795" w:rsidP="00533795" w:rsidR="00533795">
      <w:pPr>
        <w:ind w:firstLine="720"/>
        <w:jc w:val="both"/>
      </w:pPr>
      <w:r>
        <w:t>II</w:t>
      </w:r>
      <w:r>
        <w:tab/>
        <w:t xml:space="preserve">Ovlašćuje se stečajni upravitelj Zoran Subotić OIB: 09071761803, sa sjedištem i poslovnom adresom u Belom Manastiru, Kralja Tomislava 51a i adresom prebivališta u Belom Manastiru, Trg Slobode 22 G da može i nakon obustave i zaključenja stečajnog postupka u ime stečajnog dužnika, a za račun stečajne mase zastupati stečajnog dužnika u stečajnom postupku koji se vodi pred Trgovačkim sudom u Zagrebu pod poslovnim brojem St-2107/2018 nad dužnikom NIVA d.d., Zagreb, Gradišćanska 34, MBS: 080012648, OIB: 24550618526  te u stečajnom postupku koji se vodi pred Trgovačkim sudom u Bjelovaru pod poslovnim brojem St-200/2018 nad dužnikom NIVA KONZALTING d.o.o., Zagreb, Gradišćanska 34, MBS: </w:t>
      </w:r>
      <w:r>
        <w:rPr>
          <w:color w:val="000000"/>
        </w:rPr>
        <w:t>080908616, OIB: 77599195098.</w:t>
      </w:r>
    </w:p>
    <w:p w:rsidRDefault="00533795" w:rsidP="00533795" w:rsidR="00533795">
      <w:pPr>
        <w:ind w:firstLine="720"/>
        <w:jc w:val="both"/>
      </w:pPr>
    </w:p>
    <w:p w:rsidRDefault="00533795" w:rsidP="00533795" w:rsidR="00533795">
      <w:pPr>
        <w:autoSpaceDN w:val="false"/>
        <w:ind w:firstLine="708"/>
      </w:pPr>
      <w:r>
        <w:t xml:space="preserve">III </w:t>
      </w:r>
      <w:r>
        <w:tab/>
        <w:t>Ovo rješenje i osnova zaključenja stečajnog postupka objavit će se na mrežnim stranicama e-Oglasna ploča.</w:t>
      </w:r>
    </w:p>
    <w:p w:rsidRDefault="00533795" w:rsidP="00533795" w:rsidR="00533795">
      <w:pPr>
        <w:autoSpaceDN w:val="false"/>
        <w:ind w:firstLine="708"/>
      </w:pPr>
      <w:r>
        <w:t xml:space="preserve"> </w:t>
      </w:r>
    </w:p>
    <w:p w:rsidRDefault="00533795" w:rsidP="00533795" w:rsidR="00533795">
      <w:pPr>
        <w:autoSpaceDN w:val="false"/>
        <w:ind w:firstLine="708"/>
      </w:pPr>
      <w:r>
        <w:t xml:space="preserve">IV </w:t>
      </w:r>
      <w:r>
        <w:tab/>
        <w:t>Nakon pravomoćnosti rješenje će se dostaviti sudskom registru ovog suda radi brisanja dužnika iz registra.</w:t>
      </w:r>
    </w:p>
    <w:p w:rsidRDefault="00533795" w:rsidP="00533795" w:rsidR="00533795">
      <w:pPr>
        <w:ind w:firstLine="720"/>
        <w:jc w:val="both"/>
      </w:pPr>
    </w:p>
    <w:p w:rsidRDefault="00533795" w:rsidP="00533795" w:rsidR="00533795">
      <w:pPr>
        <w:jc w:val="center"/>
      </w:pPr>
      <w:r>
        <w:t>Obrazloženje</w:t>
      </w:r>
    </w:p>
    <w:p w:rsidRDefault="00533795" w:rsidP="00533795" w:rsidR="00533795">
      <w:pPr>
        <w:jc w:val="center"/>
      </w:pPr>
    </w:p>
    <w:p w:rsidRDefault="00533795" w:rsidP="00533795" w:rsidR="00533795">
      <w:pPr>
        <w:jc w:val="center"/>
        <w:rPr>
          <w:b/>
        </w:rPr>
      </w:pPr>
    </w:p>
    <w:p w:rsidRDefault="00533795" w:rsidP="00533795" w:rsidR="00533795">
      <w:pPr>
        <w:ind w:firstLine="708"/>
        <w:jc w:val="both"/>
      </w:pPr>
      <w:r>
        <w:t>Stečajni upravitelj podnio je 3. svibnja 2018. i 30. kolovoza 2018. izvješće o tijeku stečajnog postupka iz kojeg proizlazi da dužnik nema sredstava ni za namirenje troškova stečajnog postupka.</w:t>
      </w:r>
    </w:p>
    <w:p w:rsidRDefault="00533795" w:rsidP="00533795" w:rsidR="00533795">
      <w:pPr>
        <w:ind w:firstLine="708"/>
        <w:jc w:val="both"/>
      </w:pPr>
    </w:p>
    <w:p w:rsidRDefault="00533795" w:rsidP="00533795" w:rsidR="00533795">
      <w:pPr>
        <w:pStyle w:val="Odlomakpopisa2"/>
        <w:tabs>
          <w:tab w:pos="284" w:val="left"/>
        </w:tabs>
        <w:ind w:left="0"/>
        <w:jc w:val="both"/>
      </w:pPr>
      <w:r>
        <w:tab/>
      </w:r>
      <w:r>
        <w:tab/>
        <w:t xml:space="preserve">Na izvještajnom ročištu održanom 5. lipnja 2018. skupština vjerovnika jednoglasno je donijela odluku kojom se predlaže obustava i zaključenje stečajnog postupka sukladno čl. </w:t>
      </w:r>
      <w:r>
        <w:lastRenderedPageBreak/>
        <w:t>293. Stečajnog zakona, budući da stečajna masa nije dostatna za pokriće troškova stečajnog postupka.</w:t>
      </w:r>
    </w:p>
    <w:p w:rsidRDefault="00533795" w:rsidP="00533795" w:rsidR="00533795">
      <w:pPr>
        <w:ind w:firstLine="708"/>
        <w:jc w:val="both"/>
      </w:pPr>
      <w:r>
        <w:t xml:space="preserve">Sud je rješenjem broj St-1299/17-20 od 6. lipnja 2018. pozvao na očitovanje vjerovnike stečajne mase, stečajnog upravitelja i skupštinu vjerovnika u roku od osam dana od isteka osmog dana od dana objave navedenog rješenja na mrežnoj stranici e-oglasna ploča sudova. Navedeno rješenje  objavljeno je na e-Oglasnoj ploči suda 7. lipnja 2018. </w:t>
      </w:r>
    </w:p>
    <w:p w:rsidRDefault="00533795" w:rsidP="00533795" w:rsidR="00533795">
      <w:pPr>
        <w:jc w:val="both"/>
      </w:pPr>
    </w:p>
    <w:p w:rsidRDefault="00533795" w:rsidP="00533795" w:rsidR="00533795">
      <w:pPr>
        <w:pStyle w:val="Tijeloteksta"/>
        <w:ind w:firstLine="708"/>
        <w:rPr>
          <w:sz w:val="24"/>
        </w:rPr>
      </w:pPr>
      <w:r>
        <w:rPr>
          <w:sz w:val="24"/>
        </w:rPr>
        <w:t>U navedenom roku nitko od pozvanih nije se protivio obustavi stečajnog postupka zbog toga što stečajna masa nije dostatna ni za namirenje troškova postupka, s tim da je skupština vjerovnika na ročištu održanom 5. lipnja 2018. jednoglasno sudu predložila navedenu obustavu i zaključenje stečajnog postupka sukladno članku 293. Stečajnog zakona (Narodne novine broj 71/15 i 104/17; u daljnjem tekstu SZ).</w:t>
      </w:r>
    </w:p>
    <w:p w:rsidRDefault="00533795" w:rsidP="00533795" w:rsidR="00533795">
      <w:pPr>
        <w:ind w:firstLine="720"/>
        <w:jc w:val="both"/>
      </w:pPr>
      <w:r>
        <w:t xml:space="preserve"> </w:t>
      </w:r>
    </w:p>
    <w:p w:rsidRDefault="00533795" w:rsidP="00533795" w:rsidR="00533795">
      <w:pPr>
        <w:ind w:firstLine="720"/>
        <w:jc w:val="both"/>
      </w:pPr>
      <w:r>
        <w:t xml:space="preserve">Budući da stečajna masa dužnika nema imovine iz koje bi se mogli podmiriti niti troškovi stečajnog postupka, sud je u smislu članka 293. st.1. i st. 3. Stečajnog zakona odlučio kao u izreci, s tim da je stečajnom upravitelju dano ovlaštenje da može i nakon obustave i zaključenja stečajnog postupka u ime stečajnog dužnika, a za račun stečajne mase zastupati stečajnog dužnika u stečajnom postupku koji se vodi pred Trgovačkim sudom u Zagrebu pod poslovnim brojem St-2107/2018 nad dužnikom NIVA d.d. te u stečajnom postupku koji se vodi pred Trgovačkim sudom u Bjelovaru pod poslovnim brojem St-200/2018 nad dužnikom NIVA KONZALTING d.o.o., u smislu čl. 293. i čl. 302. SZ-a. </w:t>
      </w:r>
    </w:p>
    <w:p w:rsidRDefault="00533795" w:rsidP="00533795" w:rsidR="00533795">
      <w:pPr>
        <w:jc w:val="both"/>
      </w:pPr>
    </w:p>
    <w:p w:rsidRDefault="00533795" w:rsidP="00533795" w:rsidR="00533795">
      <w:pPr>
        <w:jc w:val="both"/>
      </w:pPr>
    </w:p>
    <w:p w:rsidRDefault="00533795" w:rsidP="00533795" w:rsidR="00533795">
      <w:pPr>
        <w:jc w:val="center"/>
        <w:rPr>
          <w:bCs/>
        </w:rPr>
      </w:pPr>
      <w:r>
        <w:rPr>
          <w:bCs/>
        </w:rPr>
        <w:t>U Osijeku 1</w:t>
      </w:r>
      <w:r w:rsidR="003E63E3">
        <w:rPr>
          <w:bCs/>
        </w:rPr>
        <w:t>7</w:t>
      </w:r>
      <w:r>
        <w:rPr>
          <w:bCs/>
        </w:rPr>
        <w:t xml:space="preserve">. rujna 2018. </w:t>
      </w:r>
    </w:p>
    <w:p w:rsidRDefault="00533795" w:rsidP="00533795" w:rsidR="00533795">
      <w:pPr>
        <w:jc w:val="center"/>
        <w:rPr>
          <w:bCs/>
        </w:rPr>
      </w:pPr>
      <w:r>
        <w:rPr>
          <w:bCs/>
        </w:rPr>
        <w:t xml:space="preserve">               </w:t>
      </w:r>
    </w:p>
    <w:p w:rsidRDefault="00533795" w:rsidP="00533795" w:rsidR="00533795">
      <w:pPr>
        <w:ind w:left="5580"/>
        <w:jc w:val="center"/>
      </w:pPr>
      <w:r>
        <w:rPr>
          <w:bCs/>
        </w:rPr>
        <w:t>STEČAJNI SUDAC</w:t>
      </w:r>
    </w:p>
    <w:p w:rsidRDefault="00533795" w:rsidP="00533795" w:rsidR="00533795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533795" w:rsidP="00533795" w:rsidR="00533795">
      <w:pPr>
        <w:ind w:left="5580"/>
        <w:jc w:val="center"/>
      </w:pPr>
    </w:p>
    <w:p w:rsidRDefault="00533795" w:rsidP="00533795" w:rsidR="00533795"/>
    <w:p w:rsidRDefault="00533795" w:rsidP="00533795" w:rsidR="00533795">
      <w:r>
        <w:t>Zapisničar Danijela Špeletić</w:t>
      </w:r>
    </w:p>
    <w:p w:rsidRDefault="00533795" w:rsidP="00533795" w:rsidR="00533795"/>
    <w:p w:rsidRDefault="00533795" w:rsidP="00533795" w:rsidR="00533795">
      <w:r>
        <w:t>UPUTA O PRAVNOM LIJEKU:</w:t>
      </w:r>
    </w:p>
    <w:p w:rsidRDefault="00533795" w:rsidP="00533795" w:rsidR="0053379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33795" w:rsidP="00533795" w:rsidR="00533795">
      <w:pPr>
        <w:rPr>
          <w:bCs/>
        </w:rPr>
      </w:pPr>
    </w:p>
    <w:p w:rsidRDefault="00533795" w:rsidP="00533795" w:rsidR="00533795">
      <w:pPr>
        <w:rPr>
          <w:bCs/>
        </w:rPr>
      </w:pPr>
      <w:r>
        <w:rPr>
          <w:bCs/>
        </w:rPr>
        <w:t>DNA: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 FINA Zagreb,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e-oglasna ploča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stečajnom upravitelju Zoranu Subotić, Beli Manastir, Kralja Tomislava 51a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Porezna uprava Zagreb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ŽDO GUO Osijek 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registru suda – </w:t>
      </w:r>
      <w:r>
        <w:rPr>
          <w:b/>
          <w:sz w:val="24"/>
          <w:u w:val="single"/>
        </w:rPr>
        <w:t>po pravomoćnosti</w:t>
      </w:r>
    </w:p>
    <w:p w:rsidRDefault="00533795" w:rsidP="00533795" w:rsidR="0053379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riješeno obustavom i zaključenjem</w:t>
      </w: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kal 17.10.2018.</w:t>
      </w: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>
      <w:pPr>
        <w:pStyle w:val="Tijeloteksta"/>
        <w:ind w:left="360"/>
        <w:jc w:val="left"/>
        <w:rPr>
          <w:sz w:val="24"/>
        </w:rPr>
      </w:pPr>
    </w:p>
    <w:p w:rsidRDefault="00533795" w:rsidP="00533795" w:rsidR="00533795"/>
    <w:p w:rsidRDefault="00533795" w:rsidP="00533795" w:rsidR="00533795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533795" w:rsidP="00533795" w:rsidR="00533795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533795" w:rsidP="00533795" w:rsidR="00533795">
      <w:pPr>
        <w:pStyle w:val="Tijeloteksta"/>
        <w:jc w:val="left"/>
        <w:rPr>
          <w:sz w:val="24"/>
        </w:rPr>
      </w:pPr>
    </w:p>
    <w:p w:rsidRDefault="00533795" w:rsidP="00533795" w:rsidR="00533795"/>
    <w:p w:rsidRDefault="006D3C3F" w:rsidP="00533795" w:rsidR="006D3C3F" w:rsidRPr="00533795"/>
    <w:sectPr w:rsidSect="00606835" w:rsidR="006D3C3F" w:rsidRPr="0053379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0A7" w:rsidR="003410A7">
      <w:r>
        <w:separator/>
      </w:r>
    </w:p>
  </w:endnote>
  <w:endnote w:id="0" w:type="continuationSeparator">
    <w:p w:rsidRDefault="003410A7" w:rsidR="00341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0A7" w:rsidR="003410A7">
      <w:r>
        <w:separator/>
      </w:r>
    </w:p>
  </w:footnote>
  <w:footnote w:id="0" w:type="continuationSeparator">
    <w:p w:rsidRDefault="003410A7" w:rsidR="00341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C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73C6C" w:rsidR="00573C6C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73C6C">
      <w:t>7 St-1299/17-25</w:t>
    </w:r>
  </w:p>
  <w:p w:rsidRDefault="00BF3E59" w:rsidP="0038135F" w:rsidR="00BF3E59">
    <w:pPr>
      <w:jc w:val="right"/>
    </w:pPr>
  </w:p>
  <w:p w:rsidRDefault="00F13373" w:rsidP="0038135F" w:rsidR="00F13373">
    <w:pPr>
      <w:jc w:val="right"/>
    </w:pPr>
  </w:p>
  <w:p w:rsidRDefault="00C70DE2" w:rsidP="0038135F" w:rsidR="00C70DE2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550D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550D2">
      <w:t>7 St-1299/17-25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28C3D31"/>
    <w:multiLevelType w:val="hybridMultilevel"/>
    <w:tmpl w:val="865E47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88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3AC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17B"/>
    <w:rsid w:val="00230931"/>
    <w:rsid w:val="00231023"/>
    <w:rsid w:val="00231B0A"/>
    <w:rsid w:val="00231DF8"/>
    <w:rsid w:val="002322CA"/>
    <w:rsid w:val="00232D45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034E"/>
    <w:rsid w:val="0030250F"/>
    <w:rsid w:val="003056B2"/>
    <w:rsid w:val="00306AC5"/>
    <w:rsid w:val="003079FE"/>
    <w:rsid w:val="0031019E"/>
    <w:rsid w:val="00310BB4"/>
    <w:rsid w:val="00310F77"/>
    <w:rsid w:val="00311577"/>
    <w:rsid w:val="00312B3B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10A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20A"/>
    <w:rsid w:val="003914E2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1CE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3E3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550D2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813"/>
    <w:rsid w:val="004F3C29"/>
    <w:rsid w:val="004F422A"/>
    <w:rsid w:val="004F5315"/>
    <w:rsid w:val="004F5AF1"/>
    <w:rsid w:val="005013B9"/>
    <w:rsid w:val="005018C4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795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6C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618F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912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D4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5291"/>
    <w:rsid w:val="006D694B"/>
    <w:rsid w:val="006D78BA"/>
    <w:rsid w:val="006E0FD4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42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1C74"/>
    <w:rsid w:val="00755CB1"/>
    <w:rsid w:val="00756545"/>
    <w:rsid w:val="00757015"/>
    <w:rsid w:val="00762C0A"/>
    <w:rsid w:val="00763814"/>
    <w:rsid w:val="00763E6A"/>
    <w:rsid w:val="00763E6B"/>
    <w:rsid w:val="00764642"/>
    <w:rsid w:val="00766C23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155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51DA"/>
    <w:rsid w:val="00827640"/>
    <w:rsid w:val="00830DCC"/>
    <w:rsid w:val="00833EBD"/>
    <w:rsid w:val="00834F01"/>
    <w:rsid w:val="0083503E"/>
    <w:rsid w:val="008355A9"/>
    <w:rsid w:val="00837C5B"/>
    <w:rsid w:val="008406D6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0C1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9B3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019B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87B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CD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F7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1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47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CA5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DE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6FC3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4647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973C6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A5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3D57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010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373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3C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CC6F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6F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6F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F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F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3C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CC6F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6F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6F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F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F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68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St-1299/2017-25</izvorni_sadrzaj>
    <derivirana_varijabla naziv="DomainObject.Oznaka_1">St-1299/2017-25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 zastupanog po punomoćniku Vjekoslav Pavković</izvorni_sadrzaj>
    <derivirana_varijabla naziv="DomainObject.Predmet.ProtustrankaFormated_1">  NIVA NEKRETNINE d.o.o. zastupanog po punomoćniku Vjekoslav Pavković</derivirana_varijabla>
  </DomainObject.Predmet.ProtustrankaFormated>
  <DomainObject.Predmet.ProtustrankaFormatedOIB>
    <izvorni_sadrzaj>  NIVA NEKRETNINE d.o.o., OIB 58022476345 zastupanog po punomoćniku Vjekoslav Pavković</izvorni_sadrzaj>
    <derivirana_varijabla naziv="DomainObject.Predmet.ProtustrankaFormatedOIB_1">  NIVA NEKRETNINE d.o.o., OIB 58022476345 zastupanog po punomoćniku Vjekoslav Pavković</derivirana_varijabla>
  </DomainObject.Predmet.ProtustrankaFormatedOIB>
  <DomainObject.Predmet.ProtustrankaFormatedWithAdress>
    <izvorni_sadrzaj> NIVA NEKRETNINE d.o.o., Gradišćanska 34, 10000 Zagreb zastupanog po punomoćniku Vjekoslav Pavković</izvorni_sadrzaj>
    <derivirana_varijabla naziv="DomainObject.Predmet.ProtustrankaFormatedWithAdress_1"> NIVA NEKRETNINE d.o.o., Gradišćanska 34, 10000 Zagreb zastupanog po punomoćniku Vjekoslav Pavković</derivirana_varijabla>
  </DomainObject.Predmet.ProtustrankaFormatedWithAdress>
  <DomainObject.Predmet.ProtustrankaFormatedWithAdressOIB>
    <izvorni_sadrzaj> NIVA NEKRETNINE d.o.o., OIB 58022476345, Gradišćanska 34, 10000 Zagreb zastupanog po punomoćniku Vjekoslav Pavković</izvorni_sadrzaj>
    <derivirana_varijabla naziv="DomainObject.Predmet.ProtustrankaFormatedWithAdressOIB_1"> NIVA NEKRETNINE d.o.o., OIB 58022476345, Gradišćanska 34, 10000 Zagreb zastupanog po punomoćniku Vjekoslav Pavković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 zastupanog po punomoćniku Vjekoslav Pavković</item>
    </izvorni_sadrzaj>
    <derivirana_varijabla naziv="DomainObject.Predmet.ProtuStrankaListFormated_1">
      <item>NIVA NEKRETNINE d.o.o. zastupanog po punomoćniku Vjekoslav Pavković</item>
    </derivirana_varijabla>
  </DomainObject.Predmet.ProtuStrankaListFormated>
  <DomainObject.Predmet.ProtuStrankaListFormatedOIB>
    <izvorni_sadrzaj>
      <item>NIVA NEKRETNINE d.o.o., OIB 58022476345 zastupanog po punomoćniku Vjekoslav Pavković</item>
    </izvorni_sadrzaj>
    <derivirana_varijabla naziv="DomainObject.Predmet.ProtuStrankaListFormatedOIB_1">
      <item>NIVA NEKRETNINE d.o.o., OIB 58022476345 zastupanog po punomoćniku Vjekoslav Pavković</item>
    </derivirana_varijabla>
  </DomainObject.Predmet.ProtuStrankaListFormatedOIB>
  <DomainObject.Predmet.ProtuStrankaListFormatedWithAdress>
    <izvorni_sadrzaj>
      <item>NIVA NEKRETNINE d.o.o., Gradišćanska 34, 10000 Zagreb zastupanog po punomoćniku Vjekoslav Pavković</item>
    </izvorni_sadrzaj>
    <derivirana_varijabla naziv="DomainObject.Predmet.ProtuStrankaListFormatedWithAdress_1">
      <item>NIVA NEKRETNINE d.o.o., Gradišćanska 34, 10000 Zagreb zastupanog po punomoćniku Vjekoslav Pavković</item>
    </derivirana_varijabla>
  </DomainObject.Predmet.ProtuStrankaListFormatedWithAdress>
  <DomainObject.Predmet.ProtuStrankaListFormatedWithAdressOIB>
    <izvorni_sadrzaj>
      <item>NIVA NEKRETNINE d.o.o., OIB 58022476345, Gradišćanska 34, 10000 Zagreb zastupanog po punomoćniku Vjekoslav Pavković</item>
    </izvorni_sadrzaj>
    <derivirana_varijabla naziv="DomainObject.Predmet.ProtuStrankaListFormatedWithAdressOIB_1">
      <item>NIVA NEKRETNINE d.o.o., OIB 58022476345, Gradišćanska 34, 10000 Zagreb zastupanog po punomoćniku Vjekoslav Pavković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>
      <item>Vjekoslav Pavković punomoćnik sudionika u postupku NIVA NEKRETNINE d.o.o.</item>
      <item>Županijsko državno odvjetništvo u Zagrebu</item>
    </izvorni_sadrzaj>
    <derivirana_varijabla naziv="DomainObject.Predmet.OstaliListFormated_1">
      <item>Vjekoslav Pavković punomoćnik sudionika u postupku NIVA NEKRETNINE d.o.o.</item>
      <item>Županijsko državno odvjetništvo u Zagrebu</item>
    </derivirana_varijabla>
  </DomainObject.Predmet.OstaliListFormated>
  <DomainObject.Predmet.OstaliListFormatedOIB>
    <izvorni_sadrzaj>
      <item>Vjekoslav Pavković, OIB 03467918178 punomoćnik sudionika u postupku NIVA NEKRETNINE d.o.o.</item>
      <item>Županijsko državno odvjetništvo u Zagrebu, OIB 16488001145</item>
    </izvorni_sadrzaj>
    <derivirana_varijabla naziv="DomainObject.Predmet.OstaliListFormatedOIB_1">
      <item>Vjekoslav Pavković, OIB 03467918178 punomoćnik sudionika u postupku NIVA NEKRETNINE d.o.o.</item>
      <item>Županijsko državno odvjetništvo u Zagrebu, OIB 16488001145</item>
    </derivirana_varijabla>
  </DomainObject.Predmet.OstaliListFormatedOIB>
  <DomainObject.Predmet.OstaliListFormatedWithAdress>
    <izvorni_sadrzaj>
      <item>Vjekoslav Pavković, Sljemenska 14, 10290 Zaprešić punomoćnik sudionika u postupku NIVA NEKRETNINE d.o.o.</item>
      <item>Županijsko državno odvjetništvo u Zagrebu, Savska cesta 41/IV, 10000 Zagreb</item>
    </izvorni_sadrzaj>
    <derivirana_varijabla naziv="DomainObject.Predmet.OstaliListFormatedWithAdress_1">
      <item>Vjekoslav Pavković, Sljemenska 14, 10290 Zaprešić punomoćnik sudionika u postupku NIVA NEKRETNINE d.o.o.</item>
      <item>Županijsko državno odvjetništvo u Zagrebu, Savska cesta 41/IV, 10000 Zagreb</item>
    </derivirana_varijabla>
  </DomainObject.Predmet.OstaliListFormatedWithAdress>
  <DomainObject.Predmet.OstaliListFormatedWithAdressOIB>
    <izvorni_sadrzaj>
      <item>Vjekoslav Pavković, OIB 03467918178, Sljemenska 14, 10290 Zaprešić punomoćnik sudionika u postupku NIVA NEKRETNINE d.o.o.</item>
      <item>Županijsko državno odvjetništvo u Zagrebu, OIB 16488001145, Savska cesta 41/IV, 10000 Zagreb</item>
    </izvorni_sadrzaj>
    <derivirana_varijabla naziv="DomainObject.Predmet.OstaliListFormatedWithAdressOIB_1">
      <item>Vjekoslav Pavković, OIB 03467918178, Sljemenska 14, 10290 Zaprešić punomoćnik sudionika u postupku NIVA NEKRETNINE d.o.o.</item>
      <item>Županijsko državno odvjetništvo u Zagrebu, OIB 16488001145, Savska cesta 41/IV, 10000 Zagreb</item>
    </derivirana_varijabla>
  </DomainObject.Predmet.OstaliListFormatedWithAdressOIB>
  <DomainObject.Predmet.OstaliListNazivFormated>
    <izvorni_sadrzaj>
      <item>Vjekoslav Pavković</item>
      <item>Županijsko državno odvjetništvo u Zagrebu</item>
    </izvorni_sadrzaj>
    <derivirana_varijabla naziv="DomainObject.Predmet.OstaliListNazivFormated_1">
      <item>Vjekoslav Pavković</item>
      <item>Županijsko državno odvjetništvo u Zagrebu</item>
    </derivirana_varijabla>
  </DomainObject.Predmet.OstaliListNazivFormated>
  <DomainObject.Predmet.OstaliListNazivFormatedOIB>
    <izvorni_sadrzaj>
      <item>Vjekoslav Pavković, OIB 03467918178</item>
      <item>Županijsko državno odvjetništvo u Zagrebu, OIB 16488001145</item>
    </izvorni_sadrzaj>
    <derivirana_varijabla naziv="DomainObject.Predmet.OstaliListNazivFormatedOIB_1">
      <item>Vjekoslav Pavković, OIB 03467918178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St-1299/2017-25</izvorni_sadrzaj>
    <derivirana_varijabla naziv="DomainObject.PoslovniBrojDokumenta_1">St-1299/2017-25</derivirana_varijabla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St-1299/2017-25</izvorni_sadrzaj>
    <derivirana_varijabla naziv="DomainObject.Predmet.OdlukaRjesenje.Oznaka_1">St-1299/2017-25</derivirana_varijabla>
  </DomainObject.Predmet.OdlukaRjesenje.Oznaka>
  <DomainObject.Predmet.SudioniciListNaziv>
    <izvorni_sadrzaj>
      <item>NIVA NEKRETNINE d.o.o.</item>
      <item>NIVA NEKRETNINE d.o.o.</item>
      <item>Vjekoslav Pavković</item>
      <item>Županijsko državno odvjetništvo u Zagrebu</item>
    </izvorni_sadrzaj>
    <derivirana_varijabla naziv="DomainObject.Predmet.SudioniciListNaziv_1">
      <item>NIVA NEKRETNINE d.o.o.</item>
      <item>NIVA NEKRETNINE d.o.o.</item>
      <item>Vjekoslav Pavković</item>
      <item>Županijsko državno odvjetništvo u Zagrebu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  <item>, OIB 03467918178</item>
      <item>, OIB 16488001145</item>
    </izvorni_sadrzaj>
    <derivirana_varijabla naziv="DomainObject.Predmet.SudioniciListNazivOIB_1">
      <item>, OIB 58022476345</item>
      <item>, OIB 58022476345</item>
      <item>, OIB 03467918178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C7FF8-B670-4AFA-9472-A330E0392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672</properties:Words>
  <properties:Characters>3595</properties:Characters>
  <properties:Lines>163</properties:Lines>
  <properties:Paragraphs>31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2018-09-05T10:01:00Z</dcterms:created>
  <dc:creator>Baran Mirjana</dc:creator>
  <cp:lastModifiedBy>Danijela Špeletić</cp:lastModifiedBy>
  <cp:lastPrinted>2018-09-17T08:55:00Z</cp:lastPrinted>
  <dcterms:modified xmlns:xsi="http://www.w3.org/2001/XMLSchema-instance" xsi:type="dcterms:W3CDTF">2018-09-17T08:55:00Z</dcterms:modified>
  <cp:revision>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St-1299/2017-25 / Odluka - Rješenje - obustava i zaključenje stečajnog postupka zbog nedostatnosti stečajne mase (1299-17_(-25)_NIVA_NEKRETNINE.docx)</vt:lpwstr>
  </prop:property>
  <prop:property name="CC_coloring" pid="5" fmtid="{D5CDD505-2E9C-101B-9397-08002B2CF9AE}">
    <vt:bool>true</vt:bool>
  </prop:property>
</prop:Properties>
</file>