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5f56" w14:paraId="7835f56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FB45AD">
        <w:t>388/16-13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FB45AD">
        <w:t>J</w:t>
      </w:r>
      <w:r w:rsidR="00FB45AD" w:rsidRPr="00FB45AD">
        <w:t xml:space="preserve">ANUS d.o.o. Osijek, Hrvatske Republike 33 za otvaranje stečajnog postupka nad dužnikom </w:t>
      </w:r>
      <w:r w:rsidR="00FB45AD" w:rsidRPr="00FB45AD">
        <w:rPr>
          <w:b/>
        </w:rPr>
        <w:t>JANUS d.o.o. Osijek, Hrvatske Republike 33 OIB: 44877006348, MBS: 030069693</w:t>
      </w:r>
      <w:r w:rsidR="002F3F8D" w:rsidRPr="00D14516">
        <w:t>,</w:t>
      </w:r>
      <w:r w:rsidR="002F3F8D">
        <w:t xml:space="preserve"> dana 1</w:t>
      </w:r>
      <w:r w:rsidR="00FB45AD">
        <w:t>4</w:t>
      </w:r>
      <w:r w:rsidR="002F3F8D">
        <w:t>. lipnja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FB45AD" w:rsidRPr="00FB45AD">
        <w:rPr>
          <w:b/>
        </w:rPr>
        <w:t>JANUS d.o.o. Osijek, Hrvatske Republike 33 OIB: 44877006348, MBS: 030069693</w:t>
      </w:r>
      <w:r w:rsidR="00FB45AD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FB45AD">
        <w:rPr>
          <w:b/>
        </w:rPr>
        <w:t>388</w:t>
      </w:r>
      <w:r>
        <w:rPr>
          <w:b/>
        </w:rPr>
        <w:t>-16</w:t>
      </w:r>
      <w:r>
        <w:t xml:space="preserve"> kod Hrvatske poštanske banke iznos od </w:t>
      </w:r>
      <w:r w:rsidR="00FB45AD">
        <w:rPr>
          <w:b/>
        </w:rPr>
        <w:t>3</w:t>
      </w:r>
      <w:r w:rsidRPr="00725327">
        <w:rPr>
          <w:b/>
        </w:rPr>
        <w:t>0.000,00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FB45AD">
        <w:t>J</w:t>
      </w:r>
      <w:r w:rsidR="00FB45AD" w:rsidRPr="00FB45AD">
        <w:t>ANUS d.o.o. Osijek, Hrvatske Republike 33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FB45AD">
        <w:t>17. veljače</w:t>
      </w:r>
      <w:r w:rsidR="002F3F8D">
        <w:t xml:space="preserve"> 2016. g.</w:t>
      </w:r>
      <w:r w:rsidRPr="00DD2365">
        <w:t xml:space="preserve"> prijedlog za otvaranje  stečajnog postupka nad dužnikom </w:t>
      </w:r>
      <w:r w:rsidR="00FB45AD" w:rsidRPr="00FB45AD">
        <w:rPr>
          <w:b/>
        </w:rPr>
        <w:t>JANUS d.o.o. Osijek, Hrvatske Republike 33 OIB: 44877006348, MBS: 030069693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B11498" w:rsidR="00A27295">
      <w:pPr>
        <w:tabs>
          <w:tab w:pos="5415" w:val="left"/>
        </w:tabs>
        <w:jc w:val="both"/>
      </w:pPr>
      <w:r>
        <w:lastRenderedPageBreak/>
        <w:tab/>
      </w:r>
    </w:p>
    <w:p w:rsidRDefault="00FB45AD" w:rsidP="00FB45AD" w:rsidR="00FB45AD">
      <w:pPr>
        <w:tabs>
          <w:tab w:pos="7455" w:val="left"/>
          <w:tab w:pos="9072" w:val="right"/>
        </w:tabs>
        <w:jc w:val="right"/>
      </w:pPr>
      <w:r>
        <w:t>Broj: 6 St-388/16-13</w:t>
      </w:r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D729D1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FB45AD">
        <w:t>388/16</w:t>
      </w:r>
      <w:r w:rsidR="00FD751B">
        <w:t xml:space="preserve"> od </w:t>
      </w:r>
      <w:r w:rsidR="00FB45AD">
        <w:t>19. veljače</w:t>
      </w:r>
      <w:r w:rsidR="00FD751B">
        <w:t xml:space="preserve"> 2016. g.</w:t>
      </w:r>
      <w:r w:rsidR="00F57A6F">
        <w:t xml:space="preserve">, koje je usmeno iznio na ročištu održanom dana </w:t>
      </w:r>
      <w:r w:rsidR="00FB45AD">
        <w:t>22. ožujka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dokumentaciji u spisu  dužnik ne posjeduje nikakvu imovinu, nit</w:t>
      </w:r>
      <w:r w:rsidR="00C90A88">
        <w:t>i financijsku, niti materijalnu</w:t>
      </w:r>
      <w:r w:rsidR="00B32B3E">
        <w:t xml:space="preserve">. </w:t>
      </w:r>
      <w:r w:rsidR="00C90A88">
        <w:t xml:space="preserve">Dužnik nema </w:t>
      </w:r>
      <w:r w:rsidR="007F3C2A">
        <w:t>motornih vozila, nema nekretnina</w:t>
      </w:r>
      <w:r w:rsidR="00C90A88">
        <w:t xml:space="preserve">, u neprekidnoj je blokadi </w:t>
      </w:r>
      <w:r w:rsidR="007F3C2A">
        <w:t xml:space="preserve">preko </w:t>
      </w:r>
      <w:r w:rsidR="00D729D1">
        <w:t>91</w:t>
      </w:r>
      <w:r w:rsidR="007F3C2A">
        <w:t xml:space="preserve"> dan</w:t>
      </w:r>
      <w:r w:rsidR="00D729D1">
        <w:t xml:space="preserve"> odnosno 109 dana u proteklih 6 mjeseci a nepodmirene obveze na dan izdavanja potvrde iznose 256.497,03 kn</w:t>
      </w:r>
      <w:r w:rsidR="00C90A88">
        <w:t xml:space="preserve">. </w:t>
      </w:r>
      <w:r w:rsidR="00D729D1">
        <w:t xml:space="preserve">Dužnih ima zaposleno 5 radnika na neodređeno vrijeme za koje nije isplatio plaće a u bruto bilanci na dan 28.2.2016. g. dužnik ima evidentirane obveze u iznosu od 2.036.272,30 kn a maksimalna mogućnost naplata od dužnikovih dužnika iznosi 165.139,76 kn.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FB45AD">
        <w:t>3</w:t>
      </w:r>
      <w:r w:rsidR="00F81165">
        <w:t>0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F3F8D">
        <w:t>1</w:t>
      </w:r>
      <w:r w:rsidR="00FB45AD">
        <w:t>4</w:t>
      </w:r>
      <w:r w:rsidR="002F3F8D">
        <w:t>. lipnja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F3F8D">
        <w:t>1</w:t>
      </w:r>
      <w:r w:rsidR="00FB45AD">
        <w:t>4</w:t>
      </w:r>
      <w:r w:rsidR="002F3F8D">
        <w:t>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B57" w:rsidR="00806B57">
      <w:r>
        <w:separator/>
      </w:r>
    </w:p>
  </w:endnote>
  <w:endnote w:id="0" w:type="continuationSeparator">
    <w:p w:rsidRDefault="00806B57" w:rsidR="00806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B57" w:rsidR="00806B57">
      <w:r>
        <w:separator/>
      </w:r>
    </w:p>
  </w:footnote>
  <w:footnote w:id="0" w:type="continuationSeparator">
    <w:p w:rsidRDefault="00806B57" w:rsidR="00806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320C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E320C"/>
    <w:rsid w:val="007F3C2A"/>
    <w:rsid w:val="0080666F"/>
    <w:rsid w:val="00806B57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29D1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32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32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2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2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2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32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32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2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2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2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JANUS d.o.o. za proizvodnju i emitiranje radijskog programa</izvorni_sadrzaj>
    <derivirana_varijabla naziv="DomainObject.Predmet.StrankaFormated_1">  JANUS d.o.o. za proizvodnju i emitiranje radijskog programa</derivirana_varijabla>
  </DomainObject.Predmet.StrankaFormated>
  <DomainObject.Predmet.StrankaFormatedOIB>
    <izvorni_sadrzaj>  JANUS d.o.o. za proizvodnju i emitiranje radijskog programa, OIB 44877006348</izvorni_sadrzaj>
    <derivirana_varijabla naziv="DomainObject.Predmet.StrankaFormatedOIB_1">  JANUS d.o.o. za proizvodnju i emitiranje radijskog programa, OIB 44877006348</derivirana_varijabla>
  </DomainObject.Predmet.StrankaFormatedOIB>
  <DomainObject.Predmet.StrankaFormatedWithAdress>
    <izvorni_sadrzaj> JANUS d.o.o. za proizvodnju i emitiranje radijskog programa, Hrvatske Republike 33, 31000 Osijek</izvorni_sadrzaj>
    <derivirana_varijabla naziv="DomainObject.Predmet.StrankaFormatedWithAdress_1"> JANUS d.o.o. za proizvodnju i emitiranje radijskog programa, Hrvatske Republike 33, 31000 Osijek</derivirana_varijabla>
  </DomainObject.Predmet.StrankaFormatedWithAdress>
  <DomainObject.Predmet.StrankaFormatedWithAdressOIB>
    <izvorni_sadrzaj> JANUS d.o.o. za proizvodnju i emitiranje radijskog programa, OIB 44877006348, Hrvatske Republike 33, 31000 Osijek</izvorni_sadrzaj>
    <derivirana_varijabla naziv="DomainObject.Predmet.StrankaFormatedWithAdressOIB_1"> JANUS d.o.o. za proizvodnju i emitiranje radijskog programa, OIB 44877006348, Hrvatske Republike 33, 31000 Osijek</derivirana_varijabla>
  </DomainObject.Predmet.StrankaFormatedWithAdressOIB>
  <DomainObject.Predmet.StrankaWithAdress>
    <izvorni_sadrzaj>JANUS d.o.o. za proizvodnju i emitiranje radijskog programa Hrvatske Republike 33,31000 Osijek</izvorni_sadrzaj>
    <derivirana_varijabla naziv="DomainObject.Predmet.StrankaWithAdress_1">JANUS d.o.o. za proizvodnju i emitiranje radijskog programa Hrvatske Republike 33,31000 Osijek</derivirana_varijabla>
  </DomainObject.Predmet.StrankaWithAdress>
  <DomainObject.Predmet.StrankaWithAdressOIB>
    <izvorni_sadrzaj>JANUS d.o.o. za proizvodnju i emitiranje radijskog programa, OIB 44877006348, Hrvatske Republike 33,31000 Osijek</izvorni_sadrzaj>
    <derivirana_varijabla naziv="DomainObject.Predmet.StrankaWithAdressOIB_1">JANUS d.o.o. za proizvodnju i emitiranje radijskog programa, OIB 44877006348, Hrvatske Republike 33,31000 Osijek</derivirana_varijabla>
  </DomainObject.Predmet.StrankaWithAdressOIB>
  <DomainObject.Predmet.StrankaNazivFormated>
    <izvorni_sadrzaj>JANUS d.o.o. za proizvodnju i emitiranje radijskog programa</izvorni_sadrzaj>
    <derivirana_varijabla naziv="DomainObject.Predmet.StrankaNazivFormated_1">JANUS d.o.o. za proizvodnju i emitiranje radijskog programa</derivirana_varijabla>
  </DomainObject.Predmet.StrankaNazivFormated>
  <DomainObject.Predmet.StrankaNazivFormatedOIB>
    <izvorni_sadrzaj>JANUS d.o.o. za proizvodnju i emitiranje radijskog programa, OIB 44877006348</izvorni_sadrzaj>
    <derivirana_varijabla naziv="DomainObject.Predmet.StrankaNazivFormatedOIB_1">JANUS d.o.o. za proizvodnju i emitiranje radijskog programa, OIB 44877006348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JANUS d.o.o. za proizvodnju i emitiranje radijskog programa</item>
    </izvorni_sadrzaj>
    <derivirana_varijabla naziv="DomainObject.Predmet.StrankaListFormated_1">
      <item>JANUS d.o.o. za proizvodnju i emitiranje radijskog programa</item>
    </derivirana_varijabla>
  </DomainObject.Predmet.StrankaListFormated>
  <DomainObject.Predmet.StrankaListFormatedOIB>
    <izvorni_sadrzaj>
      <item>JANUS d.o.o. za proizvodnju i emitiranje radijskog programa, OIB 44877006348</item>
    </izvorni_sadrzaj>
    <derivirana_varijabla naziv="DomainObject.Predmet.StrankaListFormatedOIB_1">
      <item>JANUS d.o.o. za proizvodnju i emitiranje radijskog programa, OIB 44877006348</item>
    </derivirana_varijabla>
  </DomainObject.Predmet.StrankaListFormatedOIB>
  <DomainObject.Predmet.StrankaListFormatedWithAdress>
    <izvorni_sadrzaj>
      <item>JANUS d.o.o. za proizvodnju i emitiranje radijskog programa, Hrvatske Republike 33, 31000 Osijek</item>
    </izvorni_sadrzaj>
    <derivirana_varijabla naziv="DomainObject.Predmet.StrankaListFormatedWithAdress_1">
      <item>JANUS d.o.o. za proizvodnju i emitiranje radijskog programa, Hrvatske Republike 33, 31000 Osijek</item>
    </derivirana_varijabla>
  </DomainObject.Predmet.StrankaListFormatedWithAdress>
  <DomainObject.Predmet.StrankaListFormatedWithAdressOIB>
    <izvorni_sadrzaj>
      <item>JANUS d.o.o. za proizvodnju i emitiranje radijskog programa, OIB 44877006348, Hrvatske Republike 33, 31000 Osijek</item>
    </izvorni_sadrzaj>
    <derivirana_varijabla naziv="DomainObject.Predmet.StrankaListFormatedWithAdressOIB_1">
      <item>JANUS d.o.o. za proizvodnju i emitiranje radijskog programa, OIB 44877006348, Hrvatske Republike 33, 31000 Osijek</item>
    </derivirana_varijabla>
  </DomainObject.Predmet.StrankaListFormatedWithAdressOIB>
  <DomainObject.Predmet.StrankaListNazivFormated>
    <izvorni_sadrzaj>
      <item>JANUS d.o.o. za proizvodnju i emitiranje radijskog programa</item>
    </izvorni_sadrzaj>
    <derivirana_varijabla naziv="DomainObject.Predmet.StrankaListNazivFormated_1">
      <item>JANUS d.o.o. za proizvodnju i emitiranje radijskog programa</item>
    </derivirana_varijabla>
  </DomainObject.Predmet.StrankaListNazivFormated>
  <DomainObject.Predmet.StrankaListNazivFormatedOIB>
    <izvorni_sadrzaj>
      <item>JANUS d.o.o. za proizvodnju i emitiranje radijskog programa, OIB 44877006348</item>
    </izvorni_sadrzaj>
    <derivirana_varijabla naziv="DomainObject.Predmet.StrankaListNazivFormatedOIB_1">
      <item>JANUS d.o.o. za proizvodnju i emitiranje radijskog programa, OIB 44877006348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JANUS d.o.o. za proizvodnju i emitiranje radijskog programa</izvorni_sadrzaj>
    <derivirana_varijabla naziv="DomainObject.Predmet.StrankaIDrugi_1">JANUS d.o.o. za proizvodnju i emitiranje radijskog programa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JANUS d.o.o. za proizvodnju i emitiranje radijskog programa, OIB 44877006348, Hrvatske Republike 33, 31000 Osijek</izvorni_sadrzaj>
    <derivirana_varijabla naziv="DomainObject.Predmet.StrankaIDrugiAdressOIB_1">JANUS d.o.o. za proizvodnju i emitiranje radijskog programa, OIB 44877006348, Hrvatske Republike 33,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JANUS d.o.o. za proizvodnju i emitiranje radijskog programa</item>
    </izvorni_sadrzaj>
    <derivirana_varijabla naziv="DomainObject.Predmet.SudioniciListNaziv_1">
      <item>JANUS d.o.o. za proizvodnju i emitiranje radijskog programa</item>
    </derivirana_varijabla>
  </DomainObject.Predmet.SudioniciListNaziv>
  <DomainObject.Predmet.SudioniciListAdressOIB>
    <izvorni_sadrzaj>
      <item>JANUS d.o.o. za proizvodnju i emitiranje radijskog programa, OIB 44877006348, Hrvatske Republike 33,31000 Osijek</item>
    </izvorni_sadrzaj>
    <derivirana_varijabla naziv="DomainObject.Predmet.SudioniciListAdressOIB_1">
      <item>JANUS d.o.o. za proizvodnju i emitiranje radijskog programa, OIB 44877006348, Hrvatske Republike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44877006348</item>
    </izvorni_sadrzaj>
    <derivirana_varijabla naziv="DomainObject.Predmet.SudioniciListNazivOIB_1">
      <item>, OIB 44877006348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CA55F-26A0-43EA-834B-AA5C0688B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499</properties:Words>
  <properties:Characters>2695</properties:Characters>
  <properties:Lines>104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2016-06-14T06:32:00Z</dcterms:created>
  <dc:creator>hermanj</dc:creator>
  <cp:lastModifiedBy>Danijela Sekulić</cp:lastModifiedBy>
  <cp:lastPrinted>2016-06-14T06:32:00Z</cp:lastPrinted>
  <dcterms:modified xmlns:xsi="http://www.w3.org/2001/XMLSchema-instance" xsi:type="dcterms:W3CDTF">2016-06-14T06:33:00Z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