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86ee" w14:paraId="18586ee" w:rsidRDefault="003D7DAB" w:rsidP="003D7DAB" w:rsidR="003D7DAB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D7DAB" w:rsidP="003D7DAB" w:rsidR="003D7DAB">
      <w:pPr>
        <w:spacing w:after="0"/>
        <w:jc w:val="both"/>
      </w:pPr>
      <w:r>
        <w:t xml:space="preserve">       REPUBLIKA HRVATSKA</w:t>
      </w:r>
    </w:p>
    <w:p w:rsidRDefault="003D7DAB" w:rsidP="003D7DAB" w:rsidR="003D7D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D7DAB" w:rsidP="003D7DAB" w:rsidR="003D7DAB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3D7DAB" w:rsidP="003D7DAB" w:rsidR="003D7DAB">
      <w:pPr>
        <w:spacing w:after="0"/>
      </w:pPr>
    </w:p>
    <w:p w:rsidRDefault="003D7DAB" w:rsidP="003D7DAB" w:rsidR="003D7DAB">
      <w:pPr>
        <w:spacing w:after="0"/>
        <w:jc w:val="both"/>
        <w:rPr>
          <w:b/>
        </w:rPr>
      </w:pPr>
    </w:p>
    <w:p w:rsidRDefault="003D7DAB" w:rsidP="003D7DAB" w:rsidR="003D7DA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JEDVAJ jednostavno društvo s ograničenom odgovornošću za servis i trgovinu, skraćena tvrtka JEDVAJ j.d.o.o., OIB: 29604531741, MBS: 070120877, sa sjedištem u Šaša 54, Šaša, 42253 Bednja, radi otvaranja stečajnog postupka nad dužnikom, dana 24. veljače 2017. godine donio je slijedeći,  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  <w:rPr>
          <w:rFonts w:eastAsia="Calibri"/>
        </w:rPr>
      </w:pPr>
    </w:p>
    <w:p w:rsidRDefault="003D7DAB" w:rsidP="003D7DAB" w:rsidR="003D7DAB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ind w:firstLine="708"/>
        <w:jc w:val="both"/>
      </w:pPr>
      <w:r>
        <w:t>I/ Nalaže se odgovornoj osobi dužnika JEDVAJ j.d.o.o., OIB: 29604531741, Šaša 54, Šaša, 42253 Bednja,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3D7DAB" w:rsidP="003D7DAB" w:rsidR="003D7DAB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3D7DAB" w:rsidP="003D7DAB" w:rsidR="003D7DAB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3D7DAB" w:rsidP="003D7DAB" w:rsidR="003D7DAB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3D7DAB" w:rsidP="003D7DAB" w:rsidR="003D7DAB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D7DAB" w:rsidP="003D7DAB" w:rsidR="003D7DAB">
      <w:pPr>
        <w:spacing w:after="0"/>
        <w:jc w:val="both"/>
      </w:pPr>
      <w:r>
        <w:t>6. druge imovine dužnika (opis i vrste imovine s podacima potrebnim za identifikaciju)</w:t>
      </w:r>
    </w:p>
    <w:p w:rsidRDefault="003D7DAB" w:rsidP="003D7DAB" w:rsidR="003D7DAB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D7DAB" w:rsidP="003D7DAB" w:rsidR="003D7DAB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D7DAB" w:rsidP="003D7DAB" w:rsidR="003D7DAB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3D7DAB" w:rsidP="003D7DAB" w:rsidR="003D7DAB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3D7DAB" w:rsidP="003D7DAB" w:rsidR="003D7DAB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3D7DAB" w:rsidP="003D7DAB" w:rsidR="003D7DAB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ind w:firstLine="708"/>
        <w:jc w:val="both"/>
      </w:pPr>
      <w:r>
        <w:t xml:space="preserve">III/ Upozorava se odgovorna osoba dužnika Vladimir </w:t>
      </w:r>
      <w:proofErr w:type="spellStart"/>
      <w:r>
        <w:t>Jedvaj</w:t>
      </w:r>
      <w:proofErr w:type="spellEnd"/>
      <w:r>
        <w:t>, OIB: 10354139108, Šaša, 42253 Bednja, Šaša 54, da za davanje neistinitoga ili nepotpunoga popisa imovine i obveza, odgovara kao za davanje lažnoga iskaza u postupku pred sudom.</w:t>
      </w:r>
    </w:p>
    <w:p w:rsidRDefault="003D7DAB" w:rsidP="003D7DAB" w:rsidR="003D7DAB">
      <w:pPr>
        <w:spacing w:after="0"/>
        <w:ind w:firstLine="708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center"/>
      </w:pPr>
      <w:r>
        <w:t>Obrazloženje</w:t>
      </w: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jc w:val="both"/>
      </w:pPr>
      <w:r>
        <w:tab/>
        <w:t xml:space="preserve">Dana 8. veljače 2017. godine predlagatelj Financijska agencija, Podružnica Varaždin podnio je prijedlog za otvaranje stečajnog postupka nad dužnikom JEDVAJ j.d.o.o., OIB: 29604531741, Šaša 54, Šaša, 42253 Bednja, navodeći da dužnik na dan 6. veljače 2017. godine u Očevidniku redoslijeda osnova za plaćanje ima evidentirane neizvršene osnove za plaćanje u ukupnom iznosu od 11.738,01 kn, te da dužnik ima 1 zaposlenih. </w:t>
      </w:r>
    </w:p>
    <w:p w:rsidRDefault="003D7DAB" w:rsidP="003D7DAB" w:rsidR="003D7DAB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center"/>
      </w:pPr>
      <w:r>
        <w:t xml:space="preserve">U Varaždinu, 24. veljače 2017. </w:t>
      </w:r>
    </w:p>
    <w:p w:rsidRDefault="003D7DAB" w:rsidP="003D7DAB" w:rsidR="003D7DAB">
      <w:pPr>
        <w:spacing w:after="0"/>
      </w:pP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jc w:val="center"/>
      </w:pPr>
    </w:p>
    <w:p w:rsidRDefault="003D7DAB" w:rsidP="003D7DAB" w:rsidR="003D7DA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3D7DAB" w:rsidP="003D7DAB" w:rsidR="003D7DAB">
      <w:pPr>
        <w:spacing w:after="0"/>
        <w:ind w:firstLine="720"/>
        <w:jc w:val="right"/>
      </w:pPr>
    </w:p>
    <w:p w:rsidRDefault="003D7DAB" w:rsidP="003D7DAB" w:rsidR="003D7DA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DB168B">
        <w:t>, v.r.</w:t>
      </w:r>
    </w:p>
    <w:p w:rsidRDefault="00DB168B" w:rsidP="003D7DAB" w:rsidR="00DB168B">
      <w:pPr>
        <w:spacing w:after="0"/>
        <w:ind w:firstLine="720"/>
        <w:jc w:val="center"/>
        <w:outlineLvl w:val="0"/>
      </w:pPr>
    </w:p>
    <w:p w:rsidRDefault="00DB168B" w:rsidP="003D7DAB" w:rsidR="00DB168B">
      <w:pPr>
        <w:spacing w:after="0"/>
        <w:ind w:firstLine="72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  <w:r>
        <w:t>POUKA O PRAVNOM LIJEKU: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</w:p>
    <w:p w:rsidRDefault="003D7DAB" w:rsidP="003D7DAB" w:rsidR="003D7DAB">
      <w:pPr>
        <w:spacing w:after="0"/>
        <w:jc w:val="both"/>
      </w:pPr>
      <w:r>
        <w:t xml:space="preserve">DNA: 1. Direktor dužnika Vladimir </w:t>
      </w:r>
      <w:proofErr w:type="spellStart"/>
      <w:r>
        <w:t>Jedvaj</w:t>
      </w:r>
      <w:proofErr w:type="spellEnd"/>
      <w:r>
        <w:t>, Šaša, 42253 Bednja, Šaša 54</w:t>
      </w:r>
    </w:p>
    <w:p w:rsidRDefault="003D7DAB" w:rsidP="003D7DAB" w:rsidR="00DA0242">
      <w:pPr>
        <w:spacing w:after="0"/>
        <w:jc w:val="both"/>
      </w:pPr>
      <w:r>
        <w:t xml:space="preserve">           2. E-Oglasna ploča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64A" w:rsidP="00537B78" w:rsidR="0015364A">
      <w:r>
        <w:separator/>
      </w:r>
    </w:p>
  </w:endnote>
  <w:endnote w:id="0" w:type="continuationSeparator">
    <w:p w:rsidRDefault="0015364A" w:rsidP="00537B78" w:rsidR="00153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64A" w:rsidP="00537B78" w:rsidR="0015364A">
      <w:r>
        <w:separator/>
      </w:r>
    </w:p>
  </w:footnote>
  <w:footnote w:id="0" w:type="continuationSeparator">
    <w:p w:rsidRDefault="0015364A" w:rsidP="00537B78" w:rsidR="00153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DAB" w:rsidR="008333A9">
    <w:pPr>
      <w:pStyle w:val="Zaglavlje"/>
    </w:pPr>
    <w:r>
      <w:rPr>
        <w:rStyle w:val="PozadinaSvijetloCrvena"/>
        <w:shd w:fill="auto" w:color="auto" w:val="clear"/>
      </w:rPr>
      <w:t>Poslovni broj: 3 St-73/17-4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64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D7DAB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AF4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68B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73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St-73/2017-4</izvorni_sadrzaj>
    <derivirana_varijabla naziv="DomainObject.Oznaka_1">St-73/2017-4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JEDVAJ jednostavno društvo s ograničenom odgovornošću za servis i trgovinu</izvorni_sadrzaj>
    <derivirana_varijabla naziv="DomainObject.Predmet.ProtustrankaFormated_1">  JEDVAJ jednostavno društvo s ograničenom odgovornošću za servis i trgovinu</derivirana_varijabla>
  </DomainObject.Predmet.ProtustrankaFormated>
  <DomainObject.Predmet.ProtustrankaFormatedOIB>
    <izvorni_sadrzaj>  JEDVAJ jednostavno društvo s ograničenom odgovornošću za servis i trgovinu, OIB 29604531741</izvorni_sadrzaj>
    <derivirana_varijabla naziv="DomainObject.Predmet.ProtustrankaFormatedOIB_1">  JEDVAJ jednostavno društvo s ograničenom odgovornošću za servis i trgovinu, OIB 29604531741</derivirana_varijabla>
  </DomainObject.Predmet.ProtustrankaFormatedOIB>
  <DomainObject.Predmet.ProtustrankaFormatedWithAdress>
    <izvorni_sadrzaj> JEDVAJ jednostavno društvo s ograničenom odgovornošću za servis i trgovinu, Šaša 54, 42253 Šaša</izvorni_sadrzaj>
    <derivirana_varijabla naziv="DomainObject.Predmet.ProtustrankaFormatedWithAdress_1"> JEDVAJ jednostavno društvo s ograničenom odgovornošću za servis i trgovinu, Šaša 54, 42253 Šaša</derivirana_varijabla>
  </DomainObject.Predmet.ProtustrankaFormatedWithAdress>
  <DomainObject.Predmet.ProtustrankaFormatedWithAdressOIB>
    <izvorni_sadrzaj> JEDVAJ jednostavno društvo s ograničenom odgovornošću za servis i trgovinu, OIB 29604531741, Šaša 54, 42253 Šaša</izvorni_sadrzaj>
    <derivirana_varijabla naziv="DomainObject.Predmet.ProtustrankaFormatedWithAdressOIB_1"> JEDVAJ jednostavno društvo s ograničenom odgovornošću za servis i trgovinu, OIB 29604531741, Šaša 54, 42253 Šaša</derivirana_varijabla>
  </DomainObject.Predmet.ProtustrankaFormatedWithAdressOIB>
  <DomainObject.Predmet.ProtustrankaWithAdress>
    <izvorni_sadrzaj>JEDVAJ jednostavno društvo s ograničenom odgovornošću za servis i trgovinu Šaša 54, 42253 Šaša</izvorni_sadrzaj>
    <derivirana_varijabla naziv="DomainObject.Predmet.ProtustrankaWithAdress_1">JEDVAJ jednostavno društvo s ograničenom odgovornošću za servis i trgovinu Šaša 54, 42253 Šaša</derivirana_varijabla>
  </DomainObject.Predmet.ProtustrankaWithAdress>
  <DomainObject.Predmet.ProtustrankaWithAdressOIB>
    <izvorni_sadrzaj>JEDVAJ jednostavno društvo s ograničenom odgovornošću za servis i trgovinu, OIB 29604531741, Šaša 54, 42253 Šaša</izvorni_sadrzaj>
    <derivirana_varijabla naziv="DomainObject.Predmet.ProtustrankaWithAdressOIB_1">JEDVAJ jednostavno društvo s ograničenom odgovornošću za servis i trgovinu, OIB 29604531741, Šaša 54, 42253 Šaša</derivirana_varijabla>
  </DomainObject.Predmet.ProtustrankaWithAdressOIB>
  <DomainObject.Predmet.ProtustrankaNazivFormated>
    <izvorni_sadrzaj>JEDVAJ jednostavno društvo s ograničenom odgovornošću za servis i trgovinu</izvorni_sadrzaj>
    <derivirana_varijabla naziv="DomainObject.Predmet.ProtustrankaNazivFormated_1">JEDVAJ jednostavno društvo s ograničenom odgovornošću za servis i trgovinu</derivirana_varijabla>
  </DomainObject.Predmet.ProtustrankaNazivFormated>
  <DomainObject.Predmet.ProtustrankaNazivFormatedOIB>
    <izvorni_sadrzaj>JEDVAJ jednostavno društvo s ograničenom odgovornošću za servis i trgovinu, OIB 29604531741</izvorni_sadrzaj>
    <derivirana_varijabla naziv="DomainObject.Predmet.ProtustrankaNazivFormatedOIB_1">JEDVAJ jednostavno društvo s ograničenom odgovornošću za servis i trgovinu, OIB 29604531741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11738.01</izvorni_sadrzaj>
    <derivirana_varijabla naziv="DomainObject.Predmet.TrenutnaVrijednost_1">11738.01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JEDVAJ jednostavno društvo s ograničenom odgovornošću za servis i trgovinu</item>
    </izvorni_sadrzaj>
    <derivirana_varijabla naziv="DomainObject.Predmet.ProtuStrankaListFormated_1">
      <item>JEDVAJ jednostavno društvo s ograničenom odgovornošću za servis i trgovinu</item>
    </derivirana_varijabla>
  </DomainObject.Predmet.ProtuStrankaListFormated>
  <DomainObject.Predmet.ProtuStrankaListFormatedOIB>
    <izvorni_sadrzaj>
      <item>JEDVAJ jednostavno društvo s ograničenom odgovornošću za servis i trgovinu, OIB 29604531741</item>
    </izvorni_sadrzaj>
    <derivirana_varijabla naziv="DomainObject.Predmet.ProtuStrankaListFormatedOIB_1">
      <item>JEDVAJ jednostavno društvo s ograničenom odgovornošću za servis i trgovinu, OIB 29604531741</item>
    </derivirana_varijabla>
  </DomainObject.Predmet.ProtuStrankaListFormatedOIB>
  <DomainObject.Predmet.ProtuStrankaListFormatedWithAdress>
    <izvorni_sadrzaj>
      <item>JEDVAJ jednostavno društvo s ograničenom odgovornošću za servis i trgovinu, Šaša 54, 42253 Šaša</item>
    </izvorni_sadrzaj>
    <derivirana_varijabla naziv="DomainObject.Predmet.ProtuStrankaListFormatedWithAdress_1">
      <item>JEDVAJ jednostavno društvo s ograničenom odgovornošću za servis i trgovinu, Šaša 54, 42253 Šaša</item>
    </derivirana_varijabla>
  </DomainObject.Predmet.ProtuStrankaListFormatedWithAdress>
  <DomainObject.Predmet.ProtuStrankaListFormatedWithAdressOIB>
    <izvorni_sadrzaj>
      <item>JEDVAJ jednostavno društvo s ograničenom odgovornošću za servis i trgovinu, OIB 29604531741, Šaša 54, 42253 Šaša</item>
    </izvorni_sadrzaj>
    <derivirana_varijabla naziv="DomainObject.Predmet.ProtuStrankaListFormatedWithAdressOIB_1">
      <item>JEDVAJ jednostavno društvo s ograničenom odgovornošću za servis i trgovinu, OIB 29604531741, Šaša 54, 42253 Šaša</item>
    </derivirana_varijabla>
  </DomainObject.Predmet.ProtuStrankaListFormatedWithAdressOIB>
  <DomainObject.Predmet.ProtuStrankaListNazivFormated>
    <izvorni_sadrzaj>
      <item>JEDVAJ jednostavno društvo s ograničenom odgovornošću za servis i trgovinu</item>
    </izvorni_sadrzaj>
    <derivirana_varijabla naziv="DomainObject.Predmet.ProtuStrankaListNazivFormated_1">
      <item>JEDVAJ jednostavno društvo s ograničenom odgovornošću za servis i trgovinu</item>
    </derivirana_varijabla>
  </DomainObject.Predmet.ProtuStrankaListNazivFormated>
  <DomainObject.Predmet.ProtuStrankaListNazivFormatedOIB>
    <izvorni_sadrzaj>
      <item>JEDVAJ jednostavno društvo s ograničenom odgovornošću za servis i trgovinu, OIB 29604531741</item>
    </izvorni_sadrzaj>
    <derivirana_varijabla naziv="DomainObject.Predmet.ProtuStrankaListNazivFormatedOIB_1">
      <item>JEDVAJ jednostavno društvo s ograničenom odgovornošću za servis i trgovinu, OIB 29604531741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Vladimir Jedvaj</item>
    </izvorni_sadrzaj>
    <derivirana_varijabla naziv="DomainObject.Predmet.OstaliListFormated_1">
      <item>Sudski registar</item>
      <item>e-oglasna ploča</item>
      <item>Županijsko državno odvjetništvo u Varaždinu</item>
      <item>Vladimir Jedvaj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Vladimir Jedvaj, OIB 10354139108</item>
    </izvorni_sadrzaj>
    <derivirana_varijabla naziv="DomainObject.Predmet.OstaliListFormatedOIB_1">
      <item>Sudski registar</item>
      <item>e-oglasna ploča</item>
      <item>Županijsko državno odvjetništvo u Varaždinu</item>
      <item>Vladimir Jedvaj, OIB 10354139108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Vladimir Jedvaj, Šaša 54, 42253 Šaša</item>
    </izvorni_sadrzaj>
    <derivirana_varijabla naziv="DomainObject.Predmet.OstaliListFormatedWithAdress_1">
      <item>Sudski registar</item>
      <item>e-oglasna ploča</item>
      <item>Županijsko državno odvjetništvo u Varaždinu</item>
      <item>Vladimir Jedvaj, Šaša 54, 42253 Šaša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Vladimir Jedvaj, OIB 10354139108, Šaša 54, 42253 Šaša</item>
    </izvorni_sadrzaj>
    <derivirana_varijabla naziv="DomainObject.Predmet.OstaliListFormatedWithAdressOIB_1">
      <item>Sudski registar</item>
      <item>e-oglasna ploča</item>
      <item>Županijsko državno odvjetništvo u Varaždinu</item>
      <item>Vladimir Jedvaj, OIB 10354139108, Šaša 54, 42253 Šaša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Vladimir Jedvaj</item>
    </izvorni_sadrzaj>
    <derivirana_varijabla naziv="DomainObject.Predmet.OstaliListNazivFormated_1">
      <item>Sudski registar</item>
      <item>e-oglasna ploča</item>
      <item>Županijsko državno odvjetništvo u Varaždinu</item>
      <item>Vladimir Jedvaj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Vladimir Jedvaj, OIB 10354139108</item>
    </izvorni_sadrzaj>
    <derivirana_varijabla naziv="DomainObject.Predmet.OstaliListNazivFormatedOIB_1">
      <item>Sudski registar</item>
      <item>e-oglasna ploča</item>
      <item>Županijsko državno odvjetništvo u Varaždinu</item>
      <item>Vladimir Jedvaj, OIB 10354139108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St-73/2017-4</izvorni_sadrzaj>
    <derivirana_varijabla naziv="DomainObject.PoslovniBrojDokumenta_1">St-73/2017-4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JEDVAJ jednostavno društvo s ograničenom odgovornošću za servis i trgovinu</izvorni_sadrzaj>
    <derivirana_varijabla naziv="DomainObject.Predmet.ProtustrankaIDrugi_1">JEDVAJ jednostavno društvo s ograničenom odgovornošću za servis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JEDVAJ jednostavno društvo s ograničenom odgovornošću za servis i trgovinu, OIB 29604531741, Šaša 54, 42253 Šaša</izvorni_sadrzaj>
    <derivirana_varijabla naziv="DomainObject.Predmet.ProtustrankaIDrugiAdressOIB_1">JEDVAJ jednostavno društvo s ograničenom odgovornošću za servis i trgovinu, OIB 29604531741, Šaša 54, 42253 Šaša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JEDVAJ jednostavno društvo s ograničenom odgovornošću za servis i trgovinu</item>
      <item>Sudski registar</item>
      <item>e-oglasna ploča</item>
      <item>Županijsko državno odvjetništvo u Varaždinu</item>
      <item>Vladimir Jedvaj</item>
    </izvorni_sadrzaj>
    <derivirana_varijabla naziv="DomainObject.Predmet.SudioniciListNaziv_1">
      <item>Financijska agencija</item>
      <item>JEDVAJ jednostavno društvo s ograničenom odgovornošću za servis i trgovinu</item>
      <item>Sudski registar</item>
      <item>e-oglasna ploča</item>
      <item>Županijsko državno odvjetništvo u Varaždinu</item>
      <item>Vladimir Jedvaj</item>
    </derivirana_varijabla>
  </DomainObject.Predmet.SudioniciListNaziv>
  <DomainObject.Predmet.SudioniciListAdressOIB>
    <izvorni_sadrzaj>
      <item>Financijska agencija, OIB 85821130368, Ulica grada Vukovara 70,10000 Zagreb</item>
      <item>JEDVAJ jednostavno društvo s ograničenom odgovornošću za servis i trgovinu, OIB 29604531741, Šaša 54,42253 Šaša</item>
      <item>Sudski registar</item>
      <item>e-oglasna ploča</item>
      <item>Županijsko državno odvjetništvo u Varaždinu</item>
      <item>Vladimir Jedvaj, OIB 10354139108, Šaša 54,42253 Šaša</item>
    </izvorni_sadrzaj>
    <derivirana_varijabla naziv="DomainObject.Predmet.SudioniciListAdressOIB_1">
      <item>Financijska agencija, OIB 85821130368, Ulica grada Vukovara 70,10000 Zagreb</item>
      <item>JEDVAJ jednostavno društvo s ograničenom odgovornošću za servis i trgovinu, OIB 29604531741, Šaša 54,42253 Šaša</item>
      <item>Sudski registar</item>
      <item>e-oglasna ploča</item>
      <item>Županijsko državno odvjetništvo u Varaždinu</item>
      <item>Vladimir Jedvaj, OIB 10354139108, Šaša 54,42253 Šaša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B75C2-950F-4304-B4D7-25560DA1E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3629</properties:Characters>
  <properties:Lines>94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2017-02-24T11:13:00Z</cp:lastPrinted>
  <dcterms:modified xmlns:xsi="http://www.w3.org/2001/XMLSchema-instance" xsi:type="dcterms:W3CDTF">2017-02-24T11:13:00Z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