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43af" w14:paraId="5af43a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085A08">
        <w:t>4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5F5CEF">
        <w:t>23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085A08">
        <w:t xml:space="preserve">EOL NAUTIKA </w:t>
      </w:r>
      <w:r w:rsidR="008A67D2">
        <w:t xml:space="preserve">d.o.o. iz Zadra, </w:t>
      </w:r>
      <w:r w:rsidR="00085A08">
        <w:t>Ulica Marijane Radev 45</w:t>
      </w:r>
      <w:r w:rsidR="008A67D2">
        <w:t xml:space="preserve">, OIB: </w:t>
      </w:r>
      <w:r w:rsidR="00085A08">
        <w:t>19530934876</w:t>
      </w:r>
      <w:r w:rsidR="00F37EDE">
        <w:t>,</w:t>
      </w:r>
      <w:r w:rsidR="00EA47D6">
        <w:t xml:space="preserve"> </w:t>
      </w:r>
      <w:r w:rsidR="00CC47CA">
        <w:t xml:space="preserve"> </w:t>
      </w:r>
      <w:r w:rsidR="005F5CEF">
        <w:t>23</w:t>
      </w:r>
      <w:r w:rsidR="006F5F41">
        <w:t>.</w:t>
      </w:r>
      <w:r w:rsidR="0048705D">
        <w:t xml:space="preserve"> </w:t>
      </w:r>
      <w:r w:rsidR="00085A08">
        <w:t>listopada</w:t>
      </w:r>
      <w:r w:rsidR="0048705D">
        <w:t xml:space="preserve"> 2017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085A08" w:rsidRPr="00085A08">
        <w:t>EOL NAUTIKA d.o.o. iz Zadra, Ulica Marijane Radev 45, OIB: 19530934876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5F5CEF" w:rsidRPr="005F5CEF">
        <w:t>47</w:t>
      </w:r>
      <w:r w:rsidR="00085A08" w:rsidRPr="005F5CEF">
        <w:t>.</w:t>
      </w:r>
      <w:r w:rsidR="005F5CEF" w:rsidRPr="005F5CEF">
        <w:t>740</w:t>
      </w:r>
      <w:r w:rsidR="00085A08" w:rsidRPr="005F5CEF">
        <w:t>,33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85A08">
        <w:t>4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EF4552" w:rsidP="00EF4552" w:rsidR="00EF4552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5F5CEF">
        <w:t>41.885,75</w:t>
      </w:r>
      <w:r w:rsidR="003F41E2"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EF4552" w:rsidP="00EF4552" w:rsidR="00EF4552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 w:rsidR="00152FA5">
        <w:t>koje troškove je stečajni</w:t>
      </w:r>
      <w:r w:rsidRPr="001D7D49">
        <w:t xml:space="preserve"> upravitelj</w:t>
      </w:r>
      <w:r w:rsidR="00152FA5">
        <w:t xml:space="preserve"> procijenio</w:t>
      </w:r>
      <w:r w:rsidRPr="001D7D49">
        <w:t xml:space="preserve"> na iznos </w:t>
      </w:r>
      <w:r w:rsidRPr="0053479F">
        <w:t xml:space="preserve">od </w:t>
      </w:r>
      <w:r w:rsidR="00085A08" w:rsidRPr="005F5CEF">
        <w:t>47</w:t>
      </w:r>
      <w:r w:rsidR="008A67D2" w:rsidRPr="005F5CEF">
        <w:t>.</w:t>
      </w:r>
      <w:r w:rsidR="00085A08" w:rsidRPr="005F5CEF">
        <w:t>740</w:t>
      </w:r>
      <w:r w:rsidRPr="005F5CEF">
        <w:t>,</w:t>
      </w:r>
      <w:r w:rsidR="00085A08" w:rsidRPr="005F5CEF">
        <w:t>33</w:t>
      </w:r>
      <w:r w:rsidRPr="005F5CEF">
        <w:t xml:space="preserve"> </w:t>
      </w:r>
      <w:r w:rsidRPr="0053479F">
        <w:t xml:space="preserve">kuna, a koji se sastoji od </w:t>
      </w:r>
      <w:r w:rsidR="003F41E2">
        <w:t xml:space="preserve">troška </w:t>
      </w:r>
      <w:r w:rsidR="00237906">
        <w:t>nagrade privremenom stečajnom upravitelju</w:t>
      </w:r>
      <w:r w:rsidR="003F41E2">
        <w:t xml:space="preserve"> u iznosu od </w:t>
      </w:r>
      <w:r w:rsidR="00237906">
        <w:t>7.950</w:t>
      </w:r>
      <w:r w:rsidR="003F41E2">
        <w:t>,00 kuna,</w:t>
      </w:r>
      <w:r w:rsidR="00237906">
        <w:t xml:space="preserve"> troškovi privremenog stečajnog upravitelja u iznosu od 290,33 kuna, troškova prisilne naplate potraživanja u iznosu od 15.000,00 kuna, usluge knjigovodstva u iznosu od 13.500,00 kuna, zbrinjavanje poslovne dokumentacije u iznosu od 5.000,00 kuna, usluge vještaka u iznosu od </w:t>
      </w:r>
      <w:r w:rsidR="00237906">
        <w:lastRenderedPageBreak/>
        <w:t>3.000,00 kuna, platni promet, administrativne takse i pristojbe u iznosu od 2.000,00 kuna, ostali troškovi u iznosu od 1.000,00 kuna</w:t>
      </w:r>
      <w:r w:rsidR="003F41E2">
        <w:t xml:space="preserve">.  </w:t>
      </w:r>
    </w:p>
    <w:p w:rsidRDefault="00EF4552" w:rsidP="00EF4552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5F5CEF">
        <w:t>23</w:t>
      </w:r>
      <w:r w:rsidR="006F5F41">
        <w:t>.</w:t>
      </w:r>
      <w:r>
        <w:t xml:space="preserve"> </w:t>
      </w:r>
      <w:r w:rsidR="00085A08">
        <w:t>listopada</w:t>
      </w:r>
      <w:r>
        <w:t xml:space="preserve"> 2017</w:t>
      </w:r>
      <w:r w:rsidRPr="00C07369">
        <w:t>.</w:t>
      </w:r>
    </w:p>
    <w:p w:rsidRDefault="00EF4552" w:rsidP="00EF4552" w:rsidR="00EF4552" w:rsidRPr="00C07369"/>
    <w:p w:rsidRDefault="00EF4552" w:rsidP="00EF4552" w:rsidR="00EF4552" w:rsidRPr="00C07369">
      <w:pPr>
        <w:jc w:val="right"/>
      </w:pPr>
      <w:r w:rsidRPr="00C07369">
        <w:t>Sutkinja:</w:t>
      </w:r>
    </w:p>
    <w:p w:rsidRDefault="00EF4552" w:rsidP="00EF4552" w:rsidR="00EF4552" w:rsidRPr="00C07369">
      <w:pPr>
        <w:jc w:val="right"/>
      </w:pPr>
      <w:r w:rsidRPr="00C07369">
        <w:t>Ardena Bajlo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  <w:r w:rsidRPr="00C07369">
        <w:t xml:space="preserve"> –e-mailom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571" w:rsidP="00FC3541" w:rsidR="00604571">
    <w:pPr>
      <w:pStyle w:val="Zaglavlje"/>
      <w:jc w:val="right"/>
    </w:pPr>
    <w:r>
      <w:t>1 St-</w:t>
    </w:r>
    <w:r w:rsidR="005F5CEF">
      <w:t>4</w:t>
    </w:r>
    <w:r>
      <w:t>/2017-</w:t>
    </w:r>
    <w:r w:rsidR="005F5CEF">
      <w:t>23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85275"/>
    <w:rsid w:val="00085A08"/>
    <w:rsid w:val="0009110B"/>
    <w:rsid w:val="000A6C37"/>
    <w:rsid w:val="000A7106"/>
    <w:rsid w:val="000A7A8A"/>
    <w:rsid w:val="000D778C"/>
    <w:rsid w:val="000E69CA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E76FC"/>
    <w:rsid w:val="003F41E2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92CCB"/>
    <w:rsid w:val="007B12DB"/>
    <w:rsid w:val="007B312D"/>
    <w:rsid w:val="007C5ABC"/>
    <w:rsid w:val="007F0351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02082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47F72"/>
    <w:rsid w:val="00E70963"/>
    <w:rsid w:val="00EA47D6"/>
    <w:rsid w:val="00EB1AEF"/>
    <w:rsid w:val="00EF4552"/>
    <w:rsid w:val="00F37EDE"/>
    <w:rsid w:val="00F711C7"/>
    <w:rsid w:val="00F81A36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3A146-6729-4A86-BE30-664FF5DAE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470</properties:Words>
  <properties:Characters>2439</properties:Characters>
  <properties:Lines>85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2017-10-09T12:31:00Z</dcterms:created>
  <dc:creator>Ardena Bajlo</dc:creator>
  <cp:lastModifiedBy>Ante Rubelj</cp:lastModifiedBy>
  <cp:lastPrinted>2014-11-21T08:47:00Z</cp:lastPrinted>
  <dcterms:modified xmlns:xsi="http://www.w3.org/2001/XMLSchema-instance" xsi:type="dcterms:W3CDTF">2017-10-23T08:35:00Z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