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bd047e" w14:paraId="7bd047e" w:rsidRDefault="00252B75" w:rsidP="00C3695E" w:rsidR="00C3695E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3295" cx="725170"/>
            <wp:effectExtent b="825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25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C3695E" w:rsidP="00C3695E" w:rsidR="00C3695E">
      <w:r>
        <w:t>Republika Hrvatska</w:t>
      </w:r>
    </w:p>
    <w:p w:rsidRDefault="00C3695E" w:rsidP="00C3695E" w:rsidR="00C3695E">
      <w:r>
        <w:t>Trgovački sud u Zagrebu</w:t>
      </w:r>
    </w:p>
    <w:p w:rsidRDefault="00C3695E" w:rsidP="00C3695E" w:rsidR="00C3695E">
      <w:r>
        <w:t xml:space="preserve">Zagreb, </w:t>
      </w:r>
      <w:proofErr w:type="spellStart"/>
      <w:r>
        <w:t>Amruševa</w:t>
      </w:r>
      <w:proofErr w:type="spellEnd"/>
      <w:r>
        <w:t xml:space="preserve"> 2/II                                                                              18. St-</w:t>
      </w:r>
      <w:r w:rsidR="002A2FF2">
        <w:t>4048/2016</w:t>
      </w:r>
    </w:p>
    <w:p w:rsidRDefault="00C3695E" w:rsidP="00C3695E" w:rsidR="00C3695E"/>
    <w:p w:rsidRDefault="00C3695E" w:rsidP="00C3695E" w:rsidR="00C3695E"/>
    <w:p w:rsidRDefault="00C3695E" w:rsidP="002A2FF2" w:rsidR="00C3695E">
      <w:pPr>
        <w:ind w:firstLine="708" w:left="2124"/>
      </w:pPr>
      <w:r>
        <w:t xml:space="preserve">R E P U B L I K A   H R V A T S K A </w:t>
      </w:r>
    </w:p>
    <w:p w:rsidRDefault="00C3695E" w:rsidP="00C3695E" w:rsidR="00C3695E"/>
    <w:p w:rsidRDefault="00C3695E" w:rsidP="002A2FF2" w:rsidR="00C3695E">
      <w:pPr>
        <w:ind w:firstLine="708" w:left="2832"/>
      </w:pPr>
      <w:r>
        <w:t xml:space="preserve">Z A K L J U Č A K </w:t>
      </w:r>
    </w:p>
    <w:p w:rsidRDefault="00C3695E" w:rsidP="00C3695E" w:rsidR="00C3695E"/>
    <w:p w:rsidRDefault="00C3695E" w:rsidP="00C3695E" w:rsidR="00C3695E"/>
    <w:p w:rsidRDefault="00C3695E" w:rsidP="002A2FF2" w:rsidR="00C3695E">
      <w:pPr>
        <w:ind w:firstLine="708"/>
        <w:jc w:val="both"/>
      </w:pPr>
      <w:r>
        <w:t xml:space="preserve">Trgovački sud u Zagrebu, sudac Danijela Uzelac u stečajnom postupku nad dužnikom Stečajnom masom iza dužnika </w:t>
      </w:r>
      <w:proofErr w:type="spellStart"/>
      <w:r w:rsidR="002A2FF2" w:rsidRPr="002A2FF2">
        <w:t>Watertech</w:t>
      </w:r>
      <w:proofErr w:type="spellEnd"/>
      <w:r w:rsidR="002A2FF2" w:rsidRPr="002A2FF2">
        <w:t xml:space="preserve"> j.d.o.o. u stečaju, Zagreb, XI </w:t>
      </w:r>
      <w:proofErr w:type="spellStart"/>
      <w:r w:rsidR="002A2FF2" w:rsidRPr="002A2FF2">
        <w:t>Podbrežje</w:t>
      </w:r>
      <w:proofErr w:type="spellEnd"/>
      <w:r w:rsidR="002A2FF2" w:rsidRPr="002A2FF2">
        <w:t xml:space="preserve"> 3, OIB 71231468777, </w:t>
      </w:r>
      <w:r w:rsidR="00F338B4">
        <w:t>14. lipnja</w:t>
      </w:r>
      <w:r>
        <w:t xml:space="preserve"> 2019.</w:t>
      </w:r>
    </w:p>
    <w:p w:rsidRDefault="00C3695E" w:rsidP="002A2FF2" w:rsidR="00C3695E">
      <w:pPr>
        <w:jc w:val="both"/>
      </w:pPr>
    </w:p>
    <w:p w:rsidRDefault="00C3695E" w:rsidP="002A2FF2" w:rsidR="00C3695E">
      <w:pPr>
        <w:jc w:val="both"/>
      </w:pPr>
      <w:r>
        <w:tab/>
      </w:r>
      <w:r>
        <w:tab/>
      </w:r>
      <w:r>
        <w:tab/>
      </w:r>
      <w:r>
        <w:tab/>
      </w:r>
    </w:p>
    <w:p w:rsidRDefault="00C3695E" w:rsidP="002A2FF2" w:rsidR="00C3695E">
      <w:pPr>
        <w:jc w:val="both"/>
      </w:pPr>
      <w:r>
        <w:t xml:space="preserve">   </w:t>
      </w:r>
      <w:r>
        <w:tab/>
      </w:r>
      <w:r>
        <w:tab/>
      </w:r>
      <w:r>
        <w:tab/>
      </w:r>
      <w:r>
        <w:tab/>
      </w:r>
      <w:r>
        <w:tab/>
        <w:t xml:space="preserve">   z a k l j u č i o   j e</w:t>
      </w:r>
    </w:p>
    <w:p w:rsidRDefault="00C3695E" w:rsidP="002A2FF2" w:rsidR="00C3695E">
      <w:pPr>
        <w:jc w:val="both"/>
      </w:pPr>
    </w:p>
    <w:p w:rsidRDefault="00C3695E" w:rsidP="002A2FF2" w:rsidR="00C3695E">
      <w:pPr>
        <w:jc w:val="both"/>
      </w:pPr>
    </w:p>
    <w:p w:rsidRDefault="00C3695E" w:rsidP="006C0480" w:rsidR="00C3695E">
      <w:pPr>
        <w:ind w:firstLine="708"/>
        <w:jc w:val="both"/>
      </w:pPr>
      <w:r>
        <w:t>Nalaže se stečajno</w:t>
      </w:r>
      <w:r w:rsidR="002A2FF2">
        <w:t>j</w:t>
      </w:r>
      <w:r>
        <w:t xml:space="preserve"> upravitelj</w:t>
      </w:r>
      <w:r w:rsidR="002A2FF2">
        <w:t>ici</w:t>
      </w:r>
      <w:r>
        <w:t xml:space="preserve"> </w:t>
      </w:r>
      <w:r w:rsidR="002A2FF2">
        <w:t xml:space="preserve">Sanji Kraljek iz Čakovca, </w:t>
      </w:r>
      <w:r w:rsidR="002A2FF2" w:rsidRPr="002A2FF2">
        <w:t xml:space="preserve"> </w:t>
      </w:r>
      <w:r>
        <w:t xml:space="preserve">u roku od 8 dana od dana </w:t>
      </w:r>
      <w:r w:rsidR="006C0480">
        <w:t xml:space="preserve">dostave ovog zaključka </w:t>
      </w:r>
      <w:r>
        <w:t xml:space="preserve">dostaviti </w:t>
      </w:r>
      <w:r w:rsidR="00F338B4">
        <w:t>sudu</w:t>
      </w:r>
      <w:r w:rsidR="002A2FF2">
        <w:t xml:space="preserve"> </w:t>
      </w:r>
      <w:r w:rsidR="00CE7A64">
        <w:t xml:space="preserve">završni račun sa sadržanom raspodjelom utroška </w:t>
      </w:r>
      <w:r w:rsidR="00993FE3">
        <w:t xml:space="preserve">detaljnom specificiranim </w:t>
      </w:r>
      <w:r w:rsidR="006C0480">
        <w:t>imajući u vidu da je unovčena</w:t>
      </w:r>
      <w:r w:rsidR="00993FE3">
        <w:t xml:space="preserve"> cjelokupna stečajna masa </w:t>
      </w:r>
      <w:r w:rsidR="000E3559">
        <w:t xml:space="preserve">za iznos od 3.300,00 kn, </w:t>
      </w:r>
      <w:r w:rsidR="00993FE3">
        <w:t>kao i da su</w:t>
      </w:r>
      <w:r w:rsidR="000E3559">
        <w:t xml:space="preserve"> na račun Trgovačkog suda u Zagrebu prebačena</w:t>
      </w:r>
      <w:r w:rsidR="00993FE3">
        <w:t xml:space="preserve"> zapl</w:t>
      </w:r>
      <w:r w:rsidR="005B4DD0">
        <w:t>i</w:t>
      </w:r>
      <w:r w:rsidR="00993FE3">
        <w:t>jenjena</w:t>
      </w:r>
      <w:r w:rsidR="000E3559">
        <w:t xml:space="preserve"> novčana sredstva u iznosu od 5.000,00 kn.</w:t>
      </w:r>
    </w:p>
    <w:p w:rsidRDefault="00C3695E" w:rsidP="00C3695E" w:rsidR="00C3695E"/>
    <w:p w:rsidRDefault="00C3695E" w:rsidP="00F338B4" w:rsidR="00C3695E">
      <w:pPr>
        <w:ind w:firstLine="708" w:left="2832"/>
      </w:pPr>
      <w:r>
        <w:t xml:space="preserve"> Obrazloženje</w:t>
      </w:r>
    </w:p>
    <w:p w:rsidRDefault="00C3695E" w:rsidP="00C3695E" w:rsidR="00C3695E"/>
    <w:p w:rsidRDefault="00C3695E" w:rsidP="00C3695E" w:rsidR="00C3695E"/>
    <w:p w:rsidRDefault="00C3695E" w:rsidP="005B4DD0" w:rsidR="00C3695E">
      <w:pPr>
        <w:jc w:val="both"/>
      </w:pPr>
      <w:r>
        <w:tab/>
        <w:t>Stečajn</w:t>
      </w:r>
      <w:r w:rsidR="006C0480">
        <w:t>a</w:t>
      </w:r>
      <w:r>
        <w:t xml:space="preserve"> uprav</w:t>
      </w:r>
      <w:r w:rsidR="000F1082">
        <w:t>itelj</w:t>
      </w:r>
      <w:r w:rsidR="006C0480">
        <w:t>ica</w:t>
      </w:r>
      <w:r w:rsidR="000F1082">
        <w:t xml:space="preserve"> dostavi</w:t>
      </w:r>
      <w:r w:rsidR="006C0480">
        <w:t>la</w:t>
      </w:r>
      <w:r w:rsidR="000F1082">
        <w:t xml:space="preserve"> je sudu 6. svibnja 2019. Izvješće o tijeku stečajnog postupka i stanju stečajne mase</w:t>
      </w:r>
      <w:r>
        <w:t xml:space="preserve"> </w:t>
      </w:r>
      <w:r w:rsidR="006C0480">
        <w:t xml:space="preserve">od 30. travnja 2019. iz kojeg proizlazi da je obavijestila </w:t>
      </w:r>
      <w:r w:rsidR="005D36EC">
        <w:t>sud da je dužnikovo vozilo prodano kupcu za iznos od 3.300,00 kn.</w:t>
      </w:r>
    </w:p>
    <w:p w:rsidRDefault="005D36EC" w:rsidP="005B4DD0" w:rsidR="005D36EC">
      <w:pPr>
        <w:jc w:val="both"/>
      </w:pPr>
    </w:p>
    <w:p w:rsidRDefault="005D36EC" w:rsidP="005B4DD0" w:rsidR="005D36EC">
      <w:pPr>
        <w:jc w:val="both"/>
      </w:pPr>
      <w:r>
        <w:tab/>
        <w:t>Nadalje, iz e-spisa</w:t>
      </w:r>
      <w:r w:rsidR="006C3CE2">
        <w:t>-kartice troškovi</w:t>
      </w:r>
      <w:r>
        <w:t xml:space="preserve"> proizlazi da je na račun suda 24. travnja 2019. </w:t>
      </w:r>
      <w:r w:rsidR="00544F6F">
        <w:t xml:space="preserve">kupac Josip </w:t>
      </w:r>
      <w:proofErr w:type="spellStart"/>
      <w:r w:rsidR="00544F6F">
        <w:t>Radas</w:t>
      </w:r>
      <w:proofErr w:type="spellEnd"/>
      <w:r w:rsidR="00544F6F">
        <w:t xml:space="preserve"> uplatio</w:t>
      </w:r>
      <w:r>
        <w:t xml:space="preserve"> </w:t>
      </w:r>
      <w:proofErr w:type="spellStart"/>
      <w:r>
        <w:t>ku</w:t>
      </w:r>
      <w:r w:rsidR="00544F6F">
        <w:t>povninu</w:t>
      </w:r>
      <w:proofErr w:type="spellEnd"/>
      <w:r>
        <w:t xml:space="preserve"> </w:t>
      </w:r>
      <w:r w:rsidR="006C3CE2">
        <w:t xml:space="preserve"> u iznosu od 3.300,00 kn, kao i da </w:t>
      </w:r>
      <w:r w:rsidR="00544F6F">
        <w:t>je Financijska agencija</w:t>
      </w:r>
      <w:r w:rsidR="006C3CE2">
        <w:t xml:space="preserve"> 18. studenoga 2017. na račun </w:t>
      </w:r>
      <w:r w:rsidR="000F52C0">
        <w:t>Trgovačkog suda u Zagrebu</w:t>
      </w:r>
      <w:r w:rsidR="00B002C9">
        <w:t xml:space="preserve"> (poziv na broj 4048-16) </w:t>
      </w:r>
      <w:r w:rsidR="006C3CE2" w:rsidRPr="006C3CE2">
        <w:t>preba</w:t>
      </w:r>
      <w:r w:rsidR="00544F6F">
        <w:t xml:space="preserve">cila </w:t>
      </w:r>
      <w:r w:rsidR="006C3CE2" w:rsidRPr="006C3CE2">
        <w:t>zaplijenjena novčana sredstva u iznosu od 5.000,00 kn</w:t>
      </w:r>
      <w:r w:rsidR="00544F6F">
        <w:t>.</w:t>
      </w:r>
    </w:p>
    <w:p w:rsidRDefault="00C3695E" w:rsidP="005B4DD0" w:rsidR="00C3695E">
      <w:pPr>
        <w:jc w:val="both"/>
      </w:pPr>
      <w:r>
        <w:t xml:space="preserve"> </w:t>
      </w:r>
    </w:p>
    <w:p w:rsidRDefault="00C3695E" w:rsidP="005B4DD0" w:rsidR="00C3695E">
      <w:pPr>
        <w:ind w:firstLine="708"/>
        <w:jc w:val="both"/>
      </w:pPr>
      <w:r>
        <w:t>Prema odredbi članka 253. stavka 1. SZ-a</w:t>
      </w:r>
      <w:r w:rsidR="00954CF6">
        <w:t xml:space="preserve"> </w:t>
      </w:r>
      <w:r w:rsidR="00F338B4" w:rsidRPr="00F338B4">
        <w:t>("Narodne novine" b</w:t>
      </w:r>
      <w:r w:rsidR="00B97249">
        <w:t>roj 71/15</w:t>
      </w:r>
      <w:r w:rsidR="00F338B4" w:rsidRPr="00F338B4">
        <w:t xml:space="preserve">, dalje: SZ) </w:t>
      </w:r>
      <w:r>
        <w:t xml:space="preserve"> nakon što stečajni upravitelj unovči pokretnu stvar ili tražbinu, iz utrška će se u stečajnu masu prije svega unijeti iznos potreban za naknadu troškova utvrđivanja predmeta </w:t>
      </w:r>
      <w:proofErr w:type="spellStart"/>
      <w:r>
        <w:t>razlučnog</w:t>
      </w:r>
      <w:proofErr w:type="spellEnd"/>
      <w:r>
        <w:t xml:space="preserve"> prava i naknadu troškova unovčenja, a od preostaloga iznosa bez odgode će se namiriti </w:t>
      </w:r>
      <w:proofErr w:type="spellStart"/>
      <w:r>
        <w:t>razlučni</w:t>
      </w:r>
      <w:proofErr w:type="spellEnd"/>
      <w:r>
        <w:t xml:space="preserve"> vjerovnik.</w:t>
      </w:r>
    </w:p>
    <w:p w:rsidRDefault="00C3695E" w:rsidP="005B4DD0" w:rsidR="00C3695E">
      <w:pPr>
        <w:jc w:val="both"/>
      </w:pPr>
    </w:p>
    <w:p w:rsidRDefault="00C3695E" w:rsidP="00445CA9" w:rsidR="00C3695E">
      <w:pPr>
        <w:ind w:firstLine="708"/>
        <w:jc w:val="both"/>
      </w:pPr>
      <w:r>
        <w:t xml:space="preserve">Slijedom navedenog, </w:t>
      </w:r>
      <w:r w:rsidR="00943759">
        <w:t>stečajna upraviteljica pozvana je d</w:t>
      </w:r>
      <w:r w:rsidR="00943759" w:rsidRPr="00943759">
        <w:t xml:space="preserve">ostaviti sudu završni račun sa sadržanom raspodjelom utroška detaljnom specificiranim </w:t>
      </w:r>
      <w:r w:rsidR="00753EF2">
        <w:t xml:space="preserve">po osnovi i visini, a sve </w:t>
      </w:r>
      <w:r w:rsidR="00943759" w:rsidRPr="00943759">
        <w:t xml:space="preserve">imajući u vidu da je unovčena cjelokupna stečajna masa za iznos od 3.300,00 kn, kao i da su na račun </w:t>
      </w:r>
      <w:r w:rsidR="00943759" w:rsidRPr="00943759">
        <w:lastRenderedPageBreak/>
        <w:t xml:space="preserve">Trgovačkog suda u Zagrebu prebačena zaplijenjena novčana sredstva u iznosu od </w:t>
      </w:r>
      <w:r w:rsidR="00943759">
        <w:t>5.000,00 kn</w:t>
      </w:r>
      <w:r w:rsidR="00445CA9">
        <w:t>.</w:t>
      </w:r>
    </w:p>
    <w:p w:rsidRDefault="00445CA9" w:rsidP="00445CA9" w:rsidR="00445CA9">
      <w:pPr>
        <w:ind w:firstLine="708"/>
        <w:jc w:val="both"/>
      </w:pPr>
    </w:p>
    <w:p w:rsidRDefault="00C3695E" w:rsidP="00C3695E" w:rsidR="00C3695E">
      <w:r>
        <w:t xml:space="preserve">           </w:t>
      </w:r>
      <w:r>
        <w:tab/>
      </w:r>
      <w:r>
        <w:tab/>
      </w:r>
      <w:r>
        <w:tab/>
      </w:r>
      <w:r>
        <w:tab/>
        <w:t xml:space="preserve">       U Zagrebu </w:t>
      </w:r>
      <w:r w:rsidR="00F338B4">
        <w:t xml:space="preserve">14. lipnja </w:t>
      </w:r>
      <w:r>
        <w:t>2019.</w:t>
      </w:r>
    </w:p>
    <w:p w:rsidRDefault="00C3695E" w:rsidP="00C3695E" w:rsidR="00C3695E"/>
    <w:p w:rsidRDefault="00C3695E" w:rsidP="00C3695E" w:rsidR="00C3695E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Sudac</w:t>
      </w:r>
    </w:p>
    <w:p w:rsidRDefault="00C3695E" w:rsidP="00C3695E" w:rsidR="00C3695E">
      <w: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Danijela Uzelac, v.r. </w:t>
      </w:r>
    </w:p>
    <w:p w:rsidRDefault="00C3695E" w:rsidP="00C3695E" w:rsidR="00C3695E"/>
    <w:p w:rsidRDefault="00C3695E" w:rsidP="00C3695E" w:rsidR="00C3695E"/>
    <w:p w:rsidRDefault="00C3695E" w:rsidP="00C3695E" w:rsidR="00C3695E">
      <w:r>
        <w:t xml:space="preserve">Uputa o pravnom lijeku: Protiv ovog zaključka nije dopuštena žalba. </w:t>
      </w:r>
    </w:p>
    <w:p w:rsidRDefault="00C3695E" w:rsidP="00C3695E" w:rsidR="00C3695E"/>
    <w:p w:rsidRDefault="00C3695E" w:rsidP="00C3695E" w:rsidR="00C3695E">
      <w:r>
        <w:t xml:space="preserve">      </w:t>
      </w:r>
      <w:r w:rsidR="00B002C9">
        <w:tab/>
      </w:r>
      <w:r w:rsidR="00B002C9">
        <w:tab/>
      </w:r>
      <w:r w:rsidR="00B002C9">
        <w:tab/>
      </w:r>
      <w:r w:rsidR="00B002C9">
        <w:tab/>
      </w:r>
      <w:r w:rsidR="00B002C9">
        <w:tab/>
      </w:r>
      <w:r w:rsidR="00B002C9">
        <w:tab/>
      </w:r>
      <w:r w:rsidR="00B002C9">
        <w:tab/>
      </w:r>
      <w:r w:rsidR="00B002C9">
        <w:tab/>
      </w:r>
      <w:r w:rsidR="00B002C9">
        <w:tab/>
      </w:r>
      <w:r w:rsidR="00B002C9">
        <w:tab/>
      </w:r>
      <w:r>
        <w:t xml:space="preserve">Za točnost </w:t>
      </w:r>
      <w:proofErr w:type="spellStart"/>
      <w:r>
        <w:t>otpravka</w:t>
      </w:r>
      <w:proofErr w:type="spellEnd"/>
      <w:r>
        <w:t>:</w:t>
      </w:r>
    </w:p>
    <w:p w:rsidRDefault="00C3695E" w:rsidP="00C3695E" w:rsidR="00C3695E">
      <w:r>
        <w:t xml:space="preserve">       </w:t>
      </w:r>
      <w:r w:rsidR="00B002C9">
        <w:tab/>
      </w:r>
      <w:r w:rsidR="00B002C9">
        <w:tab/>
      </w:r>
      <w:r w:rsidR="00B002C9">
        <w:tab/>
      </w:r>
      <w:r w:rsidR="00B002C9">
        <w:tab/>
      </w:r>
      <w:r w:rsidR="00B002C9">
        <w:tab/>
      </w:r>
      <w:r w:rsidR="00B002C9">
        <w:tab/>
      </w:r>
      <w:r w:rsidR="00B002C9">
        <w:tab/>
      </w:r>
      <w:r w:rsidR="00B002C9">
        <w:tab/>
      </w:r>
      <w:r w:rsidR="00B002C9">
        <w:tab/>
        <w:t xml:space="preserve">              </w:t>
      </w:r>
      <w:r>
        <w:t xml:space="preserve"> Katarina Franjić</w:t>
      </w:r>
    </w:p>
    <w:p w:rsidRDefault="00C3695E" w:rsidP="00C3695E" w:rsidR="00C3695E"/>
    <w:p w:rsidRDefault="000E7045" w:rsidR="000E7045"/>
    <w:sectPr w:rsidR="000E704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F29E6"/>
    <w:rsid w:val="00072778"/>
    <w:rsid w:val="000E3559"/>
    <w:rsid w:val="000E7045"/>
    <w:rsid w:val="000F1082"/>
    <w:rsid w:val="000F52C0"/>
    <w:rsid w:val="00252B75"/>
    <w:rsid w:val="002A2FF2"/>
    <w:rsid w:val="003F29E6"/>
    <w:rsid w:val="00445CA9"/>
    <w:rsid w:val="00544F6F"/>
    <w:rsid w:val="005B4DD0"/>
    <w:rsid w:val="005D36EC"/>
    <w:rsid w:val="006C0480"/>
    <w:rsid w:val="006C3CE2"/>
    <w:rsid w:val="007131CB"/>
    <w:rsid w:val="00753EF2"/>
    <w:rsid w:val="00943759"/>
    <w:rsid w:val="00954CF6"/>
    <w:rsid w:val="00993FE3"/>
    <w:rsid w:val="00B002C9"/>
    <w:rsid w:val="00B97249"/>
    <w:rsid w:val="00C3695E"/>
    <w:rsid w:val="00CE7A64"/>
    <w:rsid w:val="00F338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07277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7277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7277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7277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7277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7277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7277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07277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7277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7277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7277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7277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7277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7277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lipnja 2019.</izvorni_sadrzaj>
    <derivirana_varijabla naziv="DomainObject.DatumDonosenjaOdluke_1">14. lipnja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Danijela</izvorni_sadrzaj>
    <derivirana_varijabla naziv="DomainObject.DonositeljOdluke.Ime_1">Danijela</derivirana_varijabla>
  </DomainObject.DonositeljOdluke.Ime>
  <DomainObject.DonositeljOdluke.Prezime>
    <izvorni_sadrzaj>Uzelac</izvorni_sadrzaj>
    <derivirana_varijabla naziv="DomainObject.DonositeljOdluke.Prezime_1">Uzelac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4048</izvorni_sadrzaj>
    <derivirana_varijabla naziv="DomainObject.Predmet.Broj_1">4048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travnja 2016.</izvorni_sadrzaj>
    <derivirana_varijabla naziv="DomainObject.Predmet.DatumOsnivanja_1">29.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12 Su-30/16 i 12 Su-19/16 od 01.04.2016.</izvorni_sadrzaj>
    <derivirana_varijabla naziv="DomainObject.Predmet.Opis_1">br. 12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St-4048/2016</izvorni_sadrzaj>
    <derivirana_varijabla naziv="DomainObject.Predmet.OznakaBroj_1">St-4048/2016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Watertech j.d.o.o.</izvorni_sadrzaj>
    <derivirana_varijabla naziv="DomainObject.Predmet.ProtustrankaFormated_1">  Watertech j.d.o.o.</derivirana_varijabla>
  </DomainObject.Predmet.ProtustrankaFormated>
  <DomainObject.Predmet.ProtustrankaFormatedOIB>
    <izvorni_sadrzaj>  Watertech j.d.o.o., OIB 71231468777</izvorni_sadrzaj>
    <derivirana_varijabla naziv="DomainObject.Predmet.ProtustrankaFormatedOIB_1">  Watertech j.d.o.o., OIB 71231468777</derivirana_varijabla>
  </DomainObject.Predmet.ProtustrankaFormatedOIB>
  <DomainObject.Predmet.ProtustrankaFormatedWithAdress>
    <izvorni_sadrzaj> Watertech j.d.o.o., XI Podbrežje 3, 10000 Zagreb</izvorni_sadrzaj>
    <derivirana_varijabla naziv="DomainObject.Predmet.ProtustrankaFormatedWithAdress_1"> Watertech j.d.o.o., XI Podbrežje 3, 10000 Zagreb</derivirana_varijabla>
  </DomainObject.Predmet.ProtustrankaFormatedWithAdress>
  <DomainObject.Predmet.ProtustrankaFormatedWithAdressOIB>
    <izvorni_sadrzaj> Watertech j.d.o.o., OIB 71231468777, XI Podbrežje 3, 10000 Zagreb</izvorni_sadrzaj>
    <derivirana_varijabla naziv="DomainObject.Predmet.ProtustrankaFormatedWithAdressOIB_1"> Watertech j.d.o.o., OIB 71231468777, XI Podbrežje 3, 10000 Zagreb</derivirana_varijabla>
  </DomainObject.Predmet.ProtustrankaFormatedWithAdressOIB>
  <DomainObject.Predmet.ProtustrankaWithAdress>
    <izvorni_sadrzaj>Watertech j.d.o.o. XI Podbrežje 3, 10000 Zagreb</izvorni_sadrzaj>
    <derivirana_varijabla naziv="DomainObject.Predmet.ProtustrankaWithAdress_1">Watertech j.d.o.o. XI Podbrežje 3, 10000 Zagreb</derivirana_varijabla>
  </DomainObject.Predmet.ProtustrankaWithAdress>
  <DomainObject.Predmet.ProtustrankaWithAdressOIB>
    <izvorni_sadrzaj>Watertech j.d.o.o., OIB 71231468777, XI Podbrežje 3, 10000 Zagreb</izvorni_sadrzaj>
    <derivirana_varijabla naziv="DomainObject.Predmet.ProtustrankaWithAdressOIB_1">Watertech j.d.o.o., OIB 71231468777, XI Podbrežje 3, 10000 Zagreb</derivirana_varijabla>
  </DomainObject.Predmet.ProtustrankaWithAdressOIB>
  <DomainObject.Predmet.ProtustrankaNazivFormated>
    <izvorni_sadrzaj>Watertech j.d.o.o.</izvorni_sadrzaj>
    <derivirana_varijabla naziv="DomainObject.Predmet.ProtustrankaNazivFormated_1">Watertech j.d.o.o.</derivirana_varijabla>
  </DomainObject.Predmet.ProtustrankaNazivFormated>
  <DomainObject.Predmet.ProtustrankaNazivFormatedOIB>
    <izvorni_sadrzaj>Watertech j.d.o.o., OIB 71231468777</izvorni_sadrzaj>
    <derivirana_varijabla naziv="DomainObject.Predmet.ProtustrankaNazivFormatedOIB_1">Watertech j.d.o.o., OIB 71231468777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- D. Uzelac</izvorni_sadrzaj>
    <derivirana_varijabla naziv="DomainObject.Predmet.Referada.Naziv_1">18. - D. Uzelac</derivirana_varijabla>
  </DomainObject.Predmet.Referada.Naziv>
  <DomainObject.Predmet.Referada.Oznaka>
    <izvorni_sadrzaj>18. </izvorni_sadrzaj>
    <derivirana_varijabla naziv="DomainObject.Predmet.Referada.Oznaka_1">18. </derivirana_varijabla>
  </DomainObject.Predmet.Referada.Oznaka>
  <DomainObject.Predmet.Referada.Prostorija.Naziv>
    <izvorni_sadrzaj>Soba DZ III 56</izvorni_sadrzaj>
    <derivirana_varijabla naziv="DomainObject.Predmet.Referada.Prostorija.Naziv_1">Soba DZ III 56</derivirana_varijabla>
  </DomainObject.Predmet.Referada.Prostorija.Naziv>
  <DomainObject.Predmet.Referada.Prostorija.Oznaka>
    <izvorni_sadrzaj>DZ III 56</izvorni_sadrzaj>
    <derivirana_varijabla naziv="DomainObject.Predmet.Referada.Prostorija.Oznaka_1">DZ III 56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Danijela Uzelac</izvorni_sadrzaj>
    <derivirana_varijabla naziv="DomainObject.Predmet.Referada.Sudac_1">Danijela Uzelac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Josip Radas</izvorni_sadrzaj>
    <derivirana_varijabla naziv="DomainObject.Predmet.StrankaFormated_1">  FINA Regionalni centar Zagreb; Josip Radas</derivirana_varijabla>
  </DomainObject.Predmet.StrankaFormated>
  <DomainObject.Predmet.StrankaFormatedOIB>
    <izvorni_sadrzaj>  FINA Regionalni centar Zagreb, OIB 85821130368; Josip Radas, OIB 18130083992</izvorni_sadrzaj>
    <derivirana_varijabla naziv="DomainObject.Predmet.StrankaFormatedOIB_1">  FINA Regionalni centar Zagreb, OIB 85821130368; Josip Radas, OIB 18130083992</derivirana_varijabla>
  </DomainObject.Predmet.StrankaFormatedOIB>
  <DomainObject.Predmet.StrankaFormatedWithAdress>
    <izvorni_sadrzaj> FINA Regionalni centar Zagreb, Trg svibanjskih žrtava 1995. 1, 10000 Zagreb; Josip Radas, Rakitovec 51, 10410 Rakitovec</izvorni_sadrzaj>
    <derivirana_varijabla naziv="DomainObject.Predmet.StrankaFormatedWithAdress_1"> FINA Regionalni centar Zagreb, Trg svibanjskih žrtava 1995. 1, 10000 Zagreb; Josip Radas, Rakitovec 51, 10410 Rakitovec</derivirana_varijabla>
  </DomainObject.Predmet.StrankaFormatedWithAdress>
  <DomainObject.Predmet.StrankaFormatedWithAdressOIB>
    <izvorni_sadrzaj> FINA Regionalni centar Zagreb, OIB 85821130368, Trg svibanjskih žrtava 1995. 1, 10000 Zagreb; Josip Radas, OIB 18130083992, Rakitovec 51, 10410 Rakitovec</izvorni_sadrzaj>
    <derivirana_varijabla naziv="DomainObject.Predmet.StrankaFormatedWithAdressOIB_1"> FINA Regionalni centar Zagreb, OIB 85821130368, Trg svibanjskih žrtava 1995. 1, 10000 Zagreb; Josip Radas, OIB 18130083992, Rakitovec 51, 10410 Rakitovec</derivirana_varijabla>
  </DomainObject.Predmet.StrankaFormatedWithAdressOIB>
  <DomainObject.Predmet.StrankaWithAdress>
    <izvorni_sadrzaj>FINA Regionalni centar Zagreb Trg svibanjskih žrtava 1995. 1,10000 Zagreb,Josip Radas Rakitovec 51,10410 Rakitovec</izvorni_sadrzaj>
    <derivirana_varijabla naziv="DomainObject.Predmet.StrankaWithAdress_1">FINA Regionalni centar Zagreb Trg svibanjskih žrtava 1995. 1,10000 Zagreb,Josip Radas Rakitovec 51,10410 Rakitovec</derivirana_varijabla>
  </DomainObject.Predmet.StrankaWithAdress>
  <DomainObject.Predmet.StrankaWithAdressOIB>
    <izvorni_sadrzaj>FINA Regionalni centar Zagreb, OIB 85821130368, Trg svibanjskih žrtava 1995. 1,10000 Zagreb,Josip Radas, OIB 18130083992, Rakitovec 51,10410 Rakitovec</izvorni_sadrzaj>
    <derivirana_varijabla naziv="DomainObject.Predmet.StrankaWithAdressOIB_1">FINA Regionalni centar Zagreb, OIB 85821130368, Trg svibanjskih žrtava 1995. 1,10000 Zagreb,Josip Radas, OIB 18130083992, Rakitovec 51,10410 Rakitovec</derivirana_varijabla>
  </DomainObject.Predmet.StrankaWithAdressOIB>
  <DomainObject.Predmet.StrankaNazivFormated>
    <izvorni_sadrzaj>FINA Regionalni centar Zagreb,Josip Radas</izvorni_sadrzaj>
    <derivirana_varijabla naziv="DomainObject.Predmet.StrankaNazivFormated_1">FINA Regionalni centar Zagreb,Josip Radas</derivirana_varijabla>
  </DomainObject.Predmet.StrankaNazivFormated>
  <DomainObject.Predmet.StrankaNazivFormatedOIB>
    <izvorni_sadrzaj>FINA Regionalni centar Zagreb, OIB 85821130368,Josip Radas, OIB 18130083992</izvorni_sadrzaj>
    <derivirana_varijabla naziv="DomainObject.Predmet.StrankaNazivFormatedOIB_1">FINA Regionalni centar Zagreb, OIB 85821130368,Josip Radas, OIB 18130083992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- D. Uzelac</izvorni_sadrzaj>
    <derivirana_varijabla naziv="DomainObject.Predmet.TrenutnaLokacijaSpisa.Naziv_1">18. - D. Uzelac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Katarina Franjić</izvorni_sadrzaj>
    <derivirana_varijabla naziv="DomainObject.Predmet.Zapisnicar_1">Katarina Franjić</derivirana_varijabla>
  </DomainObject.Predmet.Zapisnicar>
  <DomainObject.Predmet.StrankaListFormated>
    <izvorni_sadrzaj>
      <item>FINA Regionalni centar Zagreb</item>
      <item>Josip Radas</item>
    </izvorni_sadrzaj>
    <derivirana_varijabla naziv="DomainObject.Predmet.StrankaListFormated_1">
      <item>FINA Regionalni centar Zagreb</item>
      <item>Josip Radas</item>
    </derivirana_varijabla>
  </DomainObject.Predmet.StrankaListFormated>
  <DomainObject.Predmet.StrankaListFormatedOIB>
    <izvorni_sadrzaj>
      <item>FINA Regionalni centar Zagreb, OIB 85821130368</item>
      <item>Josip Radas, OIB 18130083992</item>
    </izvorni_sadrzaj>
    <derivirana_varijabla naziv="DomainObject.Predmet.StrankaListFormatedOIB_1">
      <item>FINA Regionalni centar Zagreb, OIB 85821130368</item>
      <item>Josip Radas, OIB 18130083992</item>
    </derivirana_varijabla>
  </DomainObject.Predmet.StrankaListFormatedOIB>
  <DomainObject.Predmet.StrankaListFormatedWithAdress>
    <izvorni_sadrzaj>
      <item>FINA Regionalni centar Zagreb, Trg svibanjskih žrtava 1995. 1, 10000 Zagreb</item>
      <item>Josip Radas, Rakitovec 51, 10410 Rakitovec</item>
    </izvorni_sadrzaj>
    <derivirana_varijabla naziv="DomainObject.Predmet.StrankaListFormatedWithAdress_1">
      <item>FINA Regionalni centar Zagreb, Trg svibanjskih žrtava 1995. 1, 10000 Zagreb</item>
      <item>Josip Radas, Rakitovec 51, 10410 Rakitovec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Josip Radas, OIB 18130083992, Rakitovec 51, 10410 Rakitovec</item>
    </izvorni_sadrzaj>
    <derivirana_varijabla naziv="DomainObject.Predmet.StrankaListFormatedWithAdressOIB_1">
      <item>FINA Regionalni centar Zagreb, OIB 85821130368, Trg svibanjskih žrtava 1995. 1, 10000 Zagreb</item>
      <item>Josip Radas, OIB 18130083992, Rakitovec 51, 10410 Rakitovec</item>
    </derivirana_varijabla>
  </DomainObject.Predmet.StrankaListFormatedWithAdressOIB>
  <DomainObject.Predmet.StrankaListNazivFormated>
    <izvorni_sadrzaj>
      <item>FINA Regionalni centar Zagreb</item>
      <item>Josip Radas</item>
    </izvorni_sadrzaj>
    <derivirana_varijabla naziv="DomainObject.Predmet.StrankaListNazivFormated_1">
      <item>FINA Regionalni centar Zagreb</item>
      <item>Josip Radas</item>
    </derivirana_varijabla>
  </DomainObject.Predmet.StrankaListNazivFormated>
  <DomainObject.Predmet.StrankaListNazivFormatedOIB>
    <izvorni_sadrzaj>
      <item>FINA Regionalni centar Zagreb, OIB 85821130368</item>
      <item>Josip Radas, OIB 18130083992</item>
    </izvorni_sadrzaj>
    <derivirana_varijabla naziv="DomainObject.Predmet.StrankaListNazivFormatedOIB_1">
      <item>FINA Regionalni centar Zagreb, OIB 85821130368</item>
      <item>Josip Radas, OIB 18130083992</item>
    </derivirana_varijabla>
  </DomainObject.Predmet.StrankaListNazivFormatedOIB>
  <DomainObject.Predmet.ProtuStrankaListFormated>
    <izvorni_sadrzaj>
      <item>Watertech j.d.o.o.</item>
    </izvorni_sadrzaj>
    <derivirana_varijabla naziv="DomainObject.Predmet.ProtuStrankaListFormated_1">
      <item>Watertech j.d.o.o.</item>
    </derivirana_varijabla>
  </DomainObject.Predmet.ProtuStrankaListFormated>
  <DomainObject.Predmet.ProtuStrankaListFormatedOIB>
    <izvorni_sadrzaj>
      <item>Watertech j.d.o.o., OIB 71231468777</item>
    </izvorni_sadrzaj>
    <derivirana_varijabla naziv="DomainObject.Predmet.ProtuStrankaListFormatedOIB_1">
      <item>Watertech j.d.o.o., OIB 71231468777</item>
    </derivirana_varijabla>
  </DomainObject.Predmet.ProtuStrankaListFormatedOIB>
  <DomainObject.Predmet.ProtuStrankaListFormatedWithAdress>
    <izvorni_sadrzaj>
      <item>Watertech j.d.o.o., XI Podbrežje 3, 10000 Zagreb</item>
    </izvorni_sadrzaj>
    <derivirana_varijabla naziv="DomainObject.Predmet.ProtuStrankaListFormatedWithAdress_1">
      <item>Watertech j.d.o.o., XI Podbrežje 3, 10000 Zagreb</item>
    </derivirana_varijabla>
  </DomainObject.Predmet.ProtuStrankaListFormatedWithAdress>
  <DomainObject.Predmet.ProtuStrankaListFormatedWithAdressOIB>
    <izvorni_sadrzaj>
      <item>Watertech j.d.o.o., OIB 71231468777, XI Podbrežje 3, 10000 Zagreb</item>
    </izvorni_sadrzaj>
    <derivirana_varijabla naziv="DomainObject.Predmet.ProtuStrankaListFormatedWithAdressOIB_1">
      <item>Watertech j.d.o.o., OIB 71231468777, XI Podbrežje 3, 10000 Zagreb</item>
    </derivirana_varijabla>
  </DomainObject.Predmet.ProtuStrankaListFormatedWithAdressOIB>
  <DomainObject.Predmet.ProtuStrankaListNazivFormated>
    <izvorni_sadrzaj>
      <item>Watertech j.d.o.o.</item>
    </izvorni_sadrzaj>
    <derivirana_varijabla naziv="DomainObject.Predmet.ProtuStrankaListNazivFormated_1">
      <item>Watertech j.d.o.o.</item>
    </derivirana_varijabla>
  </DomainObject.Predmet.ProtuStrankaListNazivFormated>
  <DomainObject.Predmet.ProtuStrankaListNazivFormatedOIB>
    <izvorni_sadrzaj>
      <item>Watertech j.d.o.o., OIB 71231468777</item>
    </izvorni_sadrzaj>
    <derivirana_varijabla naziv="DomainObject.Predmet.ProtuStrankaListNazivFormatedOIB_1">
      <item>Watertech j.d.o.o., OIB 71231468777</item>
    </derivirana_varijabla>
  </DomainObject.Predmet.ProtuStrankaListNazivFormatedOIB>
  <DomainObject.Predmet.OstaliListFormated>
    <izvorni_sadrzaj>
      <item>Edo Baraković</item>
      <item>PRIVREDNA BANKA ZAGREB - DIONIČKO DRUŠTVO</item>
    </izvorni_sadrzaj>
    <derivirana_varijabla naziv="DomainObject.Predmet.OstaliListFormated_1">
      <item>Edo Baraković</item>
      <item>PRIVREDNA BANKA ZAGREB - DIONIČKO DRUŠTVO</item>
    </derivirana_varijabla>
  </DomainObject.Predmet.OstaliListFormated>
  <DomainObject.Predmet.OstaliListFormatedOIB>
    <izvorni_sadrzaj>
      <item>Edo Baraković, OIB 75092756887</item>
      <item>PRIVREDNA BANKA ZAGREB - DIONIČKO DRUŠTVO, OIB 02535697732</item>
    </izvorni_sadrzaj>
    <derivirana_varijabla naziv="DomainObject.Predmet.OstaliListFormatedOIB_1">
      <item>Edo Baraković, OIB 75092756887</item>
      <item>PRIVREDNA BANKA ZAGREB - DIONIČKO DRUŠTVO, OIB 02535697732</item>
    </derivirana_varijabla>
  </DomainObject.Predmet.OstaliListFormatedOIB>
  <DomainObject.Predmet.OstaliListFormatedWithAdress>
    <izvorni_sadrzaj>
      <item>Edo Baraković, Sortina Ulica 1 A, 10000 Zagreb</item>
      <item>PRIVREDNA BANKA ZAGREB - DIONIČKO DRUŠTVO, Radnička cesta 50, 10000 Zagreb</item>
    </izvorni_sadrzaj>
    <derivirana_varijabla naziv="DomainObject.Predmet.OstaliListFormatedWithAdress_1">
      <item>Edo Baraković, Sortina Ulica 1 A, 10000 Zagreb</item>
      <item>PRIVREDNA BANKA ZAGREB - DIONIČKO DRUŠTVO, Radnička cesta 50, 10000 Zagreb</item>
    </derivirana_varijabla>
  </DomainObject.Predmet.OstaliListFormatedWithAdress>
  <DomainObject.Predmet.OstaliListFormatedWithAdressOIB>
    <izvorni_sadrzaj>
      <item>Edo Baraković, OIB 75092756887, Sortina Ulica 1 A, 10000 Zagreb</item>
      <item>PRIVREDNA BANKA ZAGREB - DIONIČKO DRUŠTVO, OIB 02535697732, Radnička cesta 50, 10000 Zagreb</item>
    </izvorni_sadrzaj>
    <derivirana_varijabla naziv="DomainObject.Predmet.OstaliListFormatedWithAdressOIB_1">
      <item>Edo Baraković, OIB 75092756887, Sortina Ulica 1 A, 10000 Zagreb</item>
      <item>PRIVREDNA BANKA ZAGREB - DIONIČKO DRUŠTVO, OIB 02535697732, Radnička cesta 50, 10000 Zagreb</item>
    </derivirana_varijabla>
  </DomainObject.Predmet.OstaliListFormatedWithAdressOIB>
  <DomainObject.Predmet.OstaliListNazivFormated>
    <izvorni_sadrzaj>
      <item>Edo Baraković</item>
      <item>PRIVREDNA BANKA ZAGREB - DIONIČKO DRUŠTVO</item>
    </izvorni_sadrzaj>
    <derivirana_varijabla naziv="DomainObject.Predmet.OstaliListNazivFormated_1">
      <item>Edo Baraković</item>
      <item>PRIVREDNA BANKA ZAGREB - DIONIČKO DRUŠTVO</item>
    </derivirana_varijabla>
  </DomainObject.Predmet.OstaliListNazivFormated>
  <DomainObject.Predmet.OstaliListNazivFormatedOIB>
    <izvorni_sadrzaj>
      <item>Edo Baraković, OIB 75092756887</item>
      <item>PRIVREDNA BANKA ZAGREB - DIONIČKO DRUŠTVO, OIB 02535697732</item>
    </izvorni_sadrzaj>
    <derivirana_varijabla naziv="DomainObject.Predmet.OstaliListNazivFormatedOIB_1">
      <item>Edo Baraković, OIB 75092756887</item>
      <item>PRIVREDNA BANKA ZAGREB - DIONIČKO DRUŠTVO, OIB 02535697732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2019.</izvorni_sadrzaj>
    <derivirana_varijabla naziv="DomainObject.Datum_1">14. lipnja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Watertech j.d.o.o.</izvorni_sadrzaj>
    <derivirana_varijabla naziv="DomainObject.Predmet.ProtustrankaIDrugi_1">Watertech j.d.o.o.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Watertech j.d.o.o., OIB 71231468777, XI Podbrežje 3, 10000 Zagreb</izvorni_sadrzaj>
    <derivirana_varijabla naziv="DomainObject.Predmet.ProtustrankaIDrugiAdressOIB_1">Watertech j.d.o.o., OIB 71231468777, XI Podbrežje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Watertech j.d.o.o.</item>
      <item>Edo Baraković</item>
      <item>PRIVREDNA BANKA ZAGREB - DIONIČKO DRUŠTVO</item>
      <item>Josip Radas</item>
    </izvorni_sadrzaj>
    <derivirana_varijabla naziv="DomainObject.Predmet.SudioniciListNaziv_1">
      <item>FINA Regionalni centar Zagreb</item>
      <item>Watertech j.d.o.o.</item>
      <item>Edo Baraković</item>
      <item>PRIVREDNA BANKA ZAGREB - DIONIČKO DRUŠTVO</item>
      <item>Josip Radas</item>
    </derivirana_varijabla>
  </DomainObject.Predmet.SudioniciListNaziv>
  <DomainObject.Predmet.SudioniciListAdressOIB>
    <izvorni_sadrzaj>
      <item>FINA Regionalni centar Zagreb, OIB 85821130368, Trg svibanjskih žrtava 1995. 1,10000 Zagreb</item>
      <item>Watertech j.d.o.o., OIB 71231468777, XI Podbrežje 3,10000 Zagreb</item>
      <item>Edo Baraković, OIB 75092756887, Sortina Ulica 1 A,10000 Zagreb</item>
      <item>PRIVREDNA BANKA ZAGREB - DIONIČKO DRUŠTVO, OIB 02535697732, Radnička cesta 50,10000 Zagreb</item>
      <item>Josip Radas, OIB 18130083992, Rakitovec 51,10410 Rakitovec</item>
    </izvorni_sadrzaj>
    <derivirana_varijabla naziv="DomainObject.Predmet.SudioniciListAdressOIB_1">
      <item>FINA Regionalni centar Zagreb, OIB 85821130368, Trg svibanjskih žrtava 1995. 1,10000 Zagreb</item>
      <item>Watertech j.d.o.o., OIB 71231468777, XI Podbrežje 3,10000 Zagreb</item>
      <item>Edo Baraković, OIB 75092756887, Sortina Ulica 1 A,10000 Zagreb</item>
      <item>PRIVREDNA BANKA ZAGREB - DIONIČKO DRUŠTVO, OIB 02535697732, Radnička cesta 50,10000 Zagreb</item>
      <item>Josip Radas, OIB 18130083992, Rakitovec 51,10410 Rakitovec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71231468777</item>
      <item>, OIB 75092756887</item>
      <item>, OIB 02535697732</item>
      <item>, OIB 18130083992</item>
    </izvorni_sadrzaj>
    <derivirana_varijabla naziv="DomainObject.Predmet.SudioniciListNazivOIB_1">
      <item>, OIB 85821130368</item>
      <item>, OIB 71231468777</item>
      <item>, OIB 75092756887</item>
      <item>, OIB 02535697732</item>
      <item>, OIB 18130083992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Sanja Kraljek, OIB 44015522626, Franje Punčeca 4, 40000 Čakovec</item>
    </izvorni_sadrzaj>
    <derivirana_varijabla naziv="DomainObject.Predmet.StecajniUpraviteljiListAddressOIB_1">
      <item>Sanja Kraljek, OIB 44015522626, Franje Punčeca 4, 40000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18. siječnja 2018.</izvorni_sadrzaj>
    <derivirana_varijabla naziv="DomainObject.Predmet.DatumZadnjeOdrzaneSudskeRadnje_1">18. siječnja 2018.</derivirana_varijabla>
  </DomainObject.Predmet.DatumZadnjeOdrzaneSudskeRadnje>
  <DomainObject.PredzadnjaOdlukaIzPredmeta.DatumDonosenjaOdluke>
    <izvorni_sadrzaj>23. siječnja 2019.</izvorni_sadrzaj>
    <derivirana_varijabla naziv="DomainObject.PredzadnjaOdlukaIzPredmeta.DatumDonosenjaOdluke_1">23. siječnja 2019.</derivirana_varijabla>
  </DomainObject.PredzadnjaOdlukaIzPredmeta.DatumDonosenjaOdluke>
  <DomainObject.PredzadnjaOdlukaIzPredmeta.Oznaka>
    <izvorni_sadrzaj>St-4048/2016-80</izvorni_sadrzaj>
    <derivirana_varijabla naziv="DomainObject.PredzadnjaOdlukaIzPredmeta.Oznaka_1">St-4048/2016-80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Pravosuda Republike Hrvatske</properties:Company>
  <properties:Pages>2</properties:Pages>
  <properties:Words>364</properties:Words>
  <properties:Characters>1847</properties:Characters>
  <properties:Lines>60</properties:Lines>
  <properties:Paragraphs>19</properties:Paragraphs>
  <properties:TotalTime>27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2019-06-14T08:46:00Z</dcterms:created>
  <dc:creator>Danijela Uzelac</dc:creator>
  <dc:description/>
  <cp:keywords/>
  <cp:lastModifiedBy>Katarina Franjić</cp:lastModifiedBy>
  <dcterms:modified xmlns:xsi="http://www.w3.org/2001/XMLSchema-instance" xsi:type="dcterms:W3CDTF">2019-06-14T09:25:00Z</dcterms:modified>
  <cp:revision>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(st-4048-16 3. zaključak stečajnom upravitelju.docx)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