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8efa" w14:paraId="1228ef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97223" w:rsidP="00597223" w:rsidR="00597223" w:rsidRPr="00597223">
      <w:pPr>
        <w:spacing w:after="0"/>
        <w:rPr>
          <w:rFonts w:cs="Times New Roman" w:eastAsia="Calibri"/>
        </w:rPr>
      </w:pPr>
    </w:p>
    <w:p w:rsidRDefault="00597223" w:rsidP="00597223" w:rsidR="00597223" w:rsidRPr="00597223">
      <w:pPr>
        <w:spacing w:after="0"/>
        <w:jc w:val="right"/>
        <w:rPr>
          <w:rFonts w:cs="Times New Roman" w:eastAsia="Calibri"/>
        </w:rPr>
      </w:pPr>
      <w:r w:rsidRPr="00597223">
        <w:rPr>
          <w:rFonts w:cs="Times New Roman" w:eastAsia="Calibri"/>
        </w:rPr>
        <w:t>9St-942/16</w:t>
      </w:r>
    </w:p>
    <w:p w:rsidRDefault="00597223" w:rsidP="00597223" w:rsidR="00597223" w:rsidRPr="00597223">
      <w:pPr>
        <w:spacing w:after="0"/>
        <w:rPr>
          <w:rFonts w:cs="Times New Roman" w:eastAsia="Calibri"/>
        </w:rPr>
      </w:pPr>
    </w:p>
    <w:p w:rsidRDefault="00597223" w:rsidP="00597223" w:rsidR="00597223" w:rsidRPr="00597223">
      <w:pPr>
        <w:spacing w:after="0"/>
        <w:rPr>
          <w:rFonts w:cs="Times New Roman" w:eastAsia="Calibri"/>
        </w:rPr>
      </w:pPr>
    </w:p>
    <w:p w:rsidRDefault="00597223" w:rsidP="00597223" w:rsidR="00597223" w:rsidRPr="00597223">
      <w:pPr>
        <w:spacing w:after="0"/>
        <w:rPr>
          <w:rFonts w:cs="Times New Roman" w:eastAsia="Calibri"/>
        </w:rPr>
      </w:pPr>
    </w:p>
    <w:p w:rsidRDefault="00597223" w:rsidP="00597223" w:rsidR="00597223" w:rsidRPr="00597223">
      <w:pPr>
        <w:spacing w:after="0"/>
        <w:rPr>
          <w:rFonts w:cs="Times New Roman" w:eastAsia="Calibri"/>
        </w:rPr>
      </w:pPr>
      <w:r w:rsidRPr="00597223">
        <w:rPr>
          <w:rFonts w:cs="Times New Roman" w:eastAsia="Calibri"/>
        </w:rPr>
        <w:t>REPUBLIKA HRVATSKA</w:t>
      </w:r>
    </w:p>
    <w:p w:rsidRDefault="00597223" w:rsidP="00597223" w:rsidR="00597223" w:rsidRPr="00597223">
      <w:pPr>
        <w:spacing w:after="0"/>
        <w:rPr>
          <w:rFonts w:cs="Times New Roman" w:eastAsia="Calibri"/>
        </w:rPr>
      </w:pPr>
      <w:r w:rsidRPr="00597223">
        <w:rPr>
          <w:rFonts w:cs="Times New Roman" w:eastAsia="Calibri"/>
        </w:rPr>
        <w:t>TRGOVAČKI SUD U ZADRU</w:t>
      </w:r>
    </w:p>
    <w:p w:rsidRDefault="00597223" w:rsidP="00597223" w:rsidR="00597223" w:rsidRPr="00597223">
      <w:pPr>
        <w:spacing w:after="0"/>
        <w:rPr>
          <w:rFonts w:cs="Times New Roman" w:eastAsia="Calibri"/>
        </w:rPr>
      </w:pPr>
      <w:r w:rsidRPr="00597223">
        <w:rPr>
          <w:rFonts w:cs="Times New Roman" w:eastAsia="Calibri"/>
        </w:rPr>
        <w:t>STALNA SLUŽBA U ŠIBENIKU</w:t>
      </w:r>
    </w:p>
    <w:p w:rsidRDefault="00597223" w:rsidP="00597223" w:rsidR="00597223" w:rsidRPr="00597223">
      <w:pPr>
        <w:spacing w:after="0"/>
        <w:rPr>
          <w:rFonts w:cs="Times New Roman" w:eastAsia="Calibri"/>
        </w:rPr>
      </w:pPr>
    </w:p>
    <w:p w:rsidRDefault="00597223" w:rsidP="00597223" w:rsidR="00597223" w:rsidRPr="00597223">
      <w:pPr>
        <w:spacing w:after="0"/>
        <w:jc w:val="center"/>
        <w:rPr>
          <w:rFonts w:cs="Times New Roman" w:eastAsia="Calibri"/>
        </w:rPr>
      </w:pPr>
      <w:r w:rsidRPr="00597223">
        <w:rPr>
          <w:rFonts w:cs="Times New Roman" w:eastAsia="Calibri"/>
        </w:rPr>
        <w:t>R E P U B L I K A  H R V A T S K A</w:t>
      </w:r>
    </w:p>
    <w:p w:rsidRDefault="00597223" w:rsidP="00597223" w:rsidR="00597223" w:rsidRPr="00597223">
      <w:pPr>
        <w:spacing w:after="0"/>
        <w:rPr>
          <w:rFonts w:cs="Times New Roman" w:eastAsia="Calibri"/>
        </w:rPr>
      </w:pPr>
    </w:p>
    <w:p w:rsidRDefault="00597223" w:rsidP="00597223" w:rsidR="00597223" w:rsidRPr="00597223">
      <w:pPr>
        <w:spacing w:after="0"/>
        <w:jc w:val="center"/>
        <w:rPr>
          <w:rFonts w:cs="Times New Roman" w:eastAsia="Calibri"/>
        </w:rPr>
      </w:pPr>
      <w:r w:rsidRPr="00597223">
        <w:rPr>
          <w:rFonts w:cs="Times New Roman" w:eastAsia="Calibri"/>
        </w:rPr>
        <w:t>R J E Š E N J E</w:t>
      </w:r>
    </w:p>
    <w:p w:rsidRDefault="00597223" w:rsidP="00597223" w:rsidR="00597223" w:rsidRPr="00597223">
      <w:pPr>
        <w:spacing w:after="0"/>
        <w:rPr>
          <w:rFonts w:cs="Times New Roman" w:eastAsia="Calibri"/>
        </w:rPr>
      </w:pPr>
    </w:p>
    <w:p w:rsidRDefault="00597223" w:rsidP="00597223" w:rsidR="00597223" w:rsidRPr="00597223">
      <w:pPr>
        <w:spacing w:after="0"/>
        <w:ind w:firstLine="708"/>
        <w:jc w:val="both"/>
        <w:rPr>
          <w:rFonts w:cs="Times New Roman" w:eastAsia="Calibri"/>
        </w:rPr>
      </w:pPr>
      <w:r w:rsidRPr="00597223">
        <w:rPr>
          <w:rFonts w:cs="Times New Roman" w:eastAsia="Calibri"/>
        </w:rPr>
        <w:t xml:space="preserve">Trgovački sud u Zadru, Stalna služba u Šibeniku, po stečajnom sucu Terezija Goreta, u stečajnom postupku nad stečajnim dužnikom TLM-TPP d.o.o. u stečaju, Ulica Narodnog Preporoda 12, Šibenik, OIB: 60576413258, zastupan po stečajnom upravitelju Ivan </w:t>
      </w:r>
      <w:proofErr w:type="spellStart"/>
      <w:r w:rsidRPr="00597223">
        <w:rPr>
          <w:rFonts w:cs="Times New Roman" w:eastAsia="Calibri"/>
        </w:rPr>
        <w:t>Gjurašić</w:t>
      </w:r>
      <w:proofErr w:type="spellEnd"/>
      <w:r w:rsidRPr="00597223">
        <w:rPr>
          <w:rFonts w:cs="Times New Roman" w:eastAsia="Calibri"/>
        </w:rPr>
        <w:t xml:space="preserve">  iz Zagreba,  dana 28. studenog 2017. godine</w:t>
      </w:r>
    </w:p>
    <w:p w:rsidRDefault="00597223" w:rsidP="00597223" w:rsidR="00597223" w:rsidRPr="00597223">
      <w:pPr>
        <w:spacing w:after="0"/>
        <w:rPr>
          <w:rFonts w:cs="Times New Roman" w:eastAsia="Calibri"/>
        </w:rPr>
      </w:pPr>
    </w:p>
    <w:p w:rsidRDefault="00597223" w:rsidP="00597223" w:rsidR="00597223" w:rsidRPr="00597223">
      <w:pPr>
        <w:spacing w:after="0"/>
        <w:jc w:val="center"/>
        <w:rPr>
          <w:rFonts w:cs="Times New Roman" w:eastAsia="Calibri"/>
        </w:rPr>
      </w:pPr>
      <w:r w:rsidRPr="00597223">
        <w:rPr>
          <w:rFonts w:cs="Times New Roman" w:eastAsia="Calibri"/>
        </w:rPr>
        <w:t>r i j e š i o    j e</w:t>
      </w:r>
    </w:p>
    <w:p w:rsidRDefault="00597223" w:rsidP="00597223" w:rsidR="00597223" w:rsidRPr="00597223">
      <w:pPr>
        <w:spacing w:after="0"/>
        <w:rPr>
          <w:rFonts w:cs="Times New Roman" w:eastAsia="Calibri"/>
        </w:rPr>
      </w:pPr>
    </w:p>
    <w:p w:rsidRDefault="00597223" w:rsidP="00597223" w:rsidR="00597223" w:rsidRPr="00597223">
      <w:pPr>
        <w:spacing w:after="0"/>
        <w:rPr>
          <w:rFonts w:cs="Times New Roman" w:eastAsia="Calibri"/>
        </w:rPr>
      </w:pPr>
    </w:p>
    <w:p w:rsidRDefault="00597223" w:rsidP="00597223" w:rsidR="00597223" w:rsidRPr="00597223">
      <w:pPr>
        <w:spacing w:after="0"/>
        <w:jc w:val="both"/>
        <w:rPr>
          <w:rFonts w:cs="Times New Roman" w:eastAsia="Calibri"/>
        </w:rPr>
      </w:pPr>
      <w:r w:rsidRPr="00597223">
        <w:rPr>
          <w:rFonts w:cs="Times New Roman" w:eastAsia="Calibri"/>
        </w:rPr>
        <w:t>Saziva se skupština vjerovnika u stečajnom postupku nad stečajnim dužnikom TLM-TPP d.o.o. u stečaju, Ulica Narodnog Preporoda 12, Šibenik, OIB: 60576413258</w:t>
      </w:r>
    </w:p>
    <w:p w:rsidRDefault="00597223" w:rsidP="00597223" w:rsidR="00597223" w:rsidRPr="00597223">
      <w:pPr>
        <w:spacing w:after="0"/>
        <w:ind w:left="1080"/>
        <w:rPr>
          <w:rFonts w:cs="Times New Roman" w:eastAsia="Calibri"/>
        </w:rPr>
      </w:pPr>
    </w:p>
    <w:p w:rsidRDefault="00597223" w:rsidP="00597223" w:rsidR="00597223" w:rsidRPr="00597223">
      <w:pPr>
        <w:spacing w:after="0"/>
        <w:ind w:left="1080"/>
        <w:jc w:val="center"/>
        <w:rPr>
          <w:rFonts w:cs="Times New Roman" w:eastAsia="Calibri"/>
          <w:u w:val="single"/>
        </w:rPr>
      </w:pPr>
      <w:r w:rsidRPr="00597223">
        <w:rPr>
          <w:rFonts w:cs="Times New Roman" w:eastAsia="Calibri"/>
          <w:u w:val="single"/>
        </w:rPr>
        <w:t xml:space="preserve">za dan 20. prosinca. godine, u 10.30 sati, soba broj 212 Stalne službe u Šibeniku, Stjepana Radića 81/II, </w:t>
      </w:r>
    </w:p>
    <w:p w:rsidRDefault="00597223" w:rsidP="00597223" w:rsidR="00597223" w:rsidRPr="00597223">
      <w:pPr>
        <w:spacing w:after="0"/>
        <w:ind w:left="1080"/>
        <w:jc w:val="center"/>
        <w:rPr>
          <w:rFonts w:cs="Times New Roman" w:eastAsia="Calibri"/>
          <w:u w:val="single"/>
        </w:rPr>
      </w:pPr>
    </w:p>
    <w:p w:rsidRDefault="00597223" w:rsidP="00597223" w:rsidR="00597223" w:rsidRPr="00597223">
      <w:pPr>
        <w:spacing w:after="0"/>
        <w:rPr>
          <w:rFonts w:cs="Times New Roman" w:eastAsia="Calibri"/>
        </w:rPr>
      </w:pPr>
      <w:r w:rsidRPr="00597223">
        <w:rPr>
          <w:rFonts w:cs="Times New Roman" w:eastAsia="Calibri"/>
        </w:rPr>
        <w:t>sa slijedećim dnevnim redom</w:t>
      </w:r>
    </w:p>
    <w:p w:rsidRDefault="00597223" w:rsidP="00597223" w:rsidR="00597223" w:rsidRPr="00597223">
      <w:pPr>
        <w:spacing w:after="0"/>
        <w:rPr>
          <w:rFonts w:cs="Times New Roman" w:eastAsia="Calibri"/>
        </w:rPr>
      </w:pPr>
    </w:p>
    <w:p w:rsidRDefault="00597223" w:rsidP="00597223" w:rsidR="00597223" w:rsidRPr="00597223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597223">
        <w:rPr>
          <w:rFonts w:cs="Times New Roman" w:eastAsia="Calibri"/>
        </w:rPr>
        <w:t>Davanje suglasnosti za izdavanje građevinske dozvole radi izgradnje stanice tekućeg dušika, obzirom na kat. čest. 4851/3 K.O. Šibenik.</w:t>
      </w:r>
    </w:p>
    <w:p w:rsidRDefault="00597223" w:rsidP="00597223" w:rsidR="00597223" w:rsidRPr="00597223">
      <w:pPr>
        <w:spacing w:after="0"/>
        <w:rPr>
          <w:rFonts w:cs="Times New Roman" w:eastAsia="Calibri"/>
        </w:rPr>
      </w:pPr>
    </w:p>
    <w:p w:rsidRDefault="00597223" w:rsidP="00597223" w:rsidR="00597223" w:rsidRPr="00597223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597223">
        <w:rPr>
          <w:rFonts w:cs="Times New Roman" w:eastAsia="Calibri"/>
          <w:szCs w:val="22"/>
        </w:rPr>
        <w:t>II Na ročište se pozivaju svi vjerovnici stečajnog dužnika, s tim da se vjerovnici upozoravaju da je izvješće stečajnog upravitelja bilo oglašeno na oglasnoj ploči 23. svibnja 2017.g.</w:t>
      </w:r>
    </w:p>
    <w:p w:rsidRDefault="00597223" w:rsidP="00597223" w:rsidR="00597223" w:rsidRPr="00597223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597223" w:rsidP="00597223" w:rsidR="00597223" w:rsidRPr="00597223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597223">
        <w:rPr>
          <w:rFonts w:cs="Times New Roman" w:eastAsia="Calibri"/>
          <w:szCs w:val="22"/>
        </w:rPr>
        <w:t>III Ovo će se rješenje objaviti na e-oglasnoj ploči suda, a što svim vjerovnicima služi kao poziv na zakazano ročište.</w:t>
      </w:r>
    </w:p>
    <w:p w:rsidRDefault="00597223" w:rsidP="00597223" w:rsidR="00597223" w:rsidRPr="00597223">
      <w:pPr>
        <w:spacing w:after="0"/>
        <w:rPr>
          <w:rFonts w:cs="Times New Roman" w:eastAsia="Calibri"/>
        </w:rPr>
      </w:pPr>
    </w:p>
    <w:p w:rsidRDefault="00597223" w:rsidP="00597223" w:rsidR="00597223" w:rsidRPr="00597223">
      <w:pPr>
        <w:spacing w:after="0"/>
        <w:ind w:left="720"/>
        <w:jc w:val="center"/>
        <w:rPr>
          <w:rFonts w:cs="Times New Roman" w:eastAsia="Calibri"/>
        </w:rPr>
      </w:pPr>
      <w:r w:rsidRPr="00597223">
        <w:rPr>
          <w:rFonts w:cs="Times New Roman" w:eastAsia="Calibri"/>
        </w:rPr>
        <w:t>U Šibeniku, 28. studenog 2017. godine</w:t>
      </w:r>
    </w:p>
    <w:p w:rsidRDefault="00597223" w:rsidP="00597223" w:rsidR="00597223" w:rsidRPr="00597223">
      <w:pPr>
        <w:spacing w:after="0"/>
        <w:rPr>
          <w:rFonts w:cs="Times New Roman" w:eastAsia="Calibri"/>
        </w:rPr>
      </w:pPr>
    </w:p>
    <w:p w:rsidRDefault="00597223" w:rsidP="00597223" w:rsidR="00597223" w:rsidRPr="00597223">
      <w:pPr>
        <w:spacing w:after="0"/>
        <w:jc w:val="right"/>
        <w:rPr>
          <w:rFonts w:cs="Times New Roman" w:eastAsia="Calibri"/>
        </w:rPr>
      </w:pPr>
      <w:r w:rsidRPr="00597223">
        <w:rPr>
          <w:rFonts w:cs="Times New Roman" w:eastAsia="Calibri"/>
        </w:rPr>
        <w:t>STEČAJNI SUDAC</w:t>
      </w:r>
    </w:p>
    <w:p w:rsidRDefault="00597223" w:rsidP="00597223" w:rsidR="00597223" w:rsidRPr="00597223">
      <w:pPr>
        <w:spacing w:after="0"/>
        <w:jc w:val="right"/>
        <w:rPr>
          <w:rFonts w:cs="Times New Roman" w:eastAsia="Calibri"/>
        </w:rPr>
      </w:pPr>
      <w:r w:rsidRPr="00597223">
        <w:rPr>
          <w:rFonts w:cs="Times New Roman" w:eastAsia="Calibri"/>
        </w:rPr>
        <w:t>Terezija Goreta</w:t>
      </w:r>
    </w:p>
    <w:p w:rsidRDefault="00597223" w:rsidP="00597223" w:rsidR="00597223" w:rsidRPr="00597223">
      <w:pPr>
        <w:spacing w:after="0"/>
        <w:rPr>
          <w:rFonts w:cs="Times New Roman" w:eastAsia="Calibri"/>
        </w:rPr>
      </w:pPr>
    </w:p>
    <w:p w:rsidRDefault="00597223" w:rsidP="00597223" w:rsidR="00597223" w:rsidRPr="00597223">
      <w:pPr>
        <w:spacing w:after="0"/>
        <w:rPr>
          <w:rFonts w:cs="Times New Roman" w:eastAsia="Calibri"/>
        </w:rPr>
      </w:pPr>
      <w:r w:rsidRPr="00597223">
        <w:rPr>
          <w:rFonts w:cs="Times New Roman" w:eastAsia="Calibri"/>
        </w:rPr>
        <w:t>POUKA O PRAVNOM LIJEKU:</w:t>
      </w:r>
    </w:p>
    <w:p w:rsidRDefault="00597223" w:rsidP="00597223" w:rsidR="00597223" w:rsidRPr="00597223">
      <w:pPr>
        <w:spacing w:after="0"/>
        <w:rPr>
          <w:rFonts w:cs="Times New Roman" w:eastAsia="Calibri"/>
        </w:rPr>
      </w:pPr>
    </w:p>
    <w:p w:rsidRDefault="00597223" w:rsidP="00597223" w:rsidR="00597223" w:rsidRPr="00597223">
      <w:pPr>
        <w:spacing w:after="0"/>
        <w:rPr>
          <w:rFonts w:cs="Times New Roman" w:eastAsia="Calibri"/>
        </w:rPr>
      </w:pPr>
      <w:r w:rsidRPr="00597223">
        <w:rPr>
          <w:rFonts w:cs="Times New Roman" w:eastAsia="Calibri"/>
        </w:rPr>
        <w:t>Protiv ovog rješenja nije dopuštena žalba.</w:t>
      </w:r>
    </w:p>
    <w:p w:rsidRDefault="00597223" w:rsidP="00597223" w:rsidR="00597223" w:rsidRPr="00597223">
      <w:pPr>
        <w:spacing w:after="0"/>
        <w:rPr>
          <w:rFonts w:cs="Times New Roman" w:eastAsia="Calibri"/>
        </w:rPr>
      </w:pPr>
    </w:p>
    <w:p w:rsidRDefault="00597223" w:rsidP="00597223" w:rsidR="00597223" w:rsidRPr="00597223">
      <w:pPr>
        <w:spacing w:after="0"/>
        <w:rPr>
          <w:rFonts w:cs="Times New Roman" w:eastAsia="Calibri"/>
        </w:rPr>
      </w:pPr>
      <w:r w:rsidRPr="00597223">
        <w:rPr>
          <w:rFonts w:cs="Times New Roman" w:eastAsia="Calibri"/>
        </w:rPr>
        <w:t>DN-a:</w:t>
      </w:r>
    </w:p>
    <w:p w:rsidRDefault="00597223" w:rsidP="00597223" w:rsidR="00597223" w:rsidRPr="00597223">
      <w:pPr>
        <w:spacing w:after="0"/>
        <w:rPr>
          <w:rFonts w:cs="Times New Roman" w:eastAsia="Calibri"/>
        </w:rPr>
      </w:pPr>
      <w:r w:rsidRPr="00597223">
        <w:rPr>
          <w:rFonts w:cs="Times New Roman" w:eastAsia="Calibri"/>
        </w:rPr>
        <w:t xml:space="preserve">-stečajnom upravitelju Ivan </w:t>
      </w:r>
      <w:proofErr w:type="spellStart"/>
      <w:r w:rsidRPr="00597223">
        <w:rPr>
          <w:rFonts w:cs="Times New Roman" w:eastAsia="Calibri"/>
        </w:rPr>
        <w:t>Gjurašić</w:t>
      </w:r>
      <w:proofErr w:type="spellEnd"/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4397FA5"/>
    <w:multiLevelType w:val="hybridMultilevel"/>
    <w:tmpl w:val="50C85C18"/>
    <w:lvl w:tplc="1AE62B2A" w:ilvl="0">
      <w:start w:val="1"/>
      <w:numFmt w:val="decimal"/>
      <w:lvlText w:val="%1."/>
      <w:lvlJc w:val="left"/>
      <w:pPr>
        <w:ind w:hanging="360" w:left="708"/>
      </w:pPr>
    </w:lvl>
    <w:lvl w:tplc="041A0019" w:ilvl="1">
      <w:start w:val="1"/>
      <w:numFmt w:val="lowerLetter"/>
      <w:lvlText w:val="%2."/>
      <w:lvlJc w:val="left"/>
      <w:pPr>
        <w:ind w:hanging="360" w:left="1428"/>
      </w:pPr>
    </w:lvl>
    <w:lvl w:tplc="041A001B" w:ilvl="2">
      <w:start w:val="1"/>
      <w:numFmt w:val="lowerRoman"/>
      <w:lvlText w:val="%3."/>
      <w:lvlJc w:val="right"/>
      <w:pPr>
        <w:ind w:hanging="180" w:left="2148"/>
      </w:pPr>
    </w:lvl>
    <w:lvl w:tplc="041A000F" w:ilvl="3">
      <w:start w:val="1"/>
      <w:numFmt w:val="decimal"/>
      <w:lvlText w:val="%4."/>
      <w:lvlJc w:val="left"/>
      <w:pPr>
        <w:ind w:hanging="360" w:left="2868"/>
      </w:pPr>
    </w:lvl>
    <w:lvl w:tplc="041A0019" w:ilvl="4">
      <w:start w:val="1"/>
      <w:numFmt w:val="lowerLetter"/>
      <w:lvlText w:val="%5."/>
      <w:lvlJc w:val="left"/>
      <w:pPr>
        <w:ind w:hanging="360" w:left="3588"/>
      </w:pPr>
    </w:lvl>
    <w:lvl w:tplc="041A001B" w:ilvl="5">
      <w:start w:val="1"/>
      <w:numFmt w:val="lowerRoman"/>
      <w:lvlText w:val="%6."/>
      <w:lvlJc w:val="right"/>
      <w:pPr>
        <w:ind w:hanging="180" w:left="4308"/>
      </w:pPr>
    </w:lvl>
    <w:lvl w:tplc="041A000F" w:ilvl="6">
      <w:start w:val="1"/>
      <w:numFmt w:val="decimal"/>
      <w:lvlText w:val="%7."/>
      <w:lvlJc w:val="left"/>
      <w:pPr>
        <w:ind w:hanging="360" w:left="5028"/>
      </w:pPr>
    </w:lvl>
    <w:lvl w:tplc="041A0019" w:ilvl="7">
      <w:start w:val="1"/>
      <w:numFmt w:val="lowerLetter"/>
      <w:lvlText w:val="%8."/>
      <w:lvlJc w:val="left"/>
      <w:pPr>
        <w:ind w:hanging="360" w:left="5748"/>
      </w:pPr>
    </w:lvl>
    <w:lvl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7223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917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St-942/2016-73</izvorni_sadrzaj>
    <derivirana_varijabla naziv="DomainObject.Oznaka_1">St-942/2016-73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Spis se sastoji od 5 svezaka
- prijave tražbina u st. pisarnici u kal</izvorni_sadrzaj>
    <derivirana_varijabla naziv="DomainObject.Predmet.Opis_1">- Spis se sastoji od 5 svezaka
- prijave tražbina u st. pisarnici u kal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TLM-TPP d.o.o. za proizvodnju prešanih proizvoda</izvorni_sadrzaj>
    <derivirana_varijabla naziv="DomainObject.Predmet.ProtustrankaFormated_1">  TLM-TPP d.o.o. za proizvodnju prešanih proizvoda</derivirana_varijabla>
  </DomainObject.Predmet.ProtustrankaFormated>
  <DomainObject.Predmet.ProtustrankaFormatedOIB>
    <izvorni_sadrzaj>  TLM-TPP d.o.o. za proizvodnju prešanih proizvoda, OIB 60576413258</izvorni_sadrzaj>
    <derivirana_varijabla naziv="DomainObject.Predmet.ProtustrankaFormatedOIB_1">  TLM-TPP d.o.o. za proizvodnju prešanih proizvoda, OIB 60576413258</derivirana_varijabla>
  </DomainObject.Predmet.ProtustrankaFormatedOIB>
  <DomainObject.Predmet.ProtustrankaFormatedWithAdress>
    <izvorni_sadrzaj> TLM-TPP d.o.o. za proizvodnju prešanih proizvoda, Ulica Narodnog preporoda 12 , 22000 Šibenik</izvorni_sadrzaj>
    <derivirana_varijabla naziv="DomainObject.Predmet.ProtustrankaFormatedWithAdress_1"> TLM-TPP d.o.o. za proizvodnju prešanih proizvoda, Ulica Narodnog preporoda 12 , 22000 Šibenik</derivirana_varijabla>
  </DomainObject.Predmet.ProtustrankaFormatedWithAdress>
  <DomainObject.Predmet.ProtustrankaFormatedWithAdressOIB>
    <izvorni_sadrzaj> TLM-TPP d.o.o. za proizvodnju prešanih proizvoda, OIB 60576413258, Ulica Narodnog preporoda 12 , 22000 Šibenik</izvorni_sadrzaj>
    <derivirana_varijabla naziv="DomainObject.Predmet.ProtustrankaFormatedWithAdressOIB_1"> TLM-TPP d.o.o. za proizvodnju prešanih proizvoda, OIB 60576413258, Ulica Narodnog preporoda 12 , 22000 Šibenik</derivirana_varijabla>
  </DomainObject.Predmet.ProtustrankaFormatedWithAdressOIB>
  <DomainObject.Predmet.ProtustrankaWithAdress>
    <izvorni_sadrzaj>TLM-TPP d.o.o. za proizvodnju prešanih proizvoda Ulica Narodnog preporoda 12 , 22000 Šibenik</izvorni_sadrzaj>
    <derivirana_varijabla naziv="DomainObject.Predmet.ProtustrankaWithAdress_1">TLM-TPP d.o.o. za proizvodnju prešanih proizvoda Ulica Narodnog preporoda 12 , 22000 Šibenik</derivirana_varijabla>
  </DomainObject.Predmet.ProtustrankaWithAdress>
  <DomainObject.Predmet.ProtustrankaWithAdressOIB>
    <izvorni_sadrzaj>TLM-TPP d.o.o. za proizvodnju prešanih proizvoda, OIB 60576413258, Ulica Narodnog preporoda 12 , 22000 Šibenik</izvorni_sadrzaj>
    <derivirana_varijabla naziv="DomainObject.Predmet.ProtustrankaWithAdressOIB_1">TLM-TPP d.o.o. za proizvodnju prešanih proizvoda, OIB 60576413258, Ulica Narodnog preporoda 12 , 22000 Šibenik</derivirana_varijabla>
  </DomainObject.Predmet.ProtustrankaWithAdressOIB>
  <DomainObject.Predmet.ProtustrankaNazivFormated>
    <izvorni_sadrzaj>TLM-TPP d.o.o. za proizvodnju prešanih proizvoda</izvorni_sadrzaj>
    <derivirana_varijabla naziv="DomainObject.Predmet.ProtustrankaNazivFormated_1">TLM-TPP d.o.o. za proizvodnju prešanih proizvoda</derivirana_varijabla>
  </DomainObject.Predmet.ProtustrankaNazivFormated>
  <DomainObject.Predmet.ProtustrankaNazivFormatedOIB>
    <izvorni_sadrzaj>TLM-TPP d.o.o. za proizvodnju prešanih proizvoda, OIB 60576413258</izvorni_sadrzaj>
    <derivirana_varijabla naziv="DomainObject.Predmet.ProtustrankaNazivFormatedOIB_1">TLM-TPP d.o.o. za proizvodnju prešanih proizvoda, OIB 60576413258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Bralić; Željko Bačelić-medić; Nikica Vučenović; Ivica Vukičević</izvorni_sadrzaj>
    <derivirana_varijabla naziv="DomainObject.Predmet.StrankaFormated_1">  Josip Bralić; Željko Bačelić-medić; Nikica Vučenović; Ivica Vukičević</derivirana_varijabla>
  </DomainObject.Predmet.StrankaFormated>
  <DomainObject.Predmet.StrankaFormatedOIB>
    <izvorni_sadrzaj>  Josip Bralić, OIB 62105401646; Željko Bačelić-medić, OIB 73781183028; Nikica Vučenović, OIB 50756487345; Ivica Vukičević, OIB 28362338573</izvorni_sadrzaj>
    <derivirana_varijabla naziv="DomainObject.Predmet.StrankaFormatedOIB_1">  Josip Bralić, OIB 62105401646; Željko Bačelić-medić, OIB 73781183028; Nikica Vučenović, OIB 50756487345; Ivica Vukičević, OIB 28362338573</derivirana_varijabla>
  </DomainObject.Predmet.StrankaFormatedOIB>
  <DomainObject.Predmet.StrankaFormatedWithAdress>
    <izvorni_sadrzaj> Josip Bralić, Bana Josipa Jelačića 13e, 22000 Šibenik; Željko Bačelić-medić, Ive Družića 20, 22000 Šibenik; Nikica Vučenović, Ulica Norilj 36, 22000 Danilo; Ivica Vukičević, Zagrebačka 7, 22000 Šibenik</izvorni_sadrzaj>
    <derivirana_varijabla naziv="DomainObject.Predmet.StrankaFormatedWithAdress_1"> Josip Bralić, Bana Josipa Jelačića 13e, 22000 Šibenik; Željko Bačelić-medić, Ive Družića 20, 22000 Šibenik; Nikica Vučenović, Ulica Norilj 36, 22000 Danilo; Ivica Vukičević, Zagrebačka 7, 22000 Šibenik</derivirana_varijabla>
  </DomainObject.Predmet.StrankaFormatedWithAdress>
  <DomainObject.Predmet.StrankaFormatedWithAdressOIB>
    <izvorni_sadrzaj> Josip Bralić, OIB 62105401646, Bana Josipa Jelačića 13e, 22000 Šibenik; Željko Bačelić-medić, OIB 73781183028, Ive Družića 20, 22000 Šibenik; Nikica Vučenović, OIB 50756487345, Ulica Norilj 36, 22000 Danilo; Ivica Vukičević, OIB 28362338573, Zagrebačka 7, 22000 Šibenik</izvorni_sadrzaj>
    <derivirana_varijabla naziv="DomainObject.Predmet.StrankaFormatedWithAdressOIB_1"> Josip Bralić, OIB 62105401646, Bana Josipa Jelačića 13e, 22000 Šibenik; Željko Bačelić-medić, OIB 73781183028, Ive Družića 20, 22000 Šibenik; Nikica Vučenović, OIB 50756487345, Ulica Norilj 36, 22000 Danilo; Ivica Vukičević, OIB 28362338573, Zagrebačka 7, 22000 Šibenik</derivirana_varijabla>
  </DomainObject.Predmet.StrankaFormatedWithAdressOIB>
  <DomainObject.Predmet.StrankaWithAdress>
    <izvorni_sadrzaj>Josip Bralić Bana Josipa Jelačića 13e,22000 Šibenik,Željko Bačelić-medić Ive Družića 20,22000 Šibenik,Nikica Vučenović Ulica Norilj 36,22000 Danilo,Ivica Vukičević Zagrebačka 7,22000 Šibenik</izvorni_sadrzaj>
    <derivirana_varijabla naziv="DomainObject.Predmet.StrankaWithAdress_1">Josip Bralić Bana Josipa Jelačića 13e,22000 Šibenik,Željko Bačelić-medić Ive Družića 20,22000 Šibenik,Nikica Vučenović Ulica Norilj 36,22000 Danilo,Ivica Vukičević Zagrebačka 7,22000 Šibenik</derivirana_varijabla>
  </DomainObject.Predmet.StrankaWithAdress>
  <DomainObject.Predmet.StrankaWithAdressOIB>
    <izvorni_sadrzaj>Josip Bralić, OIB 62105401646, Bana Josipa Jelačića 13e,22000 Šibenik,Željko Bačelić-medić, OIB 73781183028, Ive Družića 20,22000 Šibenik,Nikica Vučenović, OIB 50756487345, Ulica Norilj 36,22000 Danilo,Ivica Vukičević, OIB 28362338573, Zagrebačka 7,22000 Šibenik</izvorni_sadrzaj>
    <derivirana_varijabla naziv="DomainObject.Predmet.StrankaWithAdressOIB_1">Josip Bralić, OIB 62105401646, Bana Josipa Jelačića 13e,22000 Šibenik,Željko Bačelić-medić, OIB 73781183028, Ive Družića 20,22000 Šibenik,Nikica Vučenović, OIB 50756487345, Ulica Norilj 36,22000 Danilo,Ivica Vukičević, OIB 28362338573, Zagrebačka 7,22000 Šibenik</derivirana_varijabla>
  </DomainObject.Predmet.StrankaWithAdressOIB>
  <DomainObject.Predmet.StrankaNazivFormated>
    <izvorni_sadrzaj>Josip Bralić,Željko Bačelić-medić,Nikica Vučenović,Ivica Vukičević</izvorni_sadrzaj>
    <derivirana_varijabla naziv="DomainObject.Predmet.StrankaNazivFormated_1">Josip Bralić,Željko Bačelić-medić,Nikica Vučenović,Ivica Vukičević</derivirana_varijabla>
  </DomainObject.Predmet.StrankaNazivFormated>
  <DomainObject.Predmet.StrankaNazivFormatedOIB>
    <izvorni_sadrzaj>Josip Bralić, OIB 62105401646,Željko Bačelić-medić, OIB 73781183028,Nikica Vučenović, OIB 50756487345,Ivica Vukičević, OIB 28362338573</izvorni_sadrzaj>
    <derivirana_varijabla naziv="DomainObject.Predmet.StrankaNazivFormatedOIB_1">Josip Bralić, OIB 62105401646,Željko Bačelić-medić, OIB 73781183028,Nikica Vučenović, OIB 50756487345,Ivica Vukičević, OIB 28362338573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Josip Bralić</item>
      <item>Željko Bačelić-medić</item>
      <item>Nikica Vučenović</item>
      <item>Ivica Vukičević</item>
    </izvorni_sadrzaj>
    <derivirana_varijabla naziv="DomainObject.Predmet.StrankaListFormated_1">
      <item>Josip Bralić</item>
      <item>Željko Bačelić-medić</item>
      <item>Nikica Vučenović</item>
      <item>Ivica Vukičević</item>
    </derivirana_varijabla>
  </DomainObject.Predmet.StrankaListFormated>
  <DomainObject.Predmet.StrankaListFormatedOIB>
    <izvorni_sadrzaj>
      <item>Josip Bralić, OIB 62105401646</item>
      <item>Željko Bačelić-medić, OIB 73781183028</item>
      <item>Nikica Vučenović, OIB 50756487345</item>
      <item>Ivica Vukičević, OIB 28362338573</item>
    </izvorni_sadrzaj>
    <derivirana_varijabla naziv="DomainObject.Predmet.StrankaListFormatedOIB_1">
      <item>Josip Bralić, OIB 62105401646</item>
      <item>Željko Bačelić-medić, OIB 73781183028</item>
      <item>Nikica Vučenović, OIB 50756487345</item>
      <item>Ivica Vukičević, OIB 28362338573</item>
    </derivirana_varijabla>
  </DomainObject.Predmet.StrankaListFormatedOIB>
  <DomainObject.Predmet.StrankaListFormatedWithAdress>
    <izvorni_sadrzaj>
      <item>Josip Bralić, Bana Josipa Jelačića 13e, 22000 Šibenik</item>
      <item>Željko Bačelić-medić, Ive Družića 20, 22000 Šibenik</item>
      <item>Nikica Vučenović, Ulica Norilj 36, 22000 Danilo</item>
      <item>Ivica Vukičević, Zagrebačka 7, 22000 Šibenik</item>
    </izvorni_sadrzaj>
    <derivirana_varijabla naziv="DomainObject.Predmet.StrankaListFormatedWithAdress_1">
      <item>Josip Bralić, Bana Josipa Jelačića 13e, 22000 Šibenik</item>
      <item>Željko Bačelić-medić, Ive Družića 20, 22000 Šibenik</item>
      <item>Nikica Vučenović, Ulica Norilj 36, 22000 Danilo</item>
      <item>Ivica Vukičević, Zagrebačka 7, 22000 Šibenik</item>
    </derivirana_varijabla>
  </DomainObject.Predmet.StrankaListFormatedWithAdress>
  <DomainObject.Predmet.StrankaListFormatedWithAdressOIB>
    <izvorni_sadrzaj>
      <item>Josip Bralić, OIB 62105401646, Bana Josipa Jelačića 13e, 22000 Šibenik</item>
      <item>Željko Bačelić-medić, OIB 73781183028, Ive Družića 20, 22000 Šibenik</item>
      <item>Nikica Vučenović, OIB 50756487345, Ulica Norilj 36, 22000 Danilo</item>
      <item>Ivica Vukičević, OIB 28362338573, Zagrebačka 7, 22000 Šibenik</item>
    </izvorni_sadrzaj>
    <derivirana_varijabla naziv="DomainObject.Predmet.StrankaListFormatedWithAdressOIB_1">
      <item>Josip Bralić, OIB 62105401646, Bana Josipa Jelačića 13e, 22000 Šibenik</item>
      <item>Željko Bačelić-medić, OIB 73781183028, Ive Družića 20, 22000 Šibenik</item>
      <item>Nikica Vučenović, OIB 50756487345, Ulica Norilj 36, 22000 Danilo</item>
      <item>Ivica Vukičević, OIB 28362338573, Zagrebačka 7, 22000 Šibenik</item>
    </derivirana_varijabla>
  </DomainObject.Predmet.StrankaListFormatedWithAdressOIB>
  <DomainObject.Predmet.StrankaListNazivFormated>
    <izvorni_sadrzaj>
      <item>Josip Bralić</item>
      <item>Željko Bačelić-medić</item>
      <item>Nikica Vučenović</item>
      <item>Ivica Vukičević</item>
    </izvorni_sadrzaj>
    <derivirana_varijabla naziv="DomainObject.Predmet.StrankaListNazivFormated_1">
      <item>Josip Bralić</item>
      <item>Željko Bačelić-medić</item>
      <item>Nikica Vučenović</item>
      <item>Ivica Vukičević</item>
    </derivirana_varijabla>
  </DomainObject.Predmet.StrankaListNazivFormated>
  <DomainObject.Predmet.StrankaListNazivFormatedOIB>
    <izvorni_sadrzaj>
      <item>Josip Bralić, OIB 62105401646</item>
      <item>Željko Bačelić-medić, OIB 73781183028</item>
      <item>Nikica Vučenović, OIB 50756487345</item>
      <item>Ivica Vukičević, OIB 28362338573</item>
    </izvorni_sadrzaj>
    <derivirana_varijabla naziv="DomainObject.Predmet.StrankaListNazivFormatedOIB_1">
      <item>Josip Bralić, OIB 62105401646</item>
      <item>Željko Bačelić-medić, OIB 73781183028</item>
      <item>Nikica Vučenović, OIB 50756487345</item>
      <item>Ivica Vukičević, OIB 28362338573</item>
    </derivirana_varijabla>
  </DomainObject.Predmet.StrankaListNazivFormatedOIB>
  <DomainObject.Predmet.ProtuStrankaListFormated>
    <izvorni_sadrzaj>
      <item>TLM-TPP d.o.o. za proizvodnju prešanih proizvoda</item>
    </izvorni_sadrzaj>
    <derivirana_varijabla naziv="DomainObject.Predmet.ProtuStrankaListFormated_1">
      <item>TLM-TPP d.o.o. za proizvodnju prešanih proizvoda</item>
    </derivirana_varijabla>
  </DomainObject.Predmet.ProtuStrankaListFormated>
  <DomainObject.Predmet.ProtuStrankaListFormatedOIB>
    <izvorni_sadrzaj>
      <item>TLM-TPP d.o.o. za proizvodnju prešanih proizvoda, OIB 60576413258</item>
    </izvorni_sadrzaj>
    <derivirana_varijabla naziv="DomainObject.Predmet.ProtuStrankaListFormatedOIB_1">
      <item>TLM-TPP d.o.o. za proizvodnju prešanih proizvoda, OIB 60576413258</item>
    </derivirana_varijabla>
  </DomainObject.Predmet.ProtuStrankaListFormatedOIB>
  <DomainObject.Predmet.ProtuStrankaListFormatedWithAdress>
    <izvorni_sadrzaj>
      <item>TLM-TPP d.o.o. za proizvodnju prešanih proizvoda, Ulica Narodnog preporoda 12 , 22000 Šibenik</item>
    </izvorni_sadrzaj>
    <derivirana_varijabla naziv="DomainObject.Predmet.ProtuStrankaListFormatedWithAdress_1">
      <item>TLM-TPP d.o.o. za proizvodnju prešanih proizvoda, Ulica Narodnog preporoda 12 , 22000 Šibenik</item>
    </derivirana_varijabla>
  </DomainObject.Predmet.ProtuStrankaListFormatedWithAdress>
  <DomainObject.Predmet.ProtuStrankaListFormatedWithAdressOIB>
    <izvorni_sadrzaj>
      <item>TLM-TPP d.o.o. za proizvodnju prešanih proizvoda, OIB 60576413258, Ulica Narodnog preporoda 12 , 22000 Šibenik</item>
    </izvorni_sadrzaj>
    <derivirana_varijabla naziv="DomainObject.Predmet.ProtuStrankaListFormatedWithAdressOIB_1">
      <item>TLM-TPP d.o.o. za proizvodnju prešanih proizvoda, OIB 60576413258, Ulica Narodnog preporoda 12 , 22000 Šibenik</item>
    </derivirana_varijabla>
  </DomainObject.Predmet.ProtuStrankaListFormatedWithAdressOIB>
  <DomainObject.Predmet.ProtuStrankaListNazivFormated>
    <izvorni_sadrzaj>
      <item>TLM-TPP d.o.o. za proizvodnju prešanih proizvoda</item>
    </izvorni_sadrzaj>
    <derivirana_varijabla naziv="DomainObject.Predmet.ProtuStrankaListNazivFormated_1">
      <item>TLM-TPP d.o.o. za proizvodnju prešanih proizvoda</item>
    </derivirana_varijabla>
  </DomainObject.Predmet.ProtuStrankaListNazivFormated>
  <DomainObject.Predmet.ProtuStrankaListNazivFormatedOIB>
    <izvorni_sadrzaj>
      <item>TLM-TPP d.o.o. za proizvodnju prešanih proizvoda, OIB 60576413258</item>
    </izvorni_sadrzaj>
    <derivirana_varijabla naziv="DomainObject.Predmet.ProtuStrankaListNazivFormatedOIB_1">
      <item>TLM-TPP d.o.o. za proizvodnju prešanih proizvoda, OIB 60576413258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>St-942/2016-73</izvorni_sadrzaj>
    <derivirana_varijabla naziv="DomainObject.PoslovniBrojDokumenta_1">St-942/2016-73</derivirana_varijabla>
  </DomainObject.PoslovniBrojDokumenta>
  <DomainObject.Predmet.StrankaIDrugi>
    <izvorni_sadrzaj>Josip Bralić i dr.</izvorni_sadrzaj>
    <derivirana_varijabla naziv="DomainObject.Predmet.StrankaIDrugi_1">Josip Bralić i dr.</derivirana_varijabla>
  </DomainObject.Predmet.StrankaIDrugi>
  <DomainObject.Predmet.ProtustrankaIDrugi>
    <izvorni_sadrzaj>TLM-TPP d.o.o. za proizvodnju prešanih proizvoda</izvorni_sadrzaj>
    <derivirana_varijabla naziv="DomainObject.Predmet.ProtustrankaIDrugi_1">TLM-TPP d.o.o. za proizvodnju prešanih proizvoda</derivirana_varijabla>
  </DomainObject.Predmet.ProtustrankaIDrugi>
  <DomainObject.Predmet.StrankaIDrugiAdressOIB>
    <izvorni_sadrzaj>Josip Bralić, OIB 62105401646, Bana Josipa Jelačića 13e, 22000 Šibenik i dr.</izvorni_sadrzaj>
    <derivirana_varijabla naziv="DomainObject.Predmet.StrankaIDrugiAdressOIB_1">Josip Bralić, OIB 62105401646, Bana Josipa Jelačića 13e, 22000 Šibenik i dr.</derivirana_varijabla>
  </DomainObject.Predmet.StrankaIDrugiAdressOIB>
  <DomainObject.Predmet.ProtustrankaIDrugiAdressOIB>
    <izvorni_sadrzaj>TLM-TPP d.o.o. za proizvodnju prešanih proizvoda, OIB 60576413258, Ulica Narodnog preporoda 12 , 22000 Šibenik</izvorni_sadrzaj>
    <derivirana_varijabla naziv="DomainObject.Predmet.ProtustrankaIDrugiAdressOIB_1">TLM-TPP d.o.o. za proizvodnju prešanih proizvoda, OIB 60576413258,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Bralić</item>
      <item>TLM-TPP d.o.o. za proizvodnju prešanih proizvoda</item>
      <item>Željko Bačelić-medić</item>
      <item>Nikica Vučenović</item>
      <item>Ivica Vukičević</item>
    </izvorni_sadrzaj>
    <derivirana_varijabla naziv="DomainObject.Predmet.SudioniciListNaziv_1">
      <item>Josip Bralić</item>
      <item>TLM-TPP d.o.o. za proizvodnju prešanih proizvoda</item>
      <item>Željko Bačelić-medić</item>
      <item>Nikica Vučenović</item>
      <item>Ivica Vukičević</item>
    </derivirana_varijabla>
  </DomainObject.Predmet.SudioniciListNaziv>
  <DomainObject.Predmet.SudioniciListAdressOIB>
    <izvorni_sadrzaj>
      <item>Josip Bralić, OIB 62105401646, Bana Josipa Jelačića 13e,22000 Šibenik</item>
      <item>TLM-TPP d.o.o. za proizvodnju prešanih proizvoda, OIB 60576413258, Ulica Narodnog preporoda 12 ,22000 Šibenik</item>
      <item>Željko Bačelić-medić, OIB 73781183028, Ive Družića 20,22000 Šibenik</item>
      <item>Nikica Vučenović, OIB 50756487345, Ulica Norilj 36,22000 Danilo</item>
      <item>Ivica Vukičević, OIB 28362338573, Zagrebačka 7,22000 Šibenik</item>
    </izvorni_sadrzaj>
    <derivirana_varijabla naziv="DomainObject.Predmet.SudioniciListAdressOIB_1">
      <item>Josip Bralić, OIB 62105401646, Bana Josipa Jelačića 13e,22000 Šibenik</item>
      <item>TLM-TPP d.o.o. za proizvodnju prešanih proizvoda, OIB 60576413258, Ulica Narodnog preporoda 12 ,22000 Šibenik</item>
      <item>Željko Bačelić-medić, OIB 73781183028, Ive Družića 20,22000 Šibenik</item>
      <item>Nikica Vučenović, OIB 50756487345, Ulica Norilj 36,22000 Danilo</item>
      <item>Ivica Vukičević, OIB 28362338573, Zagrebačka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C9054-75AC-45D6-859E-5585D33749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223</properties:Words>
  <properties:Characters>1133</properties:Characters>
  <properties:Lines>52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2017-11-28T09:38:00Z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St-942/2016-73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