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2771" w14:paraId="8562771" w:rsidRDefault="00594BC8" w:rsidP="00F56A84" w:rsidR="00594BC8" w:rsidRPr="00C0067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0067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REPUBLIKA HRVATSKA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TRGOVAČKI SUD U SPLITU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STALNA SLUŽBA U DUBROVNIKU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Dubrovnik, Dr. A. Starčevića 23</w:t>
      </w:r>
    </w:p>
    <w:p w:rsidRDefault="00594BC8" w:rsidP="0072678A" w:rsidR="005A660C" w:rsidRPr="00C00672">
      <w:pPr>
        <w:jc w:val="right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 Posl.br.7.St.37/2015</w:t>
      </w:r>
    </w:p>
    <w:p w:rsidRDefault="00173E66" w:rsidP="00173E66" w:rsidR="00173E66" w:rsidRPr="00C00672">
      <w:pPr>
        <w:rPr>
          <w:sz w:val="22"/>
          <w:szCs w:val="22"/>
        </w:rPr>
      </w:pPr>
    </w:p>
    <w:p w:rsidRDefault="0003467F" w:rsidP="00173E66" w:rsidR="0003467F">
      <w:pPr>
        <w:rPr>
          <w:sz w:val="22"/>
          <w:szCs w:val="22"/>
        </w:rPr>
      </w:pPr>
    </w:p>
    <w:p w:rsidRDefault="006435B6" w:rsidP="00173E66" w:rsidR="006435B6" w:rsidRPr="00C00672">
      <w:pPr>
        <w:rPr>
          <w:sz w:val="22"/>
          <w:szCs w:val="22"/>
        </w:rPr>
      </w:pPr>
    </w:p>
    <w:p w:rsidRDefault="00F10937" w:rsidP="00F10937" w:rsidR="00173E66" w:rsidRPr="00C00672">
      <w:pPr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 E P U B L I K A  H R V A T S K A</w:t>
      </w:r>
    </w:p>
    <w:p w:rsidRDefault="00173E66" w:rsidP="00173E66" w:rsidR="00173E66" w:rsidRPr="00C00672">
      <w:pPr>
        <w:pStyle w:val="Naslov2"/>
        <w:rPr>
          <w:sz w:val="22"/>
          <w:szCs w:val="22"/>
        </w:rPr>
      </w:pPr>
      <w:r w:rsidRPr="00C00672">
        <w:rPr>
          <w:sz w:val="22"/>
          <w:szCs w:val="22"/>
        </w:rPr>
        <w:t>R J E Š E N J E</w:t>
      </w:r>
    </w:p>
    <w:p w:rsidRDefault="00173E66" w:rsidP="00173E66" w:rsidR="00173E66" w:rsidRPr="00C00672">
      <w:pPr>
        <w:rPr>
          <w:b/>
          <w:sz w:val="22"/>
          <w:szCs w:val="22"/>
        </w:rPr>
      </w:pPr>
    </w:p>
    <w:p w:rsidRDefault="00173E66" w:rsidP="00173E66" w:rsidR="00173E66" w:rsidRPr="00C00672">
      <w:pPr>
        <w:rPr>
          <w:b/>
          <w:sz w:val="22"/>
          <w:szCs w:val="22"/>
        </w:rPr>
      </w:pPr>
    </w:p>
    <w:p w:rsidRDefault="00173E66" w:rsidP="00173E66" w:rsidR="00594BC8" w:rsidRPr="00C00672">
      <w:pPr>
        <w:ind w:firstLine="720"/>
        <w:jc w:val="both"/>
        <w:rPr>
          <w:sz w:val="22"/>
          <w:szCs w:val="22"/>
        </w:rPr>
      </w:pPr>
      <w:r w:rsidRPr="00C00672">
        <w:rPr>
          <w:sz w:val="22"/>
          <w:szCs w:val="22"/>
        </w:rPr>
        <w:t>Trgovački sud u Splitu, Stalna služba u Dubrovniku, po sucu tog suda Diani Butigan Granić, u stečaj</w:t>
      </w:r>
      <w:r w:rsidR="00780461" w:rsidRPr="00C00672">
        <w:rPr>
          <w:sz w:val="22"/>
          <w:szCs w:val="22"/>
        </w:rPr>
        <w:t xml:space="preserve">nom postupku nad dužnikom </w:t>
      </w:r>
      <w:r w:rsidR="00594BC8" w:rsidRPr="00C00672">
        <w:rPr>
          <w:sz w:val="22"/>
          <w:szCs w:val="22"/>
        </w:rPr>
        <w:t xml:space="preserve">ENERGOMONT  d.o.o. u stečaju, Ploče, Dalmatinska </w:t>
      </w:r>
      <w:proofErr w:type="spellStart"/>
      <w:r w:rsidR="00594BC8" w:rsidRPr="00C00672">
        <w:rPr>
          <w:sz w:val="22"/>
          <w:szCs w:val="22"/>
        </w:rPr>
        <w:t>bb</w:t>
      </w:r>
      <w:proofErr w:type="spellEnd"/>
      <w:r w:rsidR="00594BC8" w:rsidRPr="00C00672">
        <w:rPr>
          <w:sz w:val="22"/>
          <w:szCs w:val="22"/>
        </w:rPr>
        <w:t>, zastupanog po stečajnom upravitelju</w:t>
      </w:r>
      <w:r w:rsidR="00BF07FB" w:rsidRPr="00C00672">
        <w:rPr>
          <w:sz w:val="22"/>
          <w:szCs w:val="22"/>
        </w:rPr>
        <w:t xml:space="preserve"> </w:t>
      </w:r>
      <w:proofErr w:type="spellStart"/>
      <w:r w:rsidR="00BF07FB" w:rsidRPr="00C00672">
        <w:rPr>
          <w:sz w:val="22"/>
          <w:szCs w:val="22"/>
        </w:rPr>
        <w:t>Maroju</w:t>
      </w:r>
      <w:proofErr w:type="spellEnd"/>
      <w:r w:rsidR="00BF07FB" w:rsidRPr="00C00672">
        <w:rPr>
          <w:sz w:val="22"/>
          <w:szCs w:val="22"/>
        </w:rPr>
        <w:t xml:space="preserve"> </w:t>
      </w:r>
      <w:proofErr w:type="spellStart"/>
      <w:r w:rsidR="00BF07FB" w:rsidRPr="00C00672">
        <w:rPr>
          <w:sz w:val="22"/>
          <w:szCs w:val="22"/>
        </w:rPr>
        <w:t>Stjepoviću</w:t>
      </w:r>
      <w:proofErr w:type="spellEnd"/>
      <w:r w:rsidR="00BF07FB" w:rsidRPr="00C00672">
        <w:rPr>
          <w:sz w:val="22"/>
          <w:szCs w:val="22"/>
        </w:rPr>
        <w:t xml:space="preserve"> iz Dubrovnika, </w:t>
      </w:r>
      <w:r w:rsidR="00594BC8" w:rsidRPr="00C00672">
        <w:rPr>
          <w:sz w:val="22"/>
          <w:szCs w:val="22"/>
        </w:rPr>
        <w:t xml:space="preserve">dana </w:t>
      </w:r>
      <w:r w:rsidR="00C00672" w:rsidRPr="00C00672">
        <w:rPr>
          <w:sz w:val="22"/>
          <w:szCs w:val="22"/>
        </w:rPr>
        <w:t>3. ožujka  2017</w:t>
      </w:r>
      <w:r w:rsidR="00594BC8" w:rsidRPr="00C00672">
        <w:rPr>
          <w:sz w:val="22"/>
          <w:szCs w:val="22"/>
        </w:rPr>
        <w:t>.g.</w:t>
      </w:r>
    </w:p>
    <w:p w:rsidRDefault="00594BC8" w:rsidP="00173E66" w:rsidR="00594BC8" w:rsidRPr="00C0067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C00672">
      <w:pPr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 i j e š i o    j e</w:t>
      </w:r>
    </w:p>
    <w:p w:rsidRDefault="00173E66" w:rsidP="00173E66" w:rsidR="00173E66" w:rsidRPr="00C00672">
      <w:pPr>
        <w:ind w:left="720"/>
        <w:rPr>
          <w:sz w:val="22"/>
          <w:szCs w:val="22"/>
        </w:rPr>
      </w:pPr>
    </w:p>
    <w:p w:rsidRDefault="00173E66" w:rsidP="00173E66" w:rsidR="00173E66" w:rsidRPr="00C00672">
      <w:pPr>
        <w:ind w:left="720"/>
        <w:rPr>
          <w:sz w:val="22"/>
          <w:szCs w:val="22"/>
        </w:rPr>
      </w:pPr>
    </w:p>
    <w:p w:rsidRDefault="00173E66" w:rsidP="00C00672" w:rsidR="00594BC8" w:rsidRPr="00C00672">
      <w:pPr>
        <w:pStyle w:val="Tijeloteksta"/>
        <w:rPr>
          <w:sz w:val="22"/>
          <w:szCs w:val="22"/>
        </w:rPr>
      </w:pPr>
      <w:r w:rsidRPr="00C00672">
        <w:rPr>
          <w:sz w:val="22"/>
          <w:szCs w:val="22"/>
        </w:rPr>
        <w:t xml:space="preserve">           </w:t>
      </w:r>
      <w:r w:rsidR="00FA6551" w:rsidRPr="00C00672">
        <w:rPr>
          <w:sz w:val="22"/>
          <w:szCs w:val="22"/>
        </w:rPr>
        <w:t xml:space="preserve">Ispravlja </w:t>
      </w:r>
      <w:r w:rsidR="00B42182" w:rsidRPr="00C00672">
        <w:rPr>
          <w:sz w:val="22"/>
          <w:szCs w:val="22"/>
        </w:rPr>
        <w:t>se</w:t>
      </w:r>
      <w:r w:rsidR="008C650E" w:rsidRPr="00C00672">
        <w:rPr>
          <w:sz w:val="22"/>
          <w:szCs w:val="22"/>
        </w:rPr>
        <w:t xml:space="preserve"> </w:t>
      </w:r>
      <w:r w:rsidR="00F43F20" w:rsidRPr="00C00672">
        <w:rPr>
          <w:sz w:val="22"/>
          <w:szCs w:val="22"/>
        </w:rPr>
        <w:t xml:space="preserve">rješenje Trgovačkog suda u </w:t>
      </w:r>
      <w:r w:rsidRPr="00C00672">
        <w:rPr>
          <w:sz w:val="22"/>
          <w:szCs w:val="22"/>
        </w:rPr>
        <w:t>Splitu, Stalna služba u Dubrovniku</w:t>
      </w:r>
      <w:r w:rsidR="00F43F20" w:rsidRPr="00C00672">
        <w:rPr>
          <w:sz w:val="22"/>
          <w:szCs w:val="22"/>
        </w:rPr>
        <w:t xml:space="preserve"> </w:t>
      </w:r>
      <w:proofErr w:type="spellStart"/>
      <w:r w:rsidR="008C650E" w:rsidRPr="00C00672">
        <w:rPr>
          <w:sz w:val="22"/>
          <w:szCs w:val="22"/>
        </w:rPr>
        <w:t>posl</w:t>
      </w:r>
      <w:proofErr w:type="spellEnd"/>
      <w:r w:rsidR="008C650E" w:rsidRPr="00C00672">
        <w:rPr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C00672">
          <w:rPr>
            <w:sz w:val="22"/>
            <w:szCs w:val="22"/>
          </w:rPr>
          <w:t>7. St</w:t>
        </w:r>
      </w:smartTag>
      <w:r w:rsidRPr="00C00672">
        <w:rPr>
          <w:sz w:val="22"/>
          <w:szCs w:val="22"/>
        </w:rPr>
        <w:t>.</w:t>
      </w:r>
      <w:r w:rsidR="00D72E37" w:rsidRPr="00C00672">
        <w:rPr>
          <w:sz w:val="22"/>
          <w:szCs w:val="22"/>
        </w:rPr>
        <w:t xml:space="preserve"> </w:t>
      </w:r>
      <w:r w:rsidR="00C00672" w:rsidRPr="00C00672">
        <w:rPr>
          <w:sz w:val="22"/>
          <w:szCs w:val="22"/>
        </w:rPr>
        <w:t xml:space="preserve">37/15 od 2. ožujka 2017.g. i to </w:t>
      </w:r>
      <w:r w:rsidR="00594BC8" w:rsidRPr="00C00672">
        <w:rPr>
          <w:sz w:val="22"/>
          <w:szCs w:val="22"/>
        </w:rPr>
        <w:t>u točki I</w:t>
      </w:r>
      <w:r w:rsidR="00C00672" w:rsidRPr="00C00672">
        <w:rPr>
          <w:sz w:val="22"/>
          <w:szCs w:val="22"/>
        </w:rPr>
        <w:t>I</w:t>
      </w:r>
      <w:r w:rsidR="00594BC8" w:rsidRPr="00C00672">
        <w:rPr>
          <w:sz w:val="22"/>
          <w:szCs w:val="22"/>
        </w:rPr>
        <w:t xml:space="preserve">I. izreke rješenja </w:t>
      </w:r>
      <w:r w:rsidR="006435B6">
        <w:rPr>
          <w:sz w:val="22"/>
          <w:szCs w:val="22"/>
        </w:rPr>
        <w:t xml:space="preserve">gdje </w:t>
      </w:r>
      <w:r w:rsidR="00C00672" w:rsidRPr="00C00672">
        <w:rPr>
          <w:sz w:val="22"/>
          <w:szCs w:val="22"/>
        </w:rPr>
        <w:t>umjesto netočnog navoda "Nalaže se računovodstvu ovog suda"  treba ispravno stajati "Nalaže se Financijskoj agenciji".</w:t>
      </w:r>
    </w:p>
    <w:p w:rsidRDefault="00594BC8" w:rsidP="00412B2E" w:rsidR="00594BC8" w:rsidRPr="00C00672">
      <w:pPr>
        <w:pStyle w:val="Tijeloteksta"/>
        <w:rPr>
          <w:sz w:val="22"/>
          <w:szCs w:val="22"/>
        </w:rPr>
      </w:pPr>
    </w:p>
    <w:p w:rsidRDefault="00411CF7" w:rsidP="00594BC8" w:rsidR="00411CF7" w:rsidRPr="00C00672">
      <w:pPr>
        <w:jc w:val="both"/>
        <w:rPr>
          <w:sz w:val="22"/>
          <w:szCs w:val="22"/>
        </w:rPr>
      </w:pPr>
    </w:p>
    <w:p w:rsidRDefault="00CD076D" w:rsidP="005A660C" w:rsidR="00CD076D" w:rsidRPr="00C00672">
      <w:pPr>
        <w:ind w:firstLine="708"/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Obrazloženje</w:t>
      </w:r>
    </w:p>
    <w:p w:rsidRDefault="00CD076D" w:rsidP="00CD076D" w:rsidR="00C36AB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ab/>
      </w:r>
    </w:p>
    <w:p w:rsidRDefault="00CD076D" w:rsidP="00C00672" w:rsidR="00780461" w:rsidRPr="00C00672">
      <w:pPr>
        <w:pStyle w:val="Tijeloteksta"/>
        <w:rPr>
          <w:sz w:val="22"/>
          <w:szCs w:val="22"/>
        </w:rPr>
      </w:pPr>
      <w:r w:rsidRPr="00C00672">
        <w:rPr>
          <w:sz w:val="22"/>
          <w:szCs w:val="22"/>
        </w:rPr>
        <w:tab/>
      </w:r>
      <w:r w:rsidR="00F43F20" w:rsidRPr="00C00672">
        <w:rPr>
          <w:sz w:val="22"/>
          <w:szCs w:val="22"/>
        </w:rPr>
        <w:t>Očit</w:t>
      </w:r>
      <w:r w:rsidR="00594BC8" w:rsidRPr="00C00672">
        <w:rPr>
          <w:sz w:val="22"/>
          <w:szCs w:val="22"/>
        </w:rPr>
        <w:t xml:space="preserve">om pogreškom u pisanju </w:t>
      </w:r>
      <w:r w:rsidR="00F0542E" w:rsidRPr="00C00672">
        <w:rPr>
          <w:sz w:val="22"/>
          <w:szCs w:val="22"/>
        </w:rPr>
        <w:t xml:space="preserve">sud je </w:t>
      </w:r>
      <w:r w:rsidR="00C00672" w:rsidRPr="00C00672">
        <w:rPr>
          <w:sz w:val="22"/>
          <w:szCs w:val="22"/>
        </w:rPr>
        <w:t>pogrešno</w:t>
      </w:r>
      <w:r w:rsidR="00594BC8" w:rsidRPr="00C00672">
        <w:rPr>
          <w:sz w:val="22"/>
          <w:szCs w:val="22"/>
        </w:rPr>
        <w:t xml:space="preserve"> </w:t>
      </w:r>
      <w:r w:rsidR="00C00672" w:rsidRPr="00C00672">
        <w:rPr>
          <w:sz w:val="22"/>
          <w:szCs w:val="22"/>
        </w:rPr>
        <w:t xml:space="preserve">netočno upisao "Nalaže se računovodstvu ovog suda"  umjesto ispravno "Nalaže se Financijskoj agenciji", </w:t>
      </w:r>
      <w:r w:rsidR="00412B2E" w:rsidRPr="00C00672">
        <w:rPr>
          <w:sz w:val="22"/>
          <w:szCs w:val="22"/>
        </w:rPr>
        <w:t>pa je</w:t>
      </w:r>
      <w:r w:rsidR="00411CF7" w:rsidRPr="00C00672">
        <w:rPr>
          <w:sz w:val="22"/>
          <w:szCs w:val="22"/>
        </w:rPr>
        <w:t xml:space="preserve"> s</w:t>
      </w:r>
      <w:r w:rsidR="00B42182" w:rsidRPr="00C00672">
        <w:rPr>
          <w:sz w:val="22"/>
          <w:szCs w:val="22"/>
        </w:rPr>
        <w:t xml:space="preserve">toga sud temeljem članka 342. </w:t>
      </w:r>
      <w:r w:rsidR="00081AA3" w:rsidRPr="00C00672">
        <w:rPr>
          <w:sz w:val="22"/>
          <w:szCs w:val="22"/>
        </w:rPr>
        <w:t>Zakona o parničnom postupku (NN 53/91, 91/92, 111/99, 88/01, 117/03, 84/</w:t>
      </w:r>
      <w:r w:rsidR="00411CF7" w:rsidRPr="00C00672">
        <w:rPr>
          <w:sz w:val="22"/>
          <w:szCs w:val="22"/>
        </w:rPr>
        <w:t>08)</w:t>
      </w:r>
      <w:r w:rsidR="00081AA3" w:rsidRPr="00C00672">
        <w:rPr>
          <w:sz w:val="22"/>
          <w:szCs w:val="22"/>
        </w:rPr>
        <w:t xml:space="preserve"> </w:t>
      </w:r>
      <w:r w:rsidR="00594BC8" w:rsidRPr="00C00672">
        <w:rPr>
          <w:sz w:val="22"/>
          <w:szCs w:val="22"/>
        </w:rPr>
        <w:t>riješio kao u pravorijeku.</w:t>
      </w:r>
    </w:p>
    <w:p w:rsidRDefault="00490453" w:rsidP="00CD076D" w:rsidR="00490453" w:rsidRPr="00C00672">
      <w:pPr>
        <w:rPr>
          <w:sz w:val="22"/>
          <w:szCs w:val="22"/>
        </w:rPr>
      </w:pPr>
    </w:p>
    <w:p w:rsidRDefault="0003467F" w:rsidP="00CD076D" w:rsidR="0003467F" w:rsidRPr="00C00672">
      <w:pPr>
        <w:rPr>
          <w:sz w:val="22"/>
          <w:szCs w:val="22"/>
        </w:rPr>
      </w:pPr>
    </w:p>
    <w:p w:rsidRDefault="00C96FF4" w:rsidP="00411CF7" w:rsidR="00C96FF4" w:rsidRPr="00C00672">
      <w:pPr>
        <w:ind w:firstLine="708"/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U Dubrovniku, </w:t>
      </w:r>
      <w:r w:rsidR="00C00672" w:rsidRPr="00C00672">
        <w:rPr>
          <w:b/>
          <w:sz w:val="22"/>
          <w:szCs w:val="22"/>
        </w:rPr>
        <w:t>3. ožujka 2017</w:t>
      </w:r>
      <w:r w:rsidRPr="00C00672">
        <w:rPr>
          <w:b/>
          <w:sz w:val="22"/>
          <w:szCs w:val="22"/>
        </w:rPr>
        <w:t>.</w:t>
      </w:r>
      <w:r w:rsidR="0022070C" w:rsidRPr="00C00672">
        <w:rPr>
          <w:b/>
          <w:sz w:val="22"/>
          <w:szCs w:val="22"/>
        </w:rPr>
        <w:t xml:space="preserve"> </w:t>
      </w:r>
      <w:r w:rsidRPr="00C00672">
        <w:rPr>
          <w:b/>
          <w:sz w:val="22"/>
          <w:szCs w:val="22"/>
        </w:rPr>
        <w:t>g</w:t>
      </w:r>
      <w:r w:rsidR="0022070C" w:rsidRPr="00C00672">
        <w:rPr>
          <w:b/>
          <w:sz w:val="22"/>
          <w:szCs w:val="22"/>
        </w:rPr>
        <w:t>odine</w:t>
      </w:r>
    </w:p>
    <w:p w:rsidRDefault="00162933" w:rsidP="00CD076D" w:rsidR="00162933" w:rsidRPr="00C00672">
      <w:pPr>
        <w:rPr>
          <w:b/>
          <w:sz w:val="22"/>
          <w:szCs w:val="22"/>
        </w:rPr>
      </w:pPr>
    </w:p>
    <w:p w:rsidRDefault="00780461" w:rsidP="00CD076D" w:rsidR="00780461" w:rsidRPr="00C00672">
      <w:pPr>
        <w:rPr>
          <w:b/>
          <w:sz w:val="22"/>
          <w:szCs w:val="22"/>
        </w:rPr>
      </w:pPr>
    </w:p>
    <w:p w:rsidRDefault="000465BD" w:rsidP="00CD076D" w:rsidR="00C96FF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ab/>
      </w:r>
      <w:r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B40E7F" w:rsidRPr="00C00672">
        <w:rPr>
          <w:b/>
          <w:sz w:val="22"/>
          <w:szCs w:val="22"/>
        </w:rPr>
        <w:tab/>
        <w:t xml:space="preserve">S u d a c </w:t>
      </w:r>
      <w:r w:rsidR="00C96FF4" w:rsidRPr="00C00672">
        <w:rPr>
          <w:b/>
          <w:sz w:val="22"/>
          <w:szCs w:val="22"/>
        </w:rPr>
        <w:t>:</w:t>
      </w:r>
    </w:p>
    <w:p w:rsidRDefault="00C96FF4" w:rsidP="00CD076D" w:rsidR="00C96FF4" w:rsidRPr="00C00672">
      <w:pPr>
        <w:rPr>
          <w:b/>
          <w:sz w:val="22"/>
          <w:szCs w:val="22"/>
        </w:rPr>
      </w:pPr>
    </w:p>
    <w:p w:rsidRDefault="000465BD" w:rsidP="00CD076D" w:rsidR="00C96FF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 </w:t>
      </w:r>
      <w:r w:rsidRPr="00C00672">
        <w:rPr>
          <w:b/>
          <w:sz w:val="22"/>
          <w:szCs w:val="22"/>
        </w:rPr>
        <w:tab/>
      </w:r>
      <w:r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1C21FA" w:rsidRPr="00C00672">
        <w:rPr>
          <w:b/>
          <w:sz w:val="22"/>
          <w:szCs w:val="22"/>
        </w:rPr>
        <w:tab/>
      </w:r>
      <w:r w:rsidR="000D58F6" w:rsidRPr="00C00672">
        <w:rPr>
          <w:b/>
          <w:sz w:val="22"/>
          <w:szCs w:val="22"/>
        </w:rPr>
        <w:t>Diana Butigan Granić</w:t>
      </w:r>
      <w:r w:rsidR="004936A1">
        <w:rPr>
          <w:b/>
          <w:sz w:val="22"/>
          <w:szCs w:val="22"/>
        </w:rPr>
        <w:t xml:space="preserve">, v.r. </w:t>
      </w:r>
    </w:p>
    <w:p w:rsidRDefault="0008405F" w:rsidP="00400F5C" w:rsidR="0008405F" w:rsidRPr="00C00672">
      <w:pPr>
        <w:jc w:val="both"/>
        <w:rPr>
          <w:b/>
          <w:sz w:val="22"/>
          <w:szCs w:val="22"/>
        </w:rPr>
      </w:pPr>
    </w:p>
    <w:p w:rsidRDefault="00C96FF4" w:rsidP="00400F5C" w:rsidR="00C36AB4" w:rsidRPr="00C00672">
      <w:pPr>
        <w:jc w:val="both"/>
        <w:rPr>
          <w:sz w:val="22"/>
          <w:szCs w:val="22"/>
        </w:rPr>
      </w:pPr>
      <w:r w:rsidRPr="00C00672">
        <w:rPr>
          <w:b/>
          <w:sz w:val="22"/>
          <w:szCs w:val="22"/>
        </w:rPr>
        <w:t>UPUTA O PRAVNOM LIJEKU:</w:t>
      </w:r>
      <w:r w:rsidRPr="00C00672">
        <w:rPr>
          <w:sz w:val="22"/>
          <w:szCs w:val="22"/>
        </w:rPr>
        <w:t xml:space="preserve"> </w:t>
      </w:r>
    </w:p>
    <w:p w:rsidRDefault="00C96FF4" w:rsidP="00400F5C" w:rsidR="00C96FF4" w:rsidRPr="00C00672">
      <w:pPr>
        <w:jc w:val="both"/>
        <w:rPr>
          <w:sz w:val="22"/>
          <w:szCs w:val="22"/>
        </w:rPr>
      </w:pPr>
      <w:r w:rsidRPr="00C00672">
        <w:rPr>
          <w:sz w:val="22"/>
          <w:szCs w:val="22"/>
        </w:rPr>
        <w:t>Protiv ov</w:t>
      </w:r>
      <w:r w:rsidR="00B42182" w:rsidRPr="00C00672">
        <w:rPr>
          <w:sz w:val="22"/>
          <w:szCs w:val="22"/>
        </w:rPr>
        <w:t>og rješenja</w:t>
      </w:r>
      <w:r w:rsidRPr="00C0067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C00672">
        <w:rPr>
          <w:sz w:val="22"/>
          <w:szCs w:val="22"/>
        </w:rPr>
        <w:t>tog</w:t>
      </w:r>
      <w:r w:rsidRPr="00C00672">
        <w:rPr>
          <w:sz w:val="22"/>
          <w:szCs w:val="22"/>
        </w:rPr>
        <w:t>.</w:t>
      </w:r>
    </w:p>
    <w:p w:rsidRDefault="00780461" w:rsidP="00400F5C" w:rsidR="00780461" w:rsidRPr="00C00672">
      <w:pPr>
        <w:jc w:val="both"/>
        <w:rPr>
          <w:sz w:val="22"/>
          <w:szCs w:val="22"/>
        </w:rPr>
      </w:pPr>
    </w:p>
    <w:p w:rsidRDefault="00C00672" w:rsidP="00C00672" w:rsidR="00C00672" w:rsidRPr="00C00672">
      <w:pPr>
        <w:jc w:val="both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DN-a:</w:t>
      </w:r>
    </w:p>
    <w:p w:rsidRDefault="00C00672" w:rsidP="00C00672" w:rsidR="00C00672" w:rsidRPr="00C00672">
      <w:pPr>
        <w:numPr>
          <w:ilvl w:val="0"/>
          <w:numId w:val="6"/>
        </w:numPr>
        <w:jc w:val="both"/>
        <w:rPr>
          <w:sz w:val="22"/>
          <w:szCs w:val="22"/>
        </w:rPr>
      </w:pPr>
      <w:r w:rsidRPr="00C00672">
        <w:rPr>
          <w:sz w:val="22"/>
          <w:szCs w:val="22"/>
        </w:rPr>
        <w:t>stečajnom upravitelju</w:t>
      </w:r>
    </w:p>
    <w:p w:rsidRDefault="00C00672" w:rsidP="00C00672" w:rsidR="00C00672" w:rsidRPr="00C00672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C00672">
        <w:rPr>
          <w:sz w:val="22"/>
          <w:szCs w:val="22"/>
        </w:rPr>
        <w:t>razlučni</w:t>
      </w:r>
      <w:proofErr w:type="spellEnd"/>
      <w:r w:rsidRPr="00C00672">
        <w:rPr>
          <w:sz w:val="22"/>
          <w:szCs w:val="22"/>
        </w:rPr>
        <w:t xml:space="preserve"> vjerovnik - H-ABDUCO d.o.o., Slavonska avenija 6A, 10000 Zagreb, OIB:1366729892 </w:t>
      </w:r>
    </w:p>
    <w:p w:rsidRDefault="00C00672" w:rsidP="00C00672" w:rsidR="0008405F" w:rsidRPr="006435B6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C00672">
        <w:rPr>
          <w:sz w:val="22"/>
          <w:szCs w:val="22"/>
        </w:rPr>
        <w:t>e-oglasna ploča</w:t>
      </w:r>
    </w:p>
    <w:sectPr w:rsidSect="00780461" w:rsidR="0008405F" w:rsidRPr="006435B6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5D7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6A1"/>
    <w:rsid w:val="00493A62"/>
    <w:rsid w:val="004A7860"/>
    <w:rsid w:val="004B6C39"/>
    <w:rsid w:val="004D59E7"/>
    <w:rsid w:val="004F6E6B"/>
    <w:rsid w:val="00507A3D"/>
    <w:rsid w:val="00575D61"/>
    <w:rsid w:val="00580D82"/>
    <w:rsid w:val="00594BC8"/>
    <w:rsid w:val="005A660C"/>
    <w:rsid w:val="005B5359"/>
    <w:rsid w:val="005C00B9"/>
    <w:rsid w:val="005E0CD9"/>
    <w:rsid w:val="00617FD9"/>
    <w:rsid w:val="0062690E"/>
    <w:rsid w:val="006435B6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E7398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C3967"/>
    <w:rsid w:val="00BD7E4C"/>
    <w:rsid w:val="00BE2C7C"/>
    <w:rsid w:val="00BF07FB"/>
    <w:rsid w:val="00BF27EA"/>
    <w:rsid w:val="00C00672"/>
    <w:rsid w:val="00C36AB4"/>
    <w:rsid w:val="00C70A11"/>
    <w:rsid w:val="00C76195"/>
    <w:rsid w:val="00C96FF4"/>
    <w:rsid w:val="00CA66BC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39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39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39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39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39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39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3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3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248</properties:Words>
  <properties:Characters>1238</properties:Characters>
  <properties:Lines>51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2017-03-03T12:47:00Z</dcterms:created>
  <dc:creator>RH-TDU</dc:creator>
  <cp:lastModifiedBy>Mara Marčinko</cp:lastModifiedBy>
  <cp:lastPrinted>2017-03-03T12:54:00Z</cp:lastPrinted>
  <dcterms:modified xmlns:xsi="http://www.w3.org/2001/XMLSchema-instance" xsi:type="dcterms:W3CDTF">2017-03-03T12:59:00Z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