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a7a5c" w14:paraId="62a7a5c" w:rsidRDefault="00B515DF" w:rsidP="004B741D" w:rsidR="004B741D">
      <w:pPr>
        <w:jc w:val="right"/>
        <w15:collapsed w:val="false"/>
      </w:pPr>
      <w:r>
        <w:t>Broj: 6 St-</w:t>
      </w:r>
      <w:r w:rsidR="005D5206">
        <w:t>73/10-</w:t>
      </w:r>
      <w:r w:rsidR="00525B57">
        <w:t>417</w:t>
      </w:r>
    </w:p>
    <w:p w:rsidRDefault="00092B67" w:rsidP="00092B67" w:rsidR="00092B67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2B67" w:rsidP="00092B67" w:rsidR="00092B67" w:rsidRPr="00D21A2C"/>
    <w:p w:rsidRDefault="00092B67" w:rsidP="00092B67" w:rsidR="00092B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2B67" w:rsidP="00092B67" w:rsidR="00092B6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92B67" w:rsidP="004B741D" w:rsidR="00092B67">
      <w:pPr>
        <w:jc w:val="right"/>
      </w:pPr>
    </w:p>
    <w:p w:rsidRDefault="001E3E48" w:rsidP="004B741D" w:rsidR="001E3E48"/>
    <w:p w:rsidRDefault="00B14147" w:rsidP="004B741D" w:rsidR="00B14147"/>
    <w:p w:rsidRDefault="00451DD6" w:rsidP="00B14147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525B57" w:rsidR="00B14147">
      <w:pPr>
        <w:pStyle w:val="Tijeloteksta"/>
      </w:pPr>
      <w:r>
        <w:tab/>
      </w:r>
      <w:r w:rsidR="00B14147" w:rsidRPr="00B14147">
        <w:t>Trgovački sud u Osijeku, po stečajno</w:t>
      </w:r>
      <w:r w:rsidR="00092B67">
        <w:t>j sutkinji</w:t>
      </w:r>
      <w:r w:rsidR="00B14147" w:rsidRPr="00B14147">
        <w:t xml:space="preserve"> Nadi Roso, u stečajnom postupku nad dužnikom</w:t>
      </w:r>
      <w:r w:rsidR="0081398C" w:rsidRPr="0081398C">
        <w:t xml:space="preserve">: </w:t>
      </w:r>
      <w:r w:rsidR="005D5206" w:rsidRPr="005D5206">
        <w:rPr>
          <w:b/>
        </w:rPr>
        <w:t>LIMEX &amp; PARTNER d.o.o. "u stečaju" za proizvodnju i trgovinu, Donji Miholjac, Vukovarska 77/a, MBS: 030101534, OIB: 65052620195</w:t>
      </w:r>
      <w:r w:rsidR="00B14147" w:rsidRPr="00B14147">
        <w:t xml:space="preserve">, dana </w:t>
      </w:r>
      <w:r w:rsidR="00092B67">
        <w:t>25. studenog 2016.</w:t>
      </w:r>
      <w:r w:rsidR="0081398C">
        <w:t xml:space="preserve"> g.,</w:t>
      </w:r>
    </w:p>
    <w:p w:rsidRDefault="00B14147" w:rsidP="00B14147" w:rsidR="00B14147">
      <w:pPr>
        <w:pStyle w:val="Tijeloteksta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D43D85" w:rsidP="005D5206" w:rsidR="00451DD6">
      <w:pPr>
        <w:numPr>
          <w:ilvl w:val="0"/>
          <w:numId w:val="1"/>
        </w:numPr>
        <w:jc w:val="both"/>
      </w:pPr>
      <w:r>
        <w:t>Stečajni upravitelj</w:t>
      </w:r>
      <w:r w:rsidR="00B14147">
        <w:t xml:space="preserve"> </w:t>
      </w:r>
      <w:r w:rsidR="00092B67" w:rsidRPr="001B77F4">
        <w:t>V</w:t>
      </w:r>
      <w:r w:rsidR="00092B67">
        <w:t xml:space="preserve">inko Ljubičić, Osijek, </w:t>
      </w:r>
      <w:r w:rsidR="00092B67" w:rsidRPr="00DB251F">
        <w:t>Orljavska 4a</w:t>
      </w:r>
      <w:r w:rsidR="00092B67">
        <w:t xml:space="preserve">, OIB: </w:t>
      </w:r>
      <w:r w:rsidR="00092B67" w:rsidRPr="001B77F4">
        <w:t>91327367435</w:t>
      </w:r>
      <w:r w:rsidR="00092B67">
        <w:t xml:space="preserve"> </w:t>
      </w:r>
      <w:r>
        <w:t xml:space="preserve">razrješava se dužnosti stečajnog upravitelja u stečajnom postupku nad dužnikom </w:t>
      </w:r>
      <w:r w:rsidR="005D5206" w:rsidRPr="005D5206">
        <w:rPr>
          <w:b/>
        </w:rPr>
        <w:t>LIMEX &amp; PARTNER d.o.o. "u stečaju" za proizvodnju i trgovinu, Donji Miholjac, Vukovarska 77/a, MBS: 030101534, OIB: 65052620195</w:t>
      </w:r>
      <w:r w:rsidR="001E3E48">
        <w:t>.</w:t>
      </w:r>
      <w:r w:rsidR="0081398C">
        <w:t xml:space="preserve"> </w:t>
      </w:r>
      <w:r w:rsidR="001E3E48">
        <w:t xml:space="preserve"> </w:t>
      </w:r>
    </w:p>
    <w:p w:rsidRDefault="00D43D85" w:rsidP="004B741D" w:rsidR="005D5206">
      <w:pPr>
        <w:pStyle w:val="Tijeloteksta"/>
        <w:numPr>
          <w:ilvl w:val="0"/>
          <w:numId w:val="1"/>
        </w:numPr>
      </w:pPr>
      <w:r>
        <w:t xml:space="preserve">U </w:t>
      </w:r>
      <w:r w:rsidR="00451DD6">
        <w:t>stečajnom postupku</w:t>
      </w:r>
      <w:r>
        <w:t xml:space="preserve"> nad dužnikom </w:t>
      </w:r>
      <w:r w:rsidR="005D5206" w:rsidRPr="005D5206">
        <w:rPr>
          <w:b/>
        </w:rPr>
        <w:t>LIMEX &amp; PARTNER d.o.o. "u stečaju" za proizvodnju i trgovinu, Donji Miholjac, Vukovarska 77/a, MBS: 030101534, OIB: 65052620195</w:t>
      </w:r>
      <w:r w:rsidR="006A2408">
        <w:t>,</w:t>
      </w:r>
      <w:r w:rsidR="00451DD6" w:rsidRPr="00451DD6">
        <w:t xml:space="preserve"> </w:t>
      </w:r>
      <w:r>
        <w:t xml:space="preserve"> imenuje se </w:t>
      </w:r>
      <w:r w:rsidR="0081398C">
        <w:t>stečajni</w:t>
      </w:r>
      <w:r w:rsidR="00B515DF">
        <w:t xml:space="preserve"> upravitelj </w:t>
      </w:r>
      <w:r w:rsidR="00092B67" w:rsidRPr="00ED3E53">
        <w:t>Boris Ljubanović dr. sc.  iz Osijeka, Šetalište K.F. Šepera 8 c, OIB 19311655846</w:t>
      </w:r>
      <w:r w:rsidR="005D5206">
        <w:t>.</w:t>
      </w:r>
    </w:p>
    <w:p w:rsidRDefault="00F55EB2" w:rsidP="004B741D" w:rsidR="00F55EB2">
      <w:pPr>
        <w:pStyle w:val="Tijeloteksta"/>
        <w:numPr>
          <w:ilvl w:val="0"/>
          <w:numId w:val="1"/>
        </w:numPr>
      </w:pPr>
      <w:r>
        <w:t>S</w:t>
      </w:r>
      <w:r w:rsidR="004B741D">
        <w:t>tečajni upravitelj</w:t>
      </w:r>
      <w:r>
        <w:t xml:space="preserve"> </w:t>
      </w:r>
      <w:r w:rsidR="00092B67">
        <w:t>Vinko Ljubičić</w:t>
      </w:r>
      <w:r w:rsidR="005D5206" w:rsidRPr="005D0138">
        <w:t xml:space="preserve"> iz Osijeka</w:t>
      </w:r>
      <w:r w:rsidR="005D5206">
        <w:t xml:space="preserve"> </w:t>
      </w:r>
      <w:r w:rsidR="004B741D">
        <w:t xml:space="preserve">dužan je </w:t>
      </w:r>
      <w:r w:rsidR="00A16750">
        <w:t xml:space="preserve">izvršiti predaju svoje dužnosti te primopredaju cjelokupne dokumentacije stečajnog dužnika stečajnom upravitelju dr. sc. Borisu Ljubanović iz Osijeka </w:t>
      </w:r>
      <w:r w:rsidR="004B741D">
        <w:t xml:space="preserve"> u roku od </w:t>
      </w:r>
      <w:r w:rsidR="00A16750">
        <w:t>3</w:t>
      </w:r>
      <w:r w:rsidR="004B741D">
        <w:t xml:space="preserve"> dana </w:t>
      </w:r>
      <w:r>
        <w:t>od dana pravomoćnosti ovoga rješenja</w:t>
      </w:r>
      <w:r w:rsidR="00786F1E">
        <w:t>, pod zakonskim posljedicama</w:t>
      </w:r>
      <w:r w:rsidR="00A16750">
        <w:t xml:space="preserve"> (čl. 23 st. 6 SZ)</w:t>
      </w:r>
      <w:r>
        <w:t>.</w:t>
      </w:r>
    </w:p>
    <w:p w:rsidRDefault="00F55EB2" w:rsidP="004B741D" w:rsidR="004B741D">
      <w:pPr>
        <w:pStyle w:val="Tijeloteksta"/>
        <w:numPr>
          <w:ilvl w:val="0"/>
          <w:numId w:val="1"/>
        </w:numPr>
      </w:pPr>
      <w:r>
        <w:t>Stečajn</w:t>
      </w:r>
      <w:r w:rsidR="0081398C">
        <w:t>i</w:t>
      </w:r>
      <w:r>
        <w:t xml:space="preserve"> upravitelj </w:t>
      </w:r>
      <w:r w:rsidR="004325DA">
        <w:t>iz točke 2. ovog rješenja dužan</w:t>
      </w:r>
      <w:r>
        <w:t xml:space="preserve"> je u roku od </w:t>
      </w:r>
      <w:r w:rsidR="00A16750">
        <w:t>15</w:t>
      </w:r>
      <w:r>
        <w:t xml:space="preserve"> dana od pravomoćnosti ovog rješenja </w:t>
      </w:r>
      <w:r w:rsidR="004B741D">
        <w:t xml:space="preserve">dostaviti stečajnom sucu izvješće o financijsko gospodarskom stanju stečajnog dužnika, te </w:t>
      </w:r>
      <w:r w:rsidR="00786F1E">
        <w:t xml:space="preserve">radnjama za </w:t>
      </w:r>
      <w:r w:rsidR="004B741D">
        <w:t xml:space="preserve"> prov</w:t>
      </w:r>
      <w:r>
        <w:t>edb</w:t>
      </w:r>
      <w:r w:rsidR="00786F1E">
        <w:t>u</w:t>
      </w:r>
      <w:r w:rsidR="004B741D">
        <w:t xml:space="preserve"> stečajnog postupka nad njegovom imovinom.</w:t>
      </w:r>
    </w:p>
    <w:p w:rsidRDefault="00F55EB2" w:rsidP="004B741D" w:rsidR="00B95216" w:rsidRPr="00B95216">
      <w:pPr>
        <w:pStyle w:val="Tijeloteksta"/>
        <w:numPr>
          <w:ilvl w:val="0"/>
          <w:numId w:val="1"/>
        </w:numPr>
      </w:pPr>
      <w:r>
        <w:t>S</w:t>
      </w:r>
      <w:r w:rsidR="004B741D">
        <w:t>tečajn</w:t>
      </w:r>
      <w:r w:rsidR="0081398C">
        <w:t>i</w:t>
      </w:r>
      <w:r w:rsidR="004B741D">
        <w:t xml:space="preserve"> upravitelj</w:t>
      </w:r>
      <w:r>
        <w:t xml:space="preserve">i </w:t>
      </w:r>
      <w:r w:rsidR="00A16750">
        <w:t xml:space="preserve">dr. sc. </w:t>
      </w:r>
      <w:r w:rsidR="00092B67">
        <w:t>Boris Ljubanović iz Osijeka</w:t>
      </w:r>
      <w:r w:rsidR="005D5206">
        <w:t xml:space="preserve"> </w:t>
      </w:r>
      <w:r w:rsidR="004B741D">
        <w:t>ovlašten je stupiti u poslovne prostorije dužnika, te tamo provesti sve radnje</w:t>
      </w:r>
      <w:r>
        <w:t>, izvršiti uvid u knjige i svu poslovnu dokumentaciju dužnika</w:t>
      </w:r>
      <w:r w:rsidR="004B741D">
        <w:t>.</w:t>
      </w:r>
    </w:p>
    <w:p w:rsidRDefault="006A2408" w:rsidP="004B741D" w:rsidR="006A2408">
      <w:pPr>
        <w:pStyle w:val="Tijeloteksta"/>
        <w:rPr>
          <w:b/>
          <w:bCs/>
        </w:rPr>
      </w:pPr>
    </w:p>
    <w:p w:rsidRDefault="004B741D" w:rsidP="00B95216" w:rsidR="00CE19FA">
      <w:pPr>
        <w:pStyle w:val="Tijeloteksta"/>
        <w:jc w:val="center"/>
        <w:rPr>
          <w:bCs/>
        </w:rPr>
      </w:pPr>
      <w:r w:rsidRPr="00451DD6">
        <w:rPr>
          <w:bCs/>
        </w:rPr>
        <w:t>Obrazloženje</w:t>
      </w:r>
    </w:p>
    <w:p w:rsidRDefault="001E3E48" w:rsidP="001E3E48" w:rsidR="001E3E48" w:rsidRPr="00CE19FA">
      <w:pPr>
        <w:pStyle w:val="Tijeloteksta"/>
        <w:rPr>
          <w:bCs/>
        </w:rPr>
      </w:pPr>
    </w:p>
    <w:p w:rsidRDefault="00857D02" w:rsidP="00786F1E" w:rsidR="0067186E">
      <w:pPr>
        <w:pStyle w:val="Tijeloteksta"/>
        <w:rPr>
          <w:bCs/>
        </w:rPr>
      </w:pPr>
      <w:r>
        <w:rPr>
          <w:bCs/>
        </w:rPr>
        <w:tab/>
      </w:r>
      <w:r w:rsidR="0081398C">
        <w:rPr>
          <w:bCs/>
        </w:rPr>
        <w:t xml:space="preserve">Rješenjem Trgovačkog suda u Osijeku </w:t>
      </w:r>
      <w:r w:rsidR="00B515DF">
        <w:rPr>
          <w:bCs/>
        </w:rPr>
        <w:t>broj St-</w:t>
      </w:r>
      <w:r w:rsidR="004325DA">
        <w:rPr>
          <w:bCs/>
        </w:rPr>
        <w:t xml:space="preserve">73/10 od </w:t>
      </w:r>
      <w:r w:rsidR="00A16750">
        <w:rPr>
          <w:bCs/>
        </w:rPr>
        <w:t>26. veljače 2015. g.</w:t>
      </w:r>
      <w:r w:rsidR="004325DA">
        <w:rPr>
          <w:bCs/>
        </w:rPr>
        <w:t xml:space="preserve"> </w:t>
      </w:r>
      <w:r w:rsidR="00092B67">
        <w:rPr>
          <w:bCs/>
        </w:rPr>
        <w:t>Vinko Ljubičić</w:t>
      </w:r>
      <w:r w:rsidR="004325DA">
        <w:rPr>
          <w:bCs/>
        </w:rPr>
        <w:t xml:space="preserve"> iz Osijeka </w:t>
      </w:r>
      <w:r w:rsidR="00B515DF">
        <w:rPr>
          <w:bCs/>
        </w:rPr>
        <w:t xml:space="preserve">imenovan </w:t>
      </w:r>
      <w:r w:rsidR="0081398C">
        <w:rPr>
          <w:bCs/>
        </w:rPr>
        <w:t xml:space="preserve">je </w:t>
      </w:r>
      <w:r w:rsidR="00B515DF">
        <w:rPr>
          <w:bCs/>
        </w:rPr>
        <w:t xml:space="preserve">stečajnim upraviteljem u ovoj pravnoj stvari. </w:t>
      </w:r>
    </w:p>
    <w:p w:rsidRDefault="002E462D" w:rsidP="00786F1E" w:rsidR="002E462D">
      <w:pPr>
        <w:pStyle w:val="Tijeloteksta"/>
        <w:rPr>
          <w:bCs/>
        </w:rPr>
      </w:pPr>
    </w:p>
    <w:p w:rsidRDefault="002E462D" w:rsidP="002E462D" w:rsidR="004325DA">
      <w:pPr>
        <w:pStyle w:val="Tijeloteksta"/>
        <w:rPr>
          <w:bCs/>
        </w:rPr>
      </w:pPr>
      <w:r>
        <w:rPr>
          <w:bCs/>
        </w:rPr>
        <w:tab/>
      </w:r>
    </w:p>
    <w:p w:rsidRDefault="004325DA" w:rsidP="004325DA" w:rsidR="004325DA">
      <w:pPr>
        <w:jc w:val="right"/>
      </w:pPr>
      <w:r>
        <w:lastRenderedPageBreak/>
        <w:t>Broj: 6 St-73/10-</w:t>
      </w:r>
      <w:r w:rsidR="000013D0">
        <w:t>417</w:t>
      </w:r>
    </w:p>
    <w:p w:rsidRDefault="000013D0" w:rsidP="004325DA" w:rsidR="000013D0">
      <w:pPr>
        <w:jc w:val="right"/>
      </w:pPr>
    </w:p>
    <w:p w:rsidRDefault="000013D0" w:rsidP="004325DA" w:rsidR="000013D0">
      <w:pPr>
        <w:jc w:val="right"/>
      </w:pPr>
    </w:p>
    <w:p w:rsidRDefault="000013D0" w:rsidP="004325DA" w:rsidR="000013D0">
      <w:pPr>
        <w:jc w:val="right"/>
      </w:pPr>
    </w:p>
    <w:p w:rsidRDefault="004325DA" w:rsidP="002E462D" w:rsidR="004325DA">
      <w:pPr>
        <w:pStyle w:val="Tijeloteksta"/>
        <w:rPr>
          <w:bCs/>
        </w:rPr>
      </w:pPr>
    </w:p>
    <w:p w:rsidRDefault="00A16750" w:rsidP="00A16750" w:rsidR="000013D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21. studenog 2016. g., stečajni upravitelj Vinko Ljubičić predložio je  da ga se razriješi dužnosti stečajnog upravitelja </w:t>
      </w:r>
      <w:r w:rsidR="000013D0">
        <w:rPr>
          <w:rFonts w:hAnsi="Times New Roman" w:ascii="Times New Roman"/>
          <w:sz w:val="24"/>
          <w:szCs w:val="24"/>
        </w:rPr>
        <w:t>navodeći da nije u mogućnosti zbog zdravstvenih teškoća kvalitetno i na vrijeme obavljati poslove stečajnog upravitelja. Ujedno navodi da ukoliko se usvoji njegova zamolba odriče se prava na isplatu eventualne nagrade za rad za obavljene poslove.</w:t>
      </w:r>
    </w:p>
    <w:p w:rsidRDefault="00A16750" w:rsidP="00A16750" w:rsidR="00A1675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A16750" w:rsidP="000013D0" w:rsidR="000013D0">
      <w:pPr>
        <w:pStyle w:val="Tijeloteksta"/>
        <w:ind w:firstLine="708"/>
      </w:pPr>
      <w:r>
        <w:t xml:space="preserve">Slijedom navedenog valjalo je sukladno čl. </w:t>
      </w:r>
      <w:r w:rsidR="000013D0">
        <w:t>27</w:t>
      </w:r>
      <w:r>
        <w:t xml:space="preserve"> st. 5 </w:t>
      </w:r>
      <w:r w:rsidR="000013D0">
        <w:t>Stečajnog zakona („Narodne novine“ broj 44/96, 29/99, 129/00, 123/03, 197/03  187/04, 82/06,  116/10, 25/12 i 133/12  u daljnjem tekstu SZ) odlučio kao u izreci pod točkom 1.</w:t>
      </w:r>
    </w:p>
    <w:p w:rsidRDefault="00E02941" w:rsidP="000013D0" w:rsidR="00E02941" w:rsidRPr="000013D0">
      <w:pPr>
        <w:pStyle w:val="Bezproreda"/>
        <w:tabs>
          <w:tab w:pos="1935" w:val="left"/>
          <w:tab w:pos="2355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2E462D" w:rsidP="004B741D" w:rsidR="00CE19FA">
      <w:pPr>
        <w:pStyle w:val="Tijeloteksta"/>
      </w:pPr>
      <w:r>
        <w:tab/>
        <w:t xml:space="preserve">Sukladno čl. 27 st. 8 SZ valjalo je zajedno s rješenjem o razrješenju stečajnog upravitelja odlučiti o imenovanju novog stečajnog upravitelja te je sud odlučio kao u izreci pod točkom </w:t>
      </w:r>
      <w:r w:rsidR="000013D0">
        <w:t>2</w:t>
      </w:r>
      <w:r>
        <w:t>.</w:t>
      </w:r>
    </w:p>
    <w:p w:rsidRDefault="000013D0" w:rsidP="004B741D" w:rsidR="000013D0">
      <w:pPr>
        <w:pStyle w:val="Tijeloteksta"/>
      </w:pPr>
    </w:p>
    <w:p w:rsidRDefault="000013D0" w:rsidP="004B741D" w:rsidR="000013D0" w:rsidRPr="0033328B">
      <w:pPr>
        <w:pStyle w:val="Tijeloteksta"/>
        <w:rPr>
          <w:bCs/>
        </w:rPr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092B67">
        <w:t>25. studenog</w:t>
      </w:r>
      <w:r w:rsidR="0081398C">
        <w:t xml:space="preserve"> 201</w:t>
      </w:r>
      <w:r w:rsidR="00092B67">
        <w:t>6</w:t>
      </w:r>
      <w:r w:rsidR="0081398C">
        <w:t>. g.</w:t>
      </w:r>
    </w:p>
    <w:p w:rsidRDefault="007242CD" w:rsidP="004B741D" w:rsidR="007242CD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451DD6" w:rsidP="004B741D" w:rsidR="007242CD">
      <w:pPr>
        <w:pStyle w:val="Tijeloteksta"/>
        <w:jc w:val="left"/>
      </w:pPr>
      <w:r>
        <w:t>Danijela Sekulić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57D02">
        <w:tab/>
      </w:r>
      <w:r w:rsidR="00CE19FA">
        <w:t xml:space="preserve">              </w:t>
      </w:r>
      <w:r w:rsidR="00092B67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092B67">
        <w:t xml:space="preserve">  </w:t>
      </w:r>
      <w:r w:rsidR="00857D02">
        <w:t xml:space="preserve"> </w:t>
      </w:r>
      <w:r w:rsidR="00451DD6">
        <w:t>Nada Roso</w:t>
      </w: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7242CD">
      <w:pPr>
        <w:pStyle w:val="Tijeloteksta"/>
        <w:jc w:val="left"/>
      </w:pPr>
      <w:r>
        <w:t xml:space="preserve">Protiv </w:t>
      </w:r>
      <w:r w:rsidR="002E462D">
        <w:t>rješenja o razrješenju stečajnog upravitelja pravo na žalbu imaju samo stečajni vjerovnici (čl. 27 st. 4 SZ).</w:t>
      </w:r>
      <w:r>
        <w:t xml:space="preserve"> 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4B741D" w:rsidP="00857D02" w:rsidR="009807E2">
      <w:pPr>
        <w:pStyle w:val="Tijeloteksta"/>
        <w:numPr>
          <w:ilvl w:val="0"/>
          <w:numId w:val="3"/>
        </w:numPr>
        <w:jc w:val="left"/>
      </w:pPr>
      <w:r>
        <w:t>stečajni upravitelj</w:t>
      </w:r>
      <w:r w:rsidR="00786F1E">
        <w:t xml:space="preserve"> – </w:t>
      </w:r>
      <w:r w:rsidR="000013D0">
        <w:t xml:space="preserve">dr. sc. </w:t>
      </w:r>
      <w:r w:rsidR="00092B67">
        <w:t>Boris Ljubanović</w:t>
      </w:r>
    </w:p>
    <w:p w:rsidRDefault="00A14779" w:rsidP="00857D02" w:rsidR="00A14779">
      <w:pPr>
        <w:pStyle w:val="Tijeloteksta"/>
        <w:numPr>
          <w:ilvl w:val="0"/>
          <w:numId w:val="3"/>
        </w:numPr>
        <w:jc w:val="left"/>
      </w:pPr>
      <w:r>
        <w:t>st</w:t>
      </w:r>
      <w:r w:rsidR="00786F1E">
        <w:t>ečajn</w:t>
      </w:r>
      <w:r w:rsidR="0081398C">
        <w:t>i</w:t>
      </w:r>
      <w:r w:rsidR="00786F1E">
        <w:t xml:space="preserve"> upravitelj</w:t>
      </w:r>
      <w:r w:rsidR="00260B29">
        <w:t xml:space="preserve"> Vinko Ljubičić</w:t>
      </w:r>
    </w:p>
    <w:p w:rsidRDefault="00786F1E" w:rsidP="0033328B" w:rsidR="0067186E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0013D0" w:rsidP="00B24812" w:rsidR="00B24812">
      <w:pPr>
        <w:pStyle w:val="Tijeloteksta"/>
        <w:numPr>
          <w:ilvl w:val="0"/>
          <w:numId w:val="3"/>
        </w:numPr>
        <w:jc w:val="left"/>
      </w:pPr>
      <w:r>
        <w:t>e-</w:t>
      </w:r>
      <w:r w:rsidR="0033328B">
        <w:t>ogl.pl.</w:t>
      </w:r>
      <w:r>
        <w:t xml:space="preserve"> uz podnesak st. uprav. od 21.11.2016. g.</w:t>
      </w:r>
    </w:p>
    <w:p w:rsidRDefault="00B24812" w:rsidP="00B24812" w:rsidR="00B24812">
      <w:pPr>
        <w:pStyle w:val="Tijeloteksta"/>
        <w:jc w:val="left"/>
      </w:pPr>
      <w:r>
        <w:t>Nakon pravomoćnosti</w:t>
      </w:r>
    </w:p>
    <w:p w:rsidRDefault="00B24812" w:rsidP="00B24812" w:rsidR="00B24812">
      <w:pPr>
        <w:pStyle w:val="Tijeloteksta"/>
        <w:numPr>
          <w:ilvl w:val="0"/>
          <w:numId w:val="3"/>
        </w:numPr>
        <w:jc w:val="left"/>
      </w:pPr>
      <w:r>
        <w:t>Registar - ovdje</w:t>
      </w:r>
    </w:p>
    <w:p w:rsidRDefault="000013D0" w:rsidP="00B24812" w:rsidR="00B24812">
      <w:pPr>
        <w:pStyle w:val="Tijeloteksta"/>
        <w:numPr>
          <w:ilvl w:val="0"/>
          <w:numId w:val="3"/>
        </w:numPr>
        <w:jc w:val="left"/>
      </w:pPr>
      <w:r>
        <w:t>R-15.12.</w:t>
      </w:r>
    </w:p>
    <w:p w:rsidRDefault="00B24812" w:rsidP="00B24812" w:rsidR="00B24812">
      <w:pPr>
        <w:pStyle w:val="Tijeloteksta"/>
        <w:jc w:val="left"/>
      </w:pPr>
    </w:p>
    <w:p w:rsidRDefault="00B24812" w:rsidP="00B24812" w:rsidR="00B24812">
      <w:pPr>
        <w:pStyle w:val="Tijeloteksta"/>
        <w:jc w:val="left"/>
      </w:pPr>
    </w:p>
    <w:p w:rsidRDefault="00B24812" w:rsidP="00B24812" w:rsidR="00B24812">
      <w:pPr>
        <w:pStyle w:val="Tijeloteksta"/>
        <w:jc w:val="left"/>
      </w:pPr>
    </w:p>
    <w:p w:rsidRDefault="004B741D" w:rsidP="004B741D" w:rsidR="004B741D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B303CE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bookmarkStart w:name="_GoBack" w:id="0"/>
      <w:bookmarkEnd w:id="0"/>
    </w:p>
    <w:p w:rsidRDefault="00451DD6" w:rsidR="00451DD6"/>
    <w:sectPr w:rsidSect="00B14147"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pgNumType w:chapStyle="1" w:start="1" w:fmt="numberInDash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0099" w:rsidR="002A0099">
      <w:r>
        <w:separator/>
      </w:r>
    </w:p>
  </w:endnote>
  <w:endnote w:id="0" w:type="continuationSeparator">
    <w:p w:rsidRDefault="002A0099" w:rsidR="002A00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0099" w:rsidR="002A0099">
      <w:r>
        <w:separator/>
      </w:r>
    </w:p>
  </w:footnote>
  <w:footnote w:id="0" w:type="continuationSeparator">
    <w:p w:rsidRDefault="002A0099" w:rsidR="002A00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147" w:rsidR="00B14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303CE">
      <w:rPr>
        <w:noProof/>
      </w:rPr>
      <w:t>- 3 -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13D0"/>
    <w:rsid w:val="00003A35"/>
    <w:rsid w:val="0001202A"/>
    <w:rsid w:val="0005396D"/>
    <w:rsid w:val="00082AE0"/>
    <w:rsid w:val="00086232"/>
    <w:rsid w:val="00092B67"/>
    <w:rsid w:val="000C20F1"/>
    <w:rsid w:val="000E414B"/>
    <w:rsid w:val="0016016C"/>
    <w:rsid w:val="00163019"/>
    <w:rsid w:val="001635ED"/>
    <w:rsid w:val="0019752C"/>
    <w:rsid w:val="001A0170"/>
    <w:rsid w:val="001A6201"/>
    <w:rsid w:val="001E3E48"/>
    <w:rsid w:val="001E75FC"/>
    <w:rsid w:val="002142C7"/>
    <w:rsid w:val="0021564C"/>
    <w:rsid w:val="00223C8E"/>
    <w:rsid w:val="00255E1A"/>
    <w:rsid w:val="00260B29"/>
    <w:rsid w:val="00263692"/>
    <w:rsid w:val="00291B9C"/>
    <w:rsid w:val="002A0099"/>
    <w:rsid w:val="002E462D"/>
    <w:rsid w:val="00313F98"/>
    <w:rsid w:val="003258FC"/>
    <w:rsid w:val="00325955"/>
    <w:rsid w:val="00327B99"/>
    <w:rsid w:val="0033328B"/>
    <w:rsid w:val="00341886"/>
    <w:rsid w:val="00366021"/>
    <w:rsid w:val="00387A2B"/>
    <w:rsid w:val="003B0E86"/>
    <w:rsid w:val="003B4C28"/>
    <w:rsid w:val="003E08E5"/>
    <w:rsid w:val="003E147C"/>
    <w:rsid w:val="003F28A4"/>
    <w:rsid w:val="004325DA"/>
    <w:rsid w:val="00451DD6"/>
    <w:rsid w:val="004806AD"/>
    <w:rsid w:val="00497410"/>
    <w:rsid w:val="004B741D"/>
    <w:rsid w:val="004E5065"/>
    <w:rsid w:val="00500BBD"/>
    <w:rsid w:val="00504A69"/>
    <w:rsid w:val="00525B57"/>
    <w:rsid w:val="0055624C"/>
    <w:rsid w:val="005B403D"/>
    <w:rsid w:val="005D20E7"/>
    <w:rsid w:val="005D5206"/>
    <w:rsid w:val="00607E75"/>
    <w:rsid w:val="006235FB"/>
    <w:rsid w:val="0067186E"/>
    <w:rsid w:val="006837ED"/>
    <w:rsid w:val="006A2408"/>
    <w:rsid w:val="006A56C2"/>
    <w:rsid w:val="006F1383"/>
    <w:rsid w:val="007242CD"/>
    <w:rsid w:val="00725641"/>
    <w:rsid w:val="0074711B"/>
    <w:rsid w:val="00786F1E"/>
    <w:rsid w:val="007C1241"/>
    <w:rsid w:val="0080666F"/>
    <w:rsid w:val="0081398C"/>
    <w:rsid w:val="00845777"/>
    <w:rsid w:val="00857D02"/>
    <w:rsid w:val="008737C5"/>
    <w:rsid w:val="0088689D"/>
    <w:rsid w:val="009001D6"/>
    <w:rsid w:val="00935547"/>
    <w:rsid w:val="00961D63"/>
    <w:rsid w:val="009729EC"/>
    <w:rsid w:val="009807E2"/>
    <w:rsid w:val="00994095"/>
    <w:rsid w:val="009C13EB"/>
    <w:rsid w:val="00A025E8"/>
    <w:rsid w:val="00A07AC6"/>
    <w:rsid w:val="00A14779"/>
    <w:rsid w:val="00A16750"/>
    <w:rsid w:val="00A402F9"/>
    <w:rsid w:val="00A4298E"/>
    <w:rsid w:val="00A91ED3"/>
    <w:rsid w:val="00AB56F9"/>
    <w:rsid w:val="00AD24AA"/>
    <w:rsid w:val="00B11D59"/>
    <w:rsid w:val="00B14147"/>
    <w:rsid w:val="00B24812"/>
    <w:rsid w:val="00B303CE"/>
    <w:rsid w:val="00B41F79"/>
    <w:rsid w:val="00B515DF"/>
    <w:rsid w:val="00B86072"/>
    <w:rsid w:val="00B95216"/>
    <w:rsid w:val="00BC33DE"/>
    <w:rsid w:val="00C15361"/>
    <w:rsid w:val="00C26291"/>
    <w:rsid w:val="00C3548B"/>
    <w:rsid w:val="00C9197B"/>
    <w:rsid w:val="00CA5EA9"/>
    <w:rsid w:val="00CE19FA"/>
    <w:rsid w:val="00CF4431"/>
    <w:rsid w:val="00D178DC"/>
    <w:rsid w:val="00D17A08"/>
    <w:rsid w:val="00D217E4"/>
    <w:rsid w:val="00D43D85"/>
    <w:rsid w:val="00D64559"/>
    <w:rsid w:val="00D85A5F"/>
    <w:rsid w:val="00D86163"/>
    <w:rsid w:val="00DA782C"/>
    <w:rsid w:val="00DC7BF5"/>
    <w:rsid w:val="00DE58F9"/>
    <w:rsid w:val="00E02941"/>
    <w:rsid w:val="00E1321F"/>
    <w:rsid w:val="00E33E37"/>
    <w:rsid w:val="00E430E2"/>
    <w:rsid w:val="00E55AA4"/>
    <w:rsid w:val="00EB3D75"/>
    <w:rsid w:val="00ED0232"/>
    <w:rsid w:val="00F31CE7"/>
    <w:rsid w:val="00F32889"/>
    <w:rsid w:val="00F435F7"/>
    <w:rsid w:val="00F55EB2"/>
    <w:rsid w:val="00F618C3"/>
    <w:rsid w:val="00F76EF7"/>
    <w:rsid w:val="00F80660"/>
    <w:rsid w:val="00F8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092B67"/>
    <w:rPr>
      <w:b/>
      <w:bCs/>
    </w:rPr>
  </w:style>
  <w:style w:styleId="Bezproreda" w:type="paragraph">
    <w:name w:val="No Spacing"/>
    <w:uiPriority w:val="1"/>
    <w:qFormat/>
    <w:rsid w:val="00A16750"/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B303C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303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03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03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03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092B67"/>
    <w:rPr>
      <w:b/>
      <w:bCs/>
    </w:rPr>
  </w:style>
  <w:style w:styleId="Bezproreda" w:type="paragraph">
    <w:name w:val="No Spacing"/>
    <w:uiPriority w:val="1"/>
    <w:qFormat/>
    <w:rsid w:val="00A16750"/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B303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303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03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03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03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2010.</izvorni_sadrzaj>
    <derivirana_varijabla naziv="DomainObject.Predmet.DatumOsnivanja_1">24. kolovoza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St-73/2010</izvorni_sadrzaj>
    <derivirana_varijabla naziv="DomainObject.Predmet.OznakaBroj_1">St-73/2010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LIMEX&amp;PARTNER d.o.o. DONJI MIHOLJAC</izvorni_sadrzaj>
    <derivirana_varijabla naziv="DomainObject.Predmet.ProtustrankaFormated_1">  LIMEX&amp;PARTNER d.o.o. DONJI MIHOLJAC</derivirana_varijabla>
  </DomainObject.Predmet.ProtustrankaFormated>
  <DomainObject.Predmet.ProtustrankaFormatedOIB>
    <izvorni_sadrzaj>  LIMEX&amp;PARTNER d.o.o. DONJI MIHOLJAC, OIB 65052620195</izvorni_sadrzaj>
    <derivirana_varijabla naziv="DomainObject.Predmet.ProtustrankaFormatedOIB_1">  LIMEX&amp;PARTNER d.o.o. DONJI MIHOLJAC, OIB 65052620195</derivirana_varijabla>
  </DomainObject.Predmet.ProtustrankaFormatedOIB>
  <DomainObject.Predmet.ProtustrankaFormatedWithAdress>
    <izvorni_sadrzaj> LIMEX&amp;PARTNER d.o.o. DONJI MIHOLJAC, Vukovarska 77A, 31540 Donji Miholjac</izvorni_sadrzaj>
    <derivirana_varijabla naziv="DomainObject.Predmet.ProtustrankaFormatedWithAdress_1"> LIMEX&amp;PARTNER d.o.o. DONJI MIHOLJAC, Vukovarska 77A, 31540 Donji Miholjac</derivirana_varijabla>
  </DomainObject.Predmet.ProtustrankaFormatedWithAdress>
  <DomainObject.Predmet.ProtustrankaFormatedWithAdressOIB>
    <izvorni_sadrzaj> LIMEX&amp;PARTNER d.o.o. DONJI MIHOLJAC, OIB 65052620195, Vukovarska 77A, 31540 Donji Miholjac</izvorni_sadrzaj>
    <derivirana_varijabla naziv="DomainObject.Predmet.ProtustrankaFormatedWithAdressOIB_1"> LIMEX&amp;PARTNER d.o.o. DONJI MIHOLJAC, OIB 65052620195, Vukovarska 77A, 31540 Donji Miholjac</derivirana_varijabla>
  </DomainObject.Predmet.ProtustrankaFormatedWithAdressOIB>
  <DomainObject.Predmet.ProtustrankaWithAdress>
    <izvorni_sadrzaj>LIMEX&amp;PARTNER d.o.o. DONJI MIHOLJAC Vukovarska 77A, 31540 Donji Miholjac</izvorni_sadrzaj>
    <derivirana_varijabla naziv="DomainObject.Predmet.ProtustrankaWithAdress_1">LIMEX&amp;PARTNER d.o.o. DONJI MIHOLJAC Vukovarska 77A, 31540 Donji Miholjac</derivirana_varijabla>
  </DomainObject.Predmet.ProtustrankaWithAdress>
  <DomainObject.Predmet.ProtustrankaWithAdressOIB>
    <izvorni_sadrzaj>LIMEX&amp;PARTNER d.o.o. DONJI MIHOLJAC, OIB 65052620195, Vukovarska 77A, 31540 Donji Miholjac</izvorni_sadrzaj>
    <derivirana_varijabla naziv="DomainObject.Predmet.ProtustrankaWithAdressOIB_1">LIMEX&amp;PARTNER d.o.o. DONJI MIHOLJAC, OIB 65052620195, Vukovarska 77A, 31540 Donji Miholjac</derivirana_varijabla>
  </DomainObject.Predmet.ProtustrankaWithAdressOIB>
  <DomainObject.Predmet.ProtustrankaNazivFormated>
    <izvorni_sadrzaj>LIMEX&amp;PARTNER d.o.o. DONJI MIHOLJAC</izvorni_sadrzaj>
    <derivirana_varijabla naziv="DomainObject.Predmet.ProtustrankaNazivFormated_1">LIMEX&amp;PARTNER d.o.o. DONJI MIHOLJAC</derivirana_varijabla>
  </DomainObject.Predmet.ProtustrankaNazivFormated>
  <DomainObject.Predmet.ProtustrankaNazivFormatedOIB>
    <izvorni_sadrzaj>LIMEX&amp;PARTNER d.o.o. DONJI MIHOLJAC, OIB 65052620195</izvorni_sadrzaj>
    <derivirana_varijabla naziv="DomainObject.Predmet.ProtustrankaNazivFormatedOIB_1">LIMEX&amp;PARTNER d.o.o. DONJI MIHOLJAC, OIB 65052620195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FAKTOR društvo s ograničenom odgovornošću za factoring; PRIVREDNA BANKA ZAGREB - DIONIČKO DRUŠTVO; REPUBLIKA HRVATSKA MINISTARSTVO FINANCIJA; KLIO d.o.o. za trgovinu i promet nekretninama; JADROAGENT međunarodna pomorska i prometna agencija, d. d.; PAN - papirna industrija - TRGOPROMET dioničko društvo u stečaju; TERA TEHNOPOLIS d.o.o.; REPUBLIKA HRVATSKA; HYPO ALPE-ADRIA-LEASING društvo s ograničenom odgovornošću za leasing; PRIVREDNA BANKA ZAGREB - DIONIČKO DRUŠTVO; VB LEASING Zagreb; Ivan Pobi; MECHEL SERVICE STAHLHANDEL VETING društvo s ograničenom odgovornošću za proizvodnju i trgovinu u likvidaciji; TURBO-ZG d.o.o. za unutarnju i vanjsku trgovinu; CROATIA FACTORING d.o.o. za factoring; HYPO ALPE-ADRIA-BANK dioničko društvo; Petar Tučanac; PRIVREDNA BANKA d.d.; MERSTEEL d.o.o. za trgovinu i usluge u likvidaciji; IMPULS-LEASING društvo s ograničenom odgovornošću za leasing; QIQO doo; GRAD DONJI MIHOLJAC; CROATIA FACTORING d.o.o. za factoring; BREMSE d.o.o. za održavanje automobila, unutrašnju i vanjsku trgovinu na malo i veliko</izvorni_sadrzaj>
    <derivirana_varijabla naziv="DomainObject.Predmet.StrankaFormated_1">  PRVI FAKTOR društvo s ograničenom odgovornošću za factoring; PRIVREDNA BANKA ZAGREB - DIONIČKO DRUŠTVO; REPUBLIKA HRVATSKA MINISTARSTVO FINANCIJA; KLIO d.o.o. za trgovinu i promet nekretninama; JADROAGENT međunarodna pomorska i prometna agencija, d. d.; PAN - papirna industrija - TRGOPROMET dioničko društvo u stečaju; TERA TEHNOPOLIS d.o.o.; REPUBLIKA HRVATSKA; HYPO ALPE-ADRIA-LEASING društvo s ograničenom odgovornošću za leasing; PRIVREDNA BANKA ZAGREB - DIONIČKO DRUŠTVO; VB LEASING Zagreb; Ivan Pobi; MECHEL SERVICE STAHLHANDEL VETING društvo s ograničenom odgovornošću za proizvodnju i trgovinu u likvidaciji; TURBO-ZG d.o.o. za unutarnju i vanjsku trgovinu; CROATIA FACTORING d.o.o. za factoring; HYPO ALPE-ADRIA-BANK dioničko društvo; Petar Tučanac; PRIVREDNA BANKA d.d.; MERSTEEL d.o.o. za trgovinu i usluge u likvidaciji; IMPULS-LEASING društvo s ograničenom odgovornošću za leasing; QIQO doo; GRAD DONJI MIHOLJAC; CROATIA FACTORING d.o.o. za factoring; BREMSE d.o.o. za održavanje automobila, unutrašnju i vanjsku trgovinu na malo i veliko</derivirana_varijabla>
  </DomainObject.Predmet.StrankaFormated>
  <DomainObject.Predmet.StrankaFormatedOIB>
    <izvorni_sadrzaj>  PRVI FAKTOR društvo s ograničenom odgovornošću za factoring, OIB 63278028623; PRIVREDNA BANKA ZAGREB - DIONIČKO DRUŠTVO, OIB 02535697732; REPUBLIKA HRVATSKA MINISTARSTVO FINANCIJA, OIB 18683136487; KLIO d.o.o. za trgovinu i promet nekretninama, OIB 56484429920; JADROAGENT međunarodna pomorska i prometna agencija, d. d., OIB 95976200516; PAN - papirna industrija - TRGOPROMET dioničko društvo u stečaju, OIB 53266342722; TERA TEHNOPOLIS d.o.o., OIB 39077073015; REPUBLIKA HRVATSKA, OIB 52634238587; HYPO ALPE-ADRIA-LEASING društvo s ograničenom odgovornošću za leasing, OIB 03153152979; PRIVREDNA BANKA ZAGREB - DIONIČKO DRUŠTVO, OIB 02535697732; VB LEASING Zagreb, OIB 55525619967; Ivan Pobi, OIB 51470021164; MECHEL SERVICE STAHLHANDEL VETING društvo s ograničenom odgovornošću za proizvodnju i trgovinu u likvidaciji, OIB 46940479065; TURBO-ZG d.o.o. za unutarnju i vanjsku trgovinu, OIB 70987880374; CROATIA FACTORING d.o.o. za factoring, OIB 32387887465; HYPO ALPE-ADRIA-BANK dioničko društvo, OIB 14036333877; Petar Tučanac, OIB 82288681877; PRIVREDNA BANKA d.d., OIB 02535697732; MERSTEEL d.o.o. za trgovinu i usluge u likvidaciji, OIB 32913763672; IMPULS-LEASING društvo s ograničenom odgovornošću za leasing, OIB 65918029671; QIQO doo, OIB 70752453049; GRAD DONJI MIHOLJAC, OIB 49744793900; CROATIA FACTORING d.o.o. za factoring, OIB 32387887465; BREMSE d.o.o. za održavanje automobila, unutrašnju i vanjsku trgovinu na malo i veliko, OIB 30589159443</izvorni_sadrzaj>
    <derivirana_varijabla naziv="DomainObject.Predmet.StrankaFormatedOIB_1">  PRVI FAKTOR društvo s ograničenom odgovornošću za factoring, OIB 63278028623; PRIVREDNA BANKA ZAGREB - DIONIČKO DRUŠTVO, OIB 02535697732; REPUBLIKA HRVATSKA MINISTARSTVO FINANCIJA, OIB 18683136487; KLIO d.o.o. za trgovinu i promet nekretninama, OIB 56484429920; JADROAGENT međunarodna pomorska i prometna agencija, d. d., OIB 95976200516; PAN - papirna industrija - TRGOPROMET dioničko društvo u stečaju, OIB 53266342722; TERA TEHNOPOLIS d.o.o., OIB 39077073015; REPUBLIKA HRVATSKA, OIB 52634238587; HYPO ALPE-ADRIA-LEASING društvo s ograničenom odgovornošću za leasing, OIB 03153152979; PRIVREDNA BANKA ZAGREB - DIONIČKO DRUŠTVO, OIB 02535697732; VB LEASING Zagreb, OIB 55525619967; Ivan Pobi, OIB 51470021164; MECHEL SERVICE STAHLHANDEL VETING društvo s ograničenom odgovornošću za proizvodnju i trgovinu u likvidaciji, OIB 46940479065; TURBO-ZG d.o.o. za unutarnju i vanjsku trgovinu, OIB 70987880374; CROATIA FACTORING d.o.o. za factoring, OIB 32387887465; HYPO ALPE-ADRIA-BANK dioničko društvo, OIB 14036333877; Petar Tučanac, OIB 82288681877; PRIVREDNA BANKA d.d., OIB 02535697732; MERSTEEL d.o.o. za trgovinu i usluge u likvidaciji, OIB 32913763672; IMPULS-LEASING društvo s ograničenom odgovornošću za leasing, OIB 65918029671; QIQO doo, OIB 70752453049; GRAD DONJI MIHOLJAC, OIB 49744793900; CROATIA FACTORING d.o.o. za factoring, OIB 32387887465; BREMSE d.o.o. za održavanje automobila, unutrašnju i vanjsku trgovinu na malo i veliko, OIB 30589159443</derivirana_varijabla>
  </DomainObject.Predmet.StrankaFormatedOIB>
  <DomainObject.Predmet.StrankaFormatedWithAdress>
    <izvorni_sadrzaj> PRVI FAKTOR društvo s ograničenom odgovornošću za factoring, Hektorovićeva  2/V, 10000 Zagreb; PRIVREDNA BANKA ZAGREB - DIONIČKO DRUŠTVO, Radnička cesta 50, Zagreb; REPUBLIKA HRVATSKA MINISTARSTVO FINANCIJA, Katančićeva 5, 10000 Zagreb; KLIO d.o.o. za trgovinu i promet nekretninama, Vinkovačka 29, 31000 Osijek; JADROAGENT međunarodna pomorska i prometna agencija, d. d., Trg Ivana Koblera 2, 51000 Rijeka; PAN - papirna industrija - TRGOPROMET dioničko društvo u stečaju, Pape Ivana Pavla II br. 10, 31400 Đakovo; TERA TEHNOPOLIS d.o.o., Osijek; REPUBLIKA HRVATSKA, Zagreb , 10000 Zagreb; HYPO ALPE-ADRIA-LEASING društvo s ograničenom odgovornošću za leasing, Slavonska avenija 6/a, Zagreb; PRIVREDNA BANKA ZAGREB - DIONIČKO DRUŠTVO, Radnička cesta 50, Zagreb; VB LEASING Zagreb; Ivan Pobi, Josipa Kozarca 36, 31540 Donji Miholjac; MECHEL SERVICE STAHLHANDEL VETING društvo s ograničenom odgovornošću za proizvodnju i trgovinu u likvidaciji, Vilka Novaka 48/K, 42000 Varaždin; TURBO-ZG d.o.o. za unutarnju i vanjsku trgovinu, Ulica grada Vukovara 271, Zagreb; CROATIA FACTORING d.o.o. za factoring, Vlaška 40, Zagreb; HYPO ALPE-ADRIA-BANK dioničko društvo, Slavonska avenija 6, Zagreb; Petar Tučanac, Mosorska 28, 31000 Osijek; PRIVREDNA BANKA d.d., 10000 Zagreb; MERSTEEL d.o.o. za trgovinu i usluge u likvidaciji, Kelekova 18 A, 10360 Sesvete; IMPULS-LEASING društvo s ograničenom odgovornošću za leasing, Velimira Škorpika 24/1, Zagreb; QIQO doo, Pula; GRAD DONJI MIHOLJAC, Donji Miholjac; CROATIA FACTORING d.o.o. za factoring, Vlaška 40, Zagreb; BREMSE d.o.o. za održavanje automobila, unutrašnju i vanjsku trgovinu na malo i veliko, Osječka 37, 31550 Valpovo</izvorni_sadrzaj>
    <derivirana_varijabla naziv="DomainObject.Predmet.StrankaFormatedWithAdress_1"> PRVI FAKTOR društvo s ograničenom odgovornošću za factoring, Hektorovićeva  2/V, 10000 Zagreb; PRIVREDNA BANKA ZAGREB - DIONIČKO DRUŠTVO, Radnička cesta 50, Zagreb; REPUBLIKA HRVATSKA MINISTARSTVO FINANCIJA, Katančićeva 5, 10000 Zagreb; KLIO d.o.o. za trgovinu i promet nekretninama, Vinkovačka 29, 31000 Osijek; JADROAGENT međunarodna pomorska i prometna agencija, d. d., Trg Ivana Koblera 2, 51000 Rijeka; PAN - papirna industrija - TRGOPROMET dioničko društvo u stečaju, Pape Ivana Pavla II br. 10, 31400 Đakovo; TERA TEHNOPOLIS d.o.o., Osijek; REPUBLIKA HRVATSKA, Zagreb , 10000 Zagreb; HYPO ALPE-ADRIA-LEASING društvo s ograničenom odgovornošću za leasing, Slavonska avenija 6/a, Zagreb; PRIVREDNA BANKA ZAGREB - DIONIČKO DRUŠTVO, Radnička cesta 50, Zagreb; VB LEASING Zagreb; Ivan Pobi, Josipa Kozarca 36, 31540 Donji Miholjac; MECHEL SERVICE STAHLHANDEL VETING društvo s ograničenom odgovornošću za proizvodnju i trgovinu u likvidaciji, Vilka Novaka 48/K, 42000 Varaždin; TURBO-ZG d.o.o. za unutarnju i vanjsku trgovinu, Ulica grada Vukovara 271, Zagreb; CROATIA FACTORING d.o.o. za factoring, Vlaška 40, Zagreb; HYPO ALPE-ADRIA-BANK dioničko društvo, Slavonska avenija 6, Zagreb; Petar Tučanac, Mosorska 28, 31000 Osijek; PRIVREDNA BANKA d.d., 10000 Zagreb; MERSTEEL d.o.o. za trgovinu i usluge u likvidaciji, Kelekova 18 A, 10360 Sesvete; IMPULS-LEASING društvo s ograničenom odgovornošću za leasing, Velimira Škorpika 24/1, Zagreb; QIQO doo, Pula; GRAD DONJI MIHOLJAC, Donji Miholjac; CROATIA FACTORING d.o.o. za factoring, Vlaška 40, Zagreb; BREMSE d.o.o. za održavanje automobila, unutrašnju i vanjsku trgovinu na malo i veliko, Osječka 37, 31550 Valpovo</derivirana_varijabla>
  </DomainObject.Predmet.StrankaFormatedWithAdress>
  <DomainObject.Predmet.StrankaFormatedWithAdressOIB>
    <izvorni_sadrzaj> PRVI FAKTOR društvo s ograničenom odgovornošću za factoring, OIB 63278028623, Hektorovićeva  2/V, 10000 Zagreb; PRIVREDNA BANKA ZAGREB - DIONIČKO DRUŠTVO, OIB 02535697732, Radnička cesta 50, Zagreb; REPUBLIKA HRVATSKA MINISTARSTVO FINANCIJA, OIB 18683136487, Katančićeva 5, 10000 Zagreb; KLIO d.o.o. za trgovinu i promet nekretninama, OIB 56484429920, Vinkovačka 29, 31000 Osijek; JADROAGENT međunarodna pomorska i prometna agencija, d. d., OIB 95976200516, Trg Ivana Koblera 2, 51000 Rijeka; PAN - papirna industrija - TRGOPROMET dioničko društvo u stečaju, OIB 53266342722, Pape Ivana Pavla II br. 10, 31400 Đakovo; TERA TEHNOPOLIS d.o.o., OIB 39077073015, Osijek; REPUBLIKA HRVATSKA, OIB 52634238587, Zagreb , 10000 Zagreb; HYPO ALPE-ADRIA-LEASING društvo s ograničenom odgovornošću za leasing, OIB 03153152979, Slavonska avenija 6/a, Zagreb; PRIVREDNA BANKA ZAGREB - DIONIČKO DRUŠTVO, OIB 02535697732, Radnička cesta 50, Zagreb; VB LEASING Zagreb, OIB 55525619967; Ivan Pobi, OIB 51470021164, Josipa Kozarca 36, 31540 Donji Miholjac; MECHEL SERVICE STAHLHANDEL VETING društvo s ograničenom odgovornošću za proizvodnju i trgovinu u likvidaciji, OIB 46940479065, Vilka Novaka 48/K, 42000 Varaždin; TURBO-ZG d.o.o. za unutarnju i vanjsku trgovinu, OIB 70987880374, Ulica grada Vukovara 271, Zagreb; CROATIA FACTORING d.o.o. za factoring, OIB 32387887465, Vlaška 40, Zagreb; HYPO ALPE-ADRIA-BANK dioničko društvo, OIB 14036333877, Slavonska avenija 6, Zagreb; Petar Tučanac, OIB 82288681877, Mosorska 28, 31000 Osijek; PRIVREDNA BANKA d.d., OIB 02535697732, 10000 Zagreb; MERSTEEL d.o.o. za trgovinu i usluge u likvidaciji, OIB 32913763672, Kelekova 18 A, 10360 Sesvete; IMPULS-LEASING društvo s ograničenom odgovornošću za leasing, OIB 65918029671, Velimira Škorpika 24/1, Zagreb; QIQO doo, OIB 70752453049, Pula; GRAD DONJI MIHOLJAC, OIB 49744793900, Donji Miholjac; CROATIA FACTORING d.o.o. za factoring, OIB 32387887465, Vlaška 40, Zagreb; BREMSE d.o.o. za održavanje automobila, unutrašnju i vanjsku trgovinu na malo i veliko, OIB 30589159443, Osječka 37, 31550 Valpovo</izvorni_sadrzaj>
    <derivirana_varijabla naziv="DomainObject.Predmet.StrankaFormatedWithAdressOIB_1"> PRVI FAKTOR društvo s ograničenom odgovornošću za factoring, OIB 63278028623, Hektorovićeva  2/V, 10000 Zagreb; PRIVREDNA BANKA ZAGREB - DIONIČKO DRUŠTVO, OIB 02535697732, Radnička cesta 50, Zagreb; REPUBLIKA HRVATSKA MINISTARSTVO FINANCIJA, OIB 18683136487, Katančićeva 5, 10000 Zagreb; KLIO d.o.o. za trgovinu i promet nekretninama, OIB 56484429920, Vinkovačka 29, 31000 Osijek; JADROAGENT međunarodna pomorska i prometna agencija, d. d., OIB 95976200516, Trg Ivana Koblera 2, 51000 Rijeka; PAN - papirna industrija - TRGOPROMET dioničko društvo u stečaju, OIB 53266342722, Pape Ivana Pavla II br. 10, 31400 Đakovo; TERA TEHNOPOLIS d.o.o., OIB 39077073015, Osijek; REPUBLIKA HRVATSKA, OIB 52634238587, Zagreb , 10000 Zagreb; HYPO ALPE-ADRIA-LEASING društvo s ograničenom odgovornošću za leasing, OIB 03153152979, Slavonska avenija 6/a, Zagreb; PRIVREDNA BANKA ZAGREB - DIONIČKO DRUŠTVO, OIB 02535697732, Radnička cesta 50, Zagreb; VB LEASING Zagreb, OIB 55525619967; Ivan Pobi, OIB 51470021164, Josipa Kozarca 36, 31540 Donji Miholjac; MECHEL SERVICE STAHLHANDEL VETING društvo s ograničenom odgovornošću za proizvodnju i trgovinu u likvidaciji, OIB 46940479065, Vilka Novaka 48/K, 42000 Varaždin; TURBO-ZG d.o.o. za unutarnju i vanjsku trgovinu, OIB 70987880374, Ulica grada Vukovara 271, Zagreb; CROATIA FACTORING d.o.o. za factoring, OIB 32387887465, Vlaška 40, Zagreb; HYPO ALPE-ADRIA-BANK dioničko društvo, OIB 14036333877, Slavonska avenija 6, Zagreb; Petar Tučanac, OIB 82288681877, Mosorska 28, 31000 Osijek; PRIVREDNA BANKA d.d., OIB 02535697732, 10000 Zagreb; MERSTEEL d.o.o. za trgovinu i usluge u likvidaciji, OIB 32913763672, Kelekova 18 A, 10360 Sesvete; IMPULS-LEASING društvo s ograničenom odgovornošću za leasing, OIB 65918029671, Velimira Škorpika 24/1, Zagreb; QIQO doo, OIB 70752453049, Pula; GRAD DONJI MIHOLJAC, OIB 49744793900, Donji Miholjac; CROATIA FACTORING d.o.o. za factoring, OIB 32387887465, Vlaška 40, Zagreb; BREMSE d.o.o. za održavanje automobila, unutrašnju i vanjsku trgovinu na malo i veliko, OIB 30589159443, Osječka 37, 31550 Valpovo</derivirana_varijabla>
  </DomainObject.Predmet.StrankaFormatedWithAdressOIB>
  <DomainObject.Predmet.StrankaWithAdress>
    <izvorni_sadrzaj>PRVI FAKTOR društvo s ograničenom odgovornošću za factoring Hektorovićeva  2/V,10000 Zagreb,PRIVREDNA BANKA ZAGREB - DIONIČKO DRUŠTVO Radnička cesta 50,Zagreb,REPUBLIKA HRVATSKA MINISTARSTVO FINANCIJA Katančićeva 5,10000 Zagreb,KLIO d.o.o. za trgovinu i promet nekretninama Vinkovačka 29,31000 Osijek,JADROAGENT međunarodna pomorska i prometna agencija, d. d. Trg Ivana Koblera 2,51000 Rijeka,PAN - papirna industrija - TRGOPROMET dioničko društvo u stečaju Pape Ivana Pavla II br. 10,31400 Đakovo,TERA TEHNOPOLIS d.o.o. Osijek,REPUBLIKA HRVATSKA Zagreb ,10000 Zagreb,HYPO ALPE-ADRIA-LEASING društvo s ograničenom odgovornošću za leasing Slavonska avenija 6/a,Zagreb,PRIVREDNA BANKA ZAGREB - DIONIČKO DRUŠTVO Radnička cesta 50,Zagreb,VB LEASING Zagreb ,Ivan Pobi Josipa Kozarca 36,31540 Donji Miholjac,MECHEL SERVICE STAHLHANDEL VETING društvo s ograničenom odgovornošću za proizvodnju i trgovinu u likvidaciji Vilka Novaka 48/K,42000 Varaždin,TURBO-ZG d.o.o. za unutarnju i vanjsku trgovinu Ulica grada Vukovara 271,Zagreb,CROATIA FACTORING d.o.o. za factoring Vlaška 40,Zagreb,HYPO ALPE-ADRIA-BANK dioničko društvo Slavonska avenija 6,Zagreb,Petar Tučanac Mosorska 28,31000 Osijek,PRIVREDNA BANKA d.d. 10000 Zagreb,MERSTEEL d.o.o. za trgovinu i usluge u likvidaciji Kelekova 18 A,10360 Sesvete,IMPULS-LEASING društvo s ograničenom odgovornošću za leasing Velimira Škorpika 24/1,Zagreb,QIQO doo Pula,GRAD DONJI MIHOLJAC Donji Miholjac,CROATIA FACTORING d.o.o. za factoring Vlaška 40,Zagreb,BREMSE d.o.o. za održavanje automobila, unutrašnju i vanjsku trgovinu na malo i veliko Osječka 37,31550 Valpovo</izvorni_sadrzaj>
    <derivirana_varijabla naziv="DomainObject.Predmet.StrankaWithAdress_1">PRVI FAKTOR društvo s ograničenom odgovornošću za factoring Hektorovićeva  2/V,10000 Zagreb,PRIVREDNA BANKA ZAGREB - DIONIČKO DRUŠTVO Radnička cesta 50,Zagreb,REPUBLIKA HRVATSKA MINISTARSTVO FINANCIJA Katančićeva 5,10000 Zagreb,KLIO d.o.o. za trgovinu i promet nekretninama Vinkovačka 29,31000 Osijek,JADROAGENT međunarodna pomorska i prometna agencija, d. d. Trg Ivana Koblera 2,51000 Rijeka,PAN - papirna industrija - TRGOPROMET dioničko društvo u stečaju Pape Ivana Pavla II br. 10,31400 Đakovo,TERA TEHNOPOLIS d.o.o. Osijek,REPUBLIKA HRVATSKA Zagreb ,10000 Zagreb,HYPO ALPE-ADRIA-LEASING društvo s ograničenom odgovornošću za leasing Slavonska avenija 6/a,Zagreb,PRIVREDNA BANKA ZAGREB - DIONIČKO DRUŠTVO Radnička cesta 50,Zagreb,VB LEASING Zagreb ,Ivan Pobi Josipa Kozarca 36,31540 Donji Miholjac,MECHEL SERVICE STAHLHANDEL VETING društvo s ograničenom odgovornošću za proizvodnju i trgovinu u likvidaciji Vilka Novaka 48/K,42000 Varaždin,TURBO-ZG d.o.o. za unutarnju i vanjsku trgovinu Ulica grada Vukovara 271,Zagreb,CROATIA FACTORING d.o.o. za factoring Vlaška 40,Zagreb,HYPO ALPE-ADRIA-BANK dioničko društvo Slavonska avenija 6,Zagreb,Petar Tučanac Mosorska 28,31000 Osijek,PRIVREDNA BANKA d.d. 10000 Zagreb,MERSTEEL d.o.o. za trgovinu i usluge u likvidaciji Kelekova 18 A,10360 Sesvete,IMPULS-LEASING društvo s ograničenom odgovornošću za leasing Velimira Škorpika 24/1,Zagreb,QIQO doo Pula,GRAD DONJI MIHOLJAC Donji Miholjac,CROATIA FACTORING d.o.o. za factoring Vlaška 40,Zagreb,BREMSE d.o.o. za održavanje automobila, unutrašnju i vanjsku trgovinu na malo i veliko Osječka 37,31550 Valpovo</derivirana_varijabla>
  </DomainObject.Predmet.StrankaWithAdress>
  <DomainObject.Predmet.StrankaWithAdressOIB>
    <izvorni_sadrzaj>PRVI FAKTOR društvo s ograničenom odgovornošću za factoring, OIB 63278028623, Hektorovićeva  2/V,10000 Zagreb,PRIVREDNA BANKA ZAGREB - DIONIČKO DRUŠTVO, OIB 02535697732, Radnička cesta 50,Zagreb,REPUBLIKA HRVATSKA MINISTARSTVO FINANCIJA, OIB 18683136487, Katančićeva 5,10000 Zagreb,KLIO d.o.o. za trgovinu i promet nekretninama, OIB 56484429920, Vinkovačka 29,31000 Osijek,JADROAGENT međunarodna pomorska i prometna agencija, d. d., OIB 95976200516, Trg Ivana Koblera 2,51000 Rijeka,PAN - papirna industrija - TRGOPROMET dioničko društvo u stečaju, OIB 53266342722, Pape Ivana Pavla II br. 10,31400 Đakovo,TERA TEHNOPOLIS d.o.o., OIB 39077073015, Osijek,REPUBLIKA HRVATSKA, OIB 52634238587, Zagreb ,10000 Zagreb,HYPO ALPE-ADRIA-LEASING društvo s ograničenom odgovornošću za leasing, OIB 03153152979, Slavonska avenija 6/a,Zagreb,PRIVREDNA BANKA ZAGREB - DIONIČKO DRUŠTVO, OIB 02535697732, Radnička cesta 50,Zagreb,VB LEASING Zagreb, OIB 55525619967,Ivan Pobi, OIB 51470021164, Josipa Kozarca 36,31540 Donji Miholjac,MECHEL SERVICE STAHLHANDEL VETING društvo s ograničenom odgovornošću za proizvodnju i trgovinu u likvidaciji, OIB 46940479065, Vilka Novaka 48/K,42000 Varaždin,TURBO-ZG d.o.o. za unutarnju i vanjsku trgovinu, OIB 70987880374, Ulica grada Vukovara 271,Zagreb,CROATIA FACTORING d.o.o. za factoring, OIB 32387887465, Vlaška 40,Zagreb,HYPO ALPE-ADRIA-BANK dioničko društvo, OIB 14036333877, Slavonska avenija 6,Zagreb,Petar Tučanac, OIB 82288681877, Mosorska 28,31000 Osijek,PRIVREDNA BANKA d.d., OIB 02535697732, 10000 Zagreb,MERSTEEL d.o.o. za trgovinu i usluge u likvidaciji, OIB 32913763672, Kelekova 18 A,10360 Sesvete,IMPULS-LEASING društvo s ograničenom odgovornošću za leasing, OIB 65918029671, Velimira Škorpika 24/1,Zagreb,QIQO doo, OIB 70752453049, Pula,GRAD DONJI MIHOLJAC, OIB 49744793900, Donji Miholjac,CROATIA FACTORING d.o.o. za factoring, OIB 32387887465, Vlaška 40,Zagreb,BREMSE d.o.o. za održavanje automobila, unutrašnju i vanjsku trgovinu na malo i veliko, OIB 30589159443, Osječka 37,31550 Valpovo</izvorni_sadrzaj>
    <derivirana_varijabla naziv="DomainObject.Predmet.StrankaWithAdressOIB_1">PRVI FAKTOR društvo s ograničenom odgovornošću za factoring, OIB 63278028623, Hektorovićeva  2/V,10000 Zagreb,PRIVREDNA BANKA ZAGREB - DIONIČKO DRUŠTVO, OIB 02535697732, Radnička cesta 50,Zagreb,REPUBLIKA HRVATSKA MINISTARSTVO FINANCIJA, OIB 18683136487, Katančićeva 5,10000 Zagreb,KLIO d.o.o. za trgovinu i promet nekretninama, OIB 56484429920, Vinkovačka 29,31000 Osijek,JADROAGENT međunarodna pomorska i prometna agencija, d. d., OIB 95976200516, Trg Ivana Koblera 2,51000 Rijeka,PAN - papirna industrija - TRGOPROMET dioničko društvo u stečaju, OIB 53266342722, Pape Ivana Pavla II br. 10,31400 Đakovo,TERA TEHNOPOLIS d.o.o., OIB 39077073015, Osijek,REPUBLIKA HRVATSKA, OIB 52634238587, Zagreb ,10000 Zagreb,HYPO ALPE-ADRIA-LEASING društvo s ograničenom odgovornošću za leasing, OIB 03153152979, Slavonska avenija 6/a,Zagreb,PRIVREDNA BANKA ZAGREB - DIONIČKO DRUŠTVO, OIB 02535697732, Radnička cesta 50,Zagreb,VB LEASING Zagreb, OIB 55525619967,Ivan Pobi, OIB 51470021164, Josipa Kozarca 36,31540 Donji Miholjac,MECHEL SERVICE STAHLHANDEL VETING društvo s ograničenom odgovornošću za proizvodnju i trgovinu u likvidaciji, OIB 46940479065, Vilka Novaka 48/K,42000 Varaždin,TURBO-ZG d.o.o. za unutarnju i vanjsku trgovinu, OIB 70987880374, Ulica grada Vukovara 271,Zagreb,CROATIA FACTORING d.o.o. za factoring, OIB 32387887465, Vlaška 40,Zagreb,HYPO ALPE-ADRIA-BANK dioničko društvo, OIB 14036333877, Slavonska avenija 6,Zagreb,Petar Tučanac, OIB 82288681877, Mosorska 28,31000 Osijek,PRIVREDNA BANKA d.d., OIB 02535697732, 10000 Zagreb,MERSTEEL d.o.o. za trgovinu i usluge u likvidaciji, OIB 32913763672, Kelekova 18 A,10360 Sesvete,IMPULS-LEASING društvo s ograničenom odgovornošću za leasing, OIB 65918029671, Velimira Škorpika 24/1,Zagreb,QIQO doo, OIB 70752453049, Pula,GRAD DONJI MIHOLJAC, OIB 49744793900, Donji Miholjac,CROATIA FACTORING d.o.o. za factoring, OIB 32387887465, Vlaška 40,Zagreb,BREMSE d.o.o. za održavanje automobila, unutrašnju i vanjsku trgovinu na malo i veliko, OIB 30589159443, Osječka 37,31550 Valpovo</derivirana_varijabla>
  </DomainObject.Predmet.StrankaWithAdressOIB>
  <DomainObject.Predmet.StrankaNazivFormated>
    <izvorni_sadrzaj>PRVI FAKTOR društvo s ograničenom odgovornošću za factoring,PRIVREDNA BANKA ZAGREB - DIONIČKO DRUŠTVO,REPUBLIKA HRVATSKA MINISTARSTVO FINANCIJA,KLIO d.o.o. za trgovinu i promet nekretninama,JADROAGENT međunarodna pomorska i prometna agencija, d. d.,PAN - papirna industrija - TRGOPROMET dioničko društvo u stečaju,TERA TEHNOPOLIS d.o.o.,REPUBLIKA HRVATSKA,HYPO ALPE-ADRIA-LEASING društvo s ograničenom odgovornošću za leasing,PRIVREDNA BANKA ZAGREB - DIONIČKO DRUŠTVO,VB LEASING Zagreb,Ivan Pobi,MECHEL SERVICE STAHLHANDEL VETING društvo s ograničenom odgovornošću za proizvodnju i trgovinu u likvidaciji,TURBO-ZG d.o.o. za unutarnju i vanjsku trgovinu,CROATIA FACTORING d.o.o. za factoring,HYPO ALPE-ADRIA-BANK dioničko društvo,Petar Tučanac,PRIVREDNA BANKA d.d.,MERSTEEL d.o.o. za trgovinu i usluge u likvidaciji,IMPULS-LEASING društvo s ograničenom odgovornošću za leasing,QIQO doo,GRAD DONJI MIHOLJAC,CROATIA FACTORING d.o.o. za factoring,BREMSE d.o.o. za održavanje automobila, unutrašnju i vanjsku trgovinu na malo i veliko</izvorni_sadrzaj>
    <derivirana_varijabla naziv="DomainObject.Predmet.StrankaNazivFormated_1">PRVI FAKTOR društvo s ograničenom odgovornošću za factoring,PRIVREDNA BANKA ZAGREB - DIONIČKO DRUŠTVO,REPUBLIKA HRVATSKA MINISTARSTVO FINANCIJA,KLIO d.o.o. za trgovinu i promet nekretninama,JADROAGENT međunarodna pomorska i prometna agencija, d. d.,PAN - papirna industrija - TRGOPROMET dioničko društvo u stečaju,TERA TEHNOPOLIS d.o.o.,REPUBLIKA HRVATSKA,HYPO ALPE-ADRIA-LEASING društvo s ograničenom odgovornošću za leasing,PRIVREDNA BANKA ZAGREB - DIONIČKO DRUŠTVO,VB LEASING Zagreb,Ivan Pobi,MECHEL SERVICE STAHLHANDEL VETING društvo s ograničenom odgovornošću za proizvodnju i trgovinu u likvidaciji,TURBO-ZG d.o.o. za unutarnju i vanjsku trgovinu,CROATIA FACTORING d.o.o. za factoring,HYPO ALPE-ADRIA-BANK dioničko društvo,Petar Tučanac,PRIVREDNA BANKA d.d.,MERSTEEL d.o.o. za trgovinu i usluge u likvidaciji,IMPULS-LEASING društvo s ograničenom odgovornošću za leasing,QIQO doo,GRAD DONJI MIHOLJAC,CROATIA FACTORING d.o.o. za factoring,BREMSE d.o.o. za održavanje automobila, unutrašnju i vanjsku trgovinu na malo i veliko</derivirana_varijabla>
  </DomainObject.Predmet.StrankaNazivFormated>
  <DomainObject.Predmet.StrankaNazivFormatedOIB>
    <izvorni_sadrzaj>PRVI FAKTOR društvo s ograničenom odgovornošću za factoring, OIB 63278028623,PRIVREDNA BANKA ZAGREB - DIONIČKO DRUŠTVO, OIB 02535697732,REPUBLIKA HRVATSKA MINISTARSTVO FINANCIJA, OIB 18683136487,KLIO d.o.o. za trgovinu i promet nekretninama, OIB 56484429920,JADROAGENT međunarodna pomorska i prometna agencija, d. d., OIB 95976200516,PAN - papirna industrija - TRGOPROMET dioničko društvo u stečaju, OIB 53266342722,TERA TEHNOPOLIS d.o.o., OIB 39077073015,REPUBLIKA HRVATSKA, OIB 52634238587,HYPO ALPE-ADRIA-LEASING društvo s ograničenom odgovornošću za leasing, OIB 03153152979,PRIVREDNA BANKA ZAGREB - DIONIČKO DRUŠTVO, OIB 02535697732,VB LEASING Zagreb, OIB 55525619967,Ivan Pobi, OIB 51470021164,MECHEL SERVICE STAHLHANDEL VETING društvo s ograničenom odgovornošću za proizvodnju i trgovinu u likvidaciji, OIB 46940479065,TURBO-ZG d.o.o. za unutarnju i vanjsku trgovinu, OIB 70987880374,CROATIA FACTORING d.o.o. za factoring, OIB 32387887465,HYPO ALPE-ADRIA-BANK dioničko društvo, OIB 14036333877,Petar Tučanac, OIB 82288681877,PRIVREDNA BANKA d.d., OIB 02535697732,MERSTEEL d.o.o. za trgovinu i usluge u likvidaciji, OIB 32913763672,IMPULS-LEASING društvo s ograničenom odgovornošću za leasing, OIB 65918029671,QIQO doo, OIB 70752453049,GRAD DONJI MIHOLJAC, OIB 49744793900,CROATIA FACTORING d.o.o. za factoring, OIB 32387887465,BREMSE d.o.o. za održavanje automobila, unutrašnju i vanjsku trgovinu na malo i veliko, OIB 30589159443</izvorni_sadrzaj>
    <derivirana_varijabla naziv="DomainObject.Predmet.StrankaNazivFormatedOIB_1">PRVI FAKTOR društvo s ograničenom odgovornošću za factoring, OIB 63278028623,PRIVREDNA BANKA ZAGREB - DIONIČKO DRUŠTVO, OIB 02535697732,REPUBLIKA HRVATSKA MINISTARSTVO FINANCIJA, OIB 18683136487,KLIO d.o.o. za trgovinu i promet nekretninama, OIB 56484429920,JADROAGENT međunarodna pomorska i prometna agencija, d. d., OIB 95976200516,PAN - papirna industrija - TRGOPROMET dioničko društvo u stečaju, OIB 53266342722,TERA TEHNOPOLIS d.o.o., OIB 39077073015,REPUBLIKA HRVATSKA, OIB 52634238587,HYPO ALPE-ADRIA-LEASING društvo s ograničenom odgovornošću za leasing, OIB 03153152979,PRIVREDNA BANKA ZAGREB - DIONIČKO DRUŠTVO, OIB 02535697732,VB LEASING Zagreb, OIB 55525619967,Ivan Pobi, OIB 51470021164,MECHEL SERVICE STAHLHANDEL VETING društvo s ograničenom odgovornošću za proizvodnju i trgovinu u likvidaciji, OIB 46940479065,TURBO-ZG d.o.o. za unutarnju i vanjsku trgovinu, OIB 70987880374,CROATIA FACTORING d.o.o. za factoring, OIB 32387887465,HYPO ALPE-ADRIA-BANK dioničko društvo, OIB 14036333877,Petar Tučanac, OIB 82288681877,PRIVREDNA BANKA d.d., OIB 02535697732,MERSTEEL d.o.o. za trgovinu i usluge u likvidaciji, OIB 32913763672,IMPULS-LEASING društvo s ograničenom odgovornošću za leasing, OIB 65918029671,QIQO doo, OIB 70752453049,GRAD DONJI MIHOLJAC, OIB 49744793900,CROATIA FACTORING d.o.o. za factoring, OIB 32387887465,BREMSE d.o.o. za održavanje automobila, unutrašnju i vanjsku trgovinu na malo i veliko, OIB 30589159443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BREMSE d.o.o. za održavanje automobila, unutrašnju i vanjsku trgovinu na malo i veliko</item>
    </izvorni_sadrzaj>
    <derivirana_varijabla naziv="DomainObject.Predmet.StrankaListFormated_1"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BREMSE d.o.o. za održavanje automobila, unutrašnju i vanjsku trgovinu na malo i veliko</item>
    </derivirana_varijabla>
  </DomainObject.Predmet.StrankaListFormated>
  <DomainObject.Predmet.StrankaListFormatedOIB>
    <izvorni_sadrzaj>
      <item>PRVI FAKTOR društvo s ograničenom odgovornošću za factoring, OIB 63278028623</item>
      <item>PRIVREDNA BANKA ZAGREB - DIONIČKO DRUŠTVO, OIB 02535697732</item>
      <item>REPUBLIKA HRVATSKA MINISTARSTVO FINANCIJA, OIB 18683136487</item>
      <item>KLIO d.o.o. za trgovinu i promet nekretninama, OIB 56484429920</item>
      <item>JADROAGENT međunarodna pomorska i prometna agencija, d. d., OIB 95976200516</item>
      <item>PAN - papirna industrija - TRGOPROMET dioničko društvo u stečaju, OIB 53266342722</item>
      <item>TERA TEHNOPOLIS d.o.o., OIB 39077073015</item>
      <item>REPUBLIKA HRVATSKA, OIB 52634238587</item>
      <item>HYPO ALPE-ADRIA-LEASING društvo s ograničenom odgovornošću za leasing, OIB 03153152979</item>
      <item>PRIVREDNA BANKA ZAGREB - DIONIČKO DRUŠTVO, OIB 02535697732</item>
      <item>VB LEASING Zagreb, OIB 55525619967</item>
      <item>Ivan Pobi, OIB 51470021164</item>
      <item>MECHEL SERVICE STAHLHANDEL VETING društvo s ograničenom odgovornošću za proizvodnju i trgovinu u likvidaciji, OIB 46940479065</item>
      <item>TURBO-ZG d.o.o. za unutarnju i vanjsku trgovinu, OIB 70987880374</item>
      <item>CROATIA FACTORING d.o.o. za factoring, OIB 32387887465</item>
      <item>HYPO ALPE-ADRIA-BANK dioničko društvo, OIB 14036333877</item>
      <item>Petar Tučanac, OIB 82288681877</item>
      <item>PRIVREDNA BANKA d.d., OIB 02535697732</item>
      <item>MERSTEEL d.o.o. za trgovinu i usluge u likvidaciji, OIB 32913763672</item>
      <item>IMPULS-LEASING društvo s ograničenom odgovornošću za leasing, OIB 65918029671</item>
      <item>QIQO doo, OIB 70752453049</item>
      <item>GRAD DONJI MIHOLJAC, OIB 49744793900</item>
      <item>CROATIA FACTORING d.o.o. za factoring, OIB 32387887465</item>
      <item>BREMSE d.o.o. za održavanje automobila, unutrašnju i vanjsku trgovinu na malo i veliko, OIB 30589159443</item>
    </izvorni_sadrzaj>
    <derivirana_varijabla naziv="DomainObject.Predmet.StrankaListFormatedOIB_1">
      <item>PRVI FAKTOR društvo s ograničenom odgovornošću za factoring, OIB 63278028623</item>
      <item>PRIVREDNA BANKA ZAGREB - DIONIČKO DRUŠTVO, OIB 02535697732</item>
      <item>REPUBLIKA HRVATSKA MINISTARSTVO FINANCIJA, OIB 18683136487</item>
      <item>KLIO d.o.o. za trgovinu i promet nekretninama, OIB 56484429920</item>
      <item>JADROAGENT međunarodna pomorska i prometna agencija, d. d., OIB 95976200516</item>
      <item>PAN - papirna industrija - TRGOPROMET dioničko društvo u stečaju, OIB 53266342722</item>
      <item>TERA TEHNOPOLIS d.o.o., OIB 39077073015</item>
      <item>REPUBLIKA HRVATSKA, OIB 52634238587</item>
      <item>HYPO ALPE-ADRIA-LEASING društvo s ograničenom odgovornošću za leasing, OIB 03153152979</item>
      <item>PRIVREDNA BANKA ZAGREB - DIONIČKO DRUŠTVO, OIB 02535697732</item>
      <item>VB LEASING Zagreb, OIB 55525619967</item>
      <item>Ivan Pobi, OIB 51470021164</item>
      <item>MECHEL SERVICE STAHLHANDEL VETING društvo s ograničenom odgovornošću za proizvodnju i trgovinu u likvidaciji, OIB 46940479065</item>
      <item>TURBO-ZG d.o.o. za unutarnju i vanjsku trgovinu, OIB 70987880374</item>
      <item>CROATIA FACTORING d.o.o. za factoring, OIB 32387887465</item>
      <item>HYPO ALPE-ADRIA-BANK dioničko društvo, OIB 14036333877</item>
      <item>Petar Tučanac, OIB 82288681877</item>
      <item>PRIVREDNA BANKA d.d., OIB 02535697732</item>
      <item>MERSTEEL d.o.o. za trgovinu i usluge u likvidaciji, OIB 32913763672</item>
      <item>IMPULS-LEASING društvo s ograničenom odgovornošću za leasing, OIB 65918029671</item>
      <item>QIQO doo, OIB 70752453049</item>
      <item>GRAD DONJI MIHOLJAC, OIB 49744793900</item>
      <item>CROATIA FACTORING d.o.o. za factoring, OIB 32387887465</item>
      <item>BREMSE d.o.o. za održavanje automobila, unutrašnju i vanjsku trgovinu na malo i veliko, OIB 30589159443</item>
    </derivirana_varijabla>
  </DomainObject.Predmet.StrankaListFormatedOIB>
  <DomainObject.Predmet.StrankaListFormatedWithAdress>
    <izvorni_sadrzaj>
      <item>PRVI FAKTOR društvo s ograničenom odgovornošću za factoring, Hektorovićeva  2/V, 10000 Zagreb</item>
      <item>PRIVREDNA BANKA ZAGREB - DIONIČKO DRUŠTVO, Radnička cesta 50, Zagreb</item>
      <item>REPUBLIKA HRVATSKA MINISTARSTVO FINANCIJA, Katančićeva 5, 10000 Zagreb</item>
      <item>KLIO d.o.o. za trgovinu i promet nekretninama, Vinkovačka 29, 31000 Osijek</item>
      <item>JADROAGENT međunarodna pomorska i prometna agencija, d. d., Trg Ivana Koblera 2, 51000 Rijeka</item>
      <item>PAN - papirna industrija - TRGOPROMET dioničko društvo u stečaju, Pape Ivana Pavla II br. 10, 31400 Đakovo</item>
      <item>TERA TEHNOPOLIS d.o.o., Osijek</item>
      <item>REPUBLIKA HRVATSKA, Zagreb , 10000 Zagreb</item>
      <item>HYPO ALPE-ADRIA-LEASING društvo s ograničenom odgovornošću za leasing, Slavonska avenija 6/a, Zagreb</item>
      <item>PRIVREDNA BANKA ZAGREB - DIONIČKO DRUŠTVO, Radnička cesta 50, Zagreb</item>
      <item>VB LEASING Zagreb</item>
      <item>Ivan Pobi, Josipa Kozarca 36, 31540 Donji Miholjac</item>
      <item>MECHEL SERVICE STAHLHANDEL VETING društvo s ograničenom odgovornošću za proizvodnju i trgovinu u likvidaciji, Vilka Novaka 48/K, 42000 Varaždin</item>
      <item>TURBO-ZG d.o.o. za unutarnju i vanjsku trgovinu, Ulica grada Vukovara 271, Zagreb</item>
      <item>CROATIA FACTORING d.o.o. za factoring, Vlaška 40, Zagreb</item>
      <item>HYPO ALPE-ADRIA-BANK dioničko društvo, Slavonska avenija 6, Zagreb</item>
      <item>Petar Tučanac, Mosorska 28, 31000 Osijek</item>
      <item>PRIVREDNA BANKA d.d., 10000 Zagreb</item>
      <item>MERSTEEL d.o.o. za trgovinu i usluge u likvidaciji, Kelekova 18 A, 10360 Sesvete</item>
      <item>IMPULS-LEASING društvo s ograničenom odgovornošću za leasing, Velimira Škorpika 24/1, Zagreb</item>
      <item>QIQO doo, Pula</item>
      <item>GRAD DONJI MIHOLJAC, Donji Miholjac</item>
      <item>CROATIA FACTORING d.o.o. za factoring, Vlaška 40, Zagreb</item>
      <item>BREMSE d.o.o. za održavanje automobila, unutrašnju i vanjsku trgovinu na malo i veliko, Osječka 37, 31550 Valpovo</item>
    </izvorni_sadrzaj>
    <derivirana_varijabla naziv="DomainObject.Predmet.StrankaListFormatedWithAdress_1">
      <item>PRVI FAKTOR društvo s ograničenom odgovornošću za factoring, Hektorovićeva  2/V, 10000 Zagreb</item>
      <item>PRIVREDNA BANKA ZAGREB - DIONIČKO DRUŠTVO, Radnička cesta 50, Zagreb</item>
      <item>REPUBLIKA HRVATSKA MINISTARSTVO FINANCIJA, Katančićeva 5, 10000 Zagreb</item>
      <item>KLIO d.o.o. za trgovinu i promet nekretninama, Vinkovačka 29, 31000 Osijek</item>
      <item>JADROAGENT međunarodna pomorska i prometna agencija, d. d., Trg Ivana Koblera 2, 51000 Rijeka</item>
      <item>PAN - papirna industrija - TRGOPROMET dioničko društvo u stečaju, Pape Ivana Pavla II br. 10, 31400 Đakovo</item>
      <item>TERA TEHNOPOLIS d.o.o., Osijek</item>
      <item>REPUBLIKA HRVATSKA, Zagreb , 10000 Zagreb</item>
      <item>HYPO ALPE-ADRIA-LEASING društvo s ograničenom odgovornošću za leasing, Slavonska avenija 6/a, Zagreb</item>
      <item>PRIVREDNA BANKA ZAGREB - DIONIČKO DRUŠTVO, Radnička cesta 50, Zagreb</item>
      <item>VB LEASING Zagreb</item>
      <item>Ivan Pobi, Josipa Kozarca 36, 31540 Donji Miholjac</item>
      <item>MECHEL SERVICE STAHLHANDEL VETING društvo s ograničenom odgovornošću za proizvodnju i trgovinu u likvidaciji, Vilka Novaka 48/K, 42000 Varaždin</item>
      <item>TURBO-ZG d.o.o. za unutarnju i vanjsku trgovinu, Ulica grada Vukovara 271, Zagreb</item>
      <item>CROATIA FACTORING d.o.o. za factoring, Vlaška 40, Zagreb</item>
      <item>HYPO ALPE-ADRIA-BANK dioničko društvo, Slavonska avenija 6, Zagreb</item>
      <item>Petar Tučanac, Mosorska 28, 31000 Osijek</item>
      <item>PRIVREDNA BANKA d.d., 10000 Zagreb</item>
      <item>MERSTEEL d.o.o. za trgovinu i usluge u likvidaciji, Kelekova 18 A, 10360 Sesvete</item>
      <item>IMPULS-LEASING društvo s ograničenom odgovornošću za leasing, Velimira Škorpika 24/1, Zagreb</item>
      <item>QIQO doo, Pula</item>
      <item>GRAD DONJI MIHOLJAC, Donji Miholjac</item>
      <item>CROATIA FACTORING d.o.o. za factoring, Vlaška 40, Zagreb</item>
      <item>BREMSE d.o.o. za održavanje automobila, unutrašnju i vanjsku trgovinu na malo i veliko, Osječka 37, 31550 Valpovo</item>
    </derivirana_varijabla>
  </DomainObject.Predmet.StrankaListFormatedWithAdress>
  <DomainObject.Predmet.StrankaListFormatedWithAdressOIB>
    <izvorni_sadrzaj>
      <item>PRVI FAKTOR društvo s ograničenom odgovornošću za factoring, OIB 63278028623, Hektorovićeva  2/V, 10000 Zagreb</item>
      <item>PRIVREDNA BANKA ZAGREB - DIONIČKO DRUŠTVO, OIB 02535697732, Radnička cesta 50, Zagreb</item>
      <item>REPUBLIKA HRVATSKA MINISTARSTVO FINANCIJA, OIB 18683136487, Katančićeva 5, 10000 Zagreb</item>
      <item>KLIO d.o.o. za trgovinu i promet nekretninama, OIB 56484429920, Vinkovačka 29, 31000 Osijek</item>
      <item>JADROAGENT međunarodna pomorska i prometna agencija, d. d., OIB 95976200516, Trg Ivana Koblera 2, 51000 Rijeka</item>
      <item>PAN - papirna industrija - TRGOPROMET dioničko društvo u stečaju, OIB 53266342722, Pape Ivana Pavla II br. 10, 31400 Đakovo</item>
      <item>TERA TEHNOPOLIS d.o.o., OIB 39077073015, Osijek</item>
      <item>REPUBLIKA HRVATSKA, OIB 52634238587, Zagreb , 10000 Zagreb</item>
      <item>HYPO ALPE-ADRIA-LEASING društvo s ograničenom odgovornošću za leasing, OIB 03153152979, Slavonska avenija 6/a, Zagreb</item>
      <item>PRIVREDNA BANKA ZAGREB - DIONIČKO DRUŠTVO, OIB 02535697732, Radnička cesta 50, Zagreb</item>
      <item>VB LEASING Zagreb, OIB 55525619967</item>
      <item>Ivan Pobi, OIB 51470021164, Josipa Kozarca 36, 31540 Donji Miholjac</item>
      <item>MECHEL SERVICE STAHLHANDEL VETING društvo s ograničenom odgovornošću za proizvodnju i trgovinu u likvidaciji, OIB 46940479065, Vilka Novaka 48/K, 42000 Varaždin</item>
      <item>TURBO-ZG d.o.o. za unutarnju i vanjsku trgovinu, OIB 70987880374, Ulica grada Vukovara 271, Zagreb</item>
      <item>CROATIA FACTORING d.o.o. za factoring, OIB 32387887465, Vlaška 40, Zagreb</item>
      <item>HYPO ALPE-ADRIA-BANK dioničko društvo, OIB 14036333877, Slavonska avenija 6, Zagreb</item>
      <item>Petar Tučanac, OIB 82288681877, Mosorska 28, 31000 Osijek</item>
      <item>PRIVREDNA BANKA d.d., OIB 02535697732, 10000 Zagreb</item>
      <item>MERSTEEL d.o.o. za trgovinu i usluge u likvidaciji, OIB 32913763672, Kelekova 18 A, 10360 Sesvete</item>
      <item>IMPULS-LEASING društvo s ograničenom odgovornošću za leasing, OIB 65918029671, Velimira Škorpika 24/1, Zagreb</item>
      <item>QIQO doo, OIB 70752453049, Pula</item>
      <item>GRAD DONJI MIHOLJAC, OIB 49744793900, Donji Miholjac</item>
      <item>CROATIA FACTORING d.o.o. za factoring, OIB 32387887465, Vlaška 40, Zagreb</item>
      <item>BREMSE d.o.o. za održavanje automobila, unutrašnju i vanjsku trgovinu na malo i veliko, OIB 30589159443, Osječka 37, 31550 Valpovo</item>
    </izvorni_sadrzaj>
    <derivirana_varijabla naziv="DomainObject.Predmet.StrankaListFormatedWithAdressOIB_1">
      <item>PRVI FAKTOR društvo s ograničenom odgovornošću za factoring, OIB 63278028623, Hektorovićeva  2/V, 10000 Zagreb</item>
      <item>PRIVREDNA BANKA ZAGREB - DIONIČKO DRUŠTVO, OIB 02535697732, Radnička cesta 50, Zagreb</item>
      <item>REPUBLIKA HRVATSKA MINISTARSTVO FINANCIJA, OIB 18683136487, Katančićeva 5, 10000 Zagreb</item>
      <item>KLIO d.o.o. za trgovinu i promet nekretninama, OIB 56484429920, Vinkovačka 29, 31000 Osijek</item>
      <item>JADROAGENT međunarodna pomorska i prometna agencija, d. d., OIB 95976200516, Trg Ivana Koblera 2, 51000 Rijeka</item>
      <item>PAN - papirna industrija - TRGOPROMET dioničko društvo u stečaju, OIB 53266342722, Pape Ivana Pavla II br. 10, 31400 Đakovo</item>
      <item>TERA TEHNOPOLIS d.o.o., OIB 39077073015, Osijek</item>
      <item>REPUBLIKA HRVATSKA, OIB 52634238587, Zagreb , 10000 Zagreb</item>
      <item>HYPO ALPE-ADRIA-LEASING društvo s ograničenom odgovornošću za leasing, OIB 03153152979, Slavonska avenija 6/a, Zagreb</item>
      <item>PRIVREDNA BANKA ZAGREB - DIONIČKO DRUŠTVO, OIB 02535697732, Radnička cesta 50, Zagreb</item>
      <item>VB LEASING Zagreb, OIB 55525619967</item>
      <item>Ivan Pobi, OIB 51470021164, Josipa Kozarca 36, 31540 Donji Miholjac</item>
      <item>MECHEL SERVICE STAHLHANDEL VETING društvo s ograničenom odgovornošću za proizvodnju i trgovinu u likvidaciji, OIB 46940479065, Vilka Novaka 48/K, 42000 Varaždin</item>
      <item>TURBO-ZG d.o.o. za unutarnju i vanjsku trgovinu, OIB 70987880374, Ulica grada Vukovara 271, Zagreb</item>
      <item>CROATIA FACTORING d.o.o. za factoring, OIB 32387887465, Vlaška 40, Zagreb</item>
      <item>HYPO ALPE-ADRIA-BANK dioničko društvo, OIB 14036333877, Slavonska avenija 6, Zagreb</item>
      <item>Petar Tučanac, OIB 82288681877, Mosorska 28, 31000 Osijek</item>
      <item>PRIVREDNA BANKA d.d., OIB 02535697732, 10000 Zagreb</item>
      <item>MERSTEEL d.o.o. za trgovinu i usluge u likvidaciji, OIB 32913763672, Kelekova 18 A, 10360 Sesvete</item>
      <item>IMPULS-LEASING društvo s ograničenom odgovornošću za leasing, OIB 65918029671, Velimira Škorpika 24/1, Zagreb</item>
      <item>QIQO doo, OIB 70752453049, Pula</item>
      <item>GRAD DONJI MIHOLJAC, OIB 49744793900, Donji Miholjac</item>
      <item>CROATIA FACTORING d.o.o. za factoring, OIB 32387887465, Vlaška 40, Zagreb</item>
      <item>BREMSE d.o.o. za održavanje automobila, unutrašnju i vanjsku trgovinu na malo i veliko, OIB 30589159443, Osječka 37, 31550 Valpovo</item>
    </derivirana_varijabla>
  </DomainObject.Predmet.StrankaListFormatedWithAdressOIB>
  <DomainObject.Predmet.StrankaListNazivFormated>
    <izvorni_sadrzaj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BREMSE d.o.o. za održavanje automobila, unutrašnju i vanjsku trgovinu na malo i veliko</item>
    </izvorni_sadrzaj>
    <derivirana_varijabla naziv="DomainObject.Predmet.StrankaListNazivFormated_1"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BREMSE d.o.o. za održavanje automobila, unutrašnju i vanjsku trgovinu na malo i veliko</item>
    </derivirana_varijabla>
  </DomainObject.Predmet.StrankaListNazivFormated>
  <DomainObject.Predmet.StrankaListNazivFormatedOIB>
    <izvorni_sadrzaj>
      <item>PRVI FAKTOR društvo s ograničenom odgovornošću za factoring, OIB 63278028623</item>
      <item>PRIVREDNA BANKA ZAGREB - DIONIČKO DRUŠTVO, OIB 02535697732</item>
      <item>REPUBLIKA HRVATSKA MINISTARSTVO FINANCIJA, OIB 18683136487</item>
      <item>KLIO d.o.o. za trgovinu i promet nekretninama, OIB 56484429920</item>
      <item>JADROAGENT međunarodna pomorska i prometna agencija, d. d., OIB 95976200516</item>
      <item>PAN - papirna industrija - TRGOPROMET dioničko društvo u stečaju, OIB 53266342722</item>
      <item>TERA TEHNOPOLIS d.o.o., OIB 39077073015</item>
      <item>REPUBLIKA HRVATSKA, OIB 52634238587</item>
      <item>HYPO ALPE-ADRIA-LEASING društvo s ograničenom odgovornošću za leasing, OIB 03153152979</item>
      <item>PRIVREDNA BANKA ZAGREB - DIONIČKO DRUŠTVO, OIB 02535697732</item>
      <item>VB LEASING Zagreb, OIB 55525619967</item>
      <item>Ivan Pobi, OIB 51470021164</item>
      <item>MECHEL SERVICE STAHLHANDEL VETING društvo s ograničenom odgovornošću za proizvodnju i trgovinu u likvidaciji, OIB 46940479065</item>
      <item>TURBO-ZG d.o.o. za unutarnju i vanjsku trgovinu, OIB 70987880374</item>
      <item>CROATIA FACTORING d.o.o. za factoring, OIB 32387887465</item>
      <item>HYPO ALPE-ADRIA-BANK dioničko društvo, OIB 14036333877</item>
      <item>Petar Tučanac, OIB 82288681877</item>
      <item>PRIVREDNA BANKA d.d., OIB 02535697732</item>
      <item>MERSTEEL d.o.o. za trgovinu i usluge u likvidaciji, OIB 32913763672</item>
      <item>IMPULS-LEASING društvo s ograničenom odgovornošću za leasing, OIB 65918029671</item>
      <item>QIQO doo, OIB 70752453049</item>
      <item>GRAD DONJI MIHOLJAC, OIB 49744793900</item>
      <item>CROATIA FACTORING d.o.o. za factoring, OIB 32387887465</item>
      <item>BREMSE d.o.o. za održavanje automobila, unutrašnju i vanjsku trgovinu na malo i veliko, OIB 30589159443</item>
    </izvorni_sadrzaj>
    <derivirana_varijabla naziv="DomainObject.Predmet.StrankaListNazivFormatedOIB_1">
      <item>PRVI FAKTOR društvo s ograničenom odgovornošću za factoring, OIB 63278028623</item>
      <item>PRIVREDNA BANKA ZAGREB - DIONIČKO DRUŠTVO, OIB 02535697732</item>
      <item>REPUBLIKA HRVATSKA MINISTARSTVO FINANCIJA, OIB 18683136487</item>
      <item>KLIO d.o.o. za trgovinu i promet nekretninama, OIB 56484429920</item>
      <item>JADROAGENT međunarodna pomorska i prometna agencija, d. d., OIB 95976200516</item>
      <item>PAN - papirna industrija - TRGOPROMET dioničko društvo u stečaju, OIB 53266342722</item>
      <item>TERA TEHNOPOLIS d.o.o., OIB 39077073015</item>
      <item>REPUBLIKA HRVATSKA, OIB 52634238587</item>
      <item>HYPO ALPE-ADRIA-LEASING društvo s ograničenom odgovornošću za leasing, OIB 03153152979</item>
      <item>PRIVREDNA BANKA ZAGREB - DIONIČKO DRUŠTVO, OIB 02535697732</item>
      <item>VB LEASING Zagreb, OIB 55525619967</item>
      <item>Ivan Pobi, OIB 51470021164</item>
      <item>MECHEL SERVICE STAHLHANDEL VETING društvo s ograničenom odgovornošću za proizvodnju i trgovinu u likvidaciji, OIB 46940479065</item>
      <item>TURBO-ZG d.o.o. za unutarnju i vanjsku trgovinu, OIB 70987880374</item>
      <item>CROATIA FACTORING d.o.o. za factoring, OIB 32387887465</item>
      <item>HYPO ALPE-ADRIA-BANK dioničko društvo, OIB 14036333877</item>
      <item>Petar Tučanac, OIB 82288681877</item>
      <item>PRIVREDNA BANKA d.d., OIB 02535697732</item>
      <item>MERSTEEL d.o.o. za trgovinu i usluge u likvidaciji, OIB 32913763672</item>
      <item>IMPULS-LEASING društvo s ograničenom odgovornošću za leasing, OIB 65918029671</item>
      <item>QIQO doo, OIB 70752453049</item>
      <item>GRAD DONJI MIHOLJAC, OIB 49744793900</item>
      <item>CROATIA FACTORING d.o.o. za factoring, OIB 32387887465</item>
      <item>BREMSE d.o.o. za održavanje automobila, unutrašnju i vanjsku trgovinu na malo i veliko, OIB 30589159443</item>
    </derivirana_varijabla>
  </DomainObject.Predmet.StrankaListNazivFormatedOIB>
  <DomainObject.Predmet.ProtuStrankaListFormated>
    <izvorni_sadrzaj>
      <item>LIMEX&amp;PARTNER d.o.o. DONJI MIHOLJAC</item>
    </izvorni_sadrzaj>
    <derivirana_varijabla naziv="DomainObject.Predmet.ProtuStrankaListFormated_1">
      <item>LIMEX&amp;PARTNER d.o.o. DONJI MIHOLJAC</item>
    </derivirana_varijabla>
  </DomainObject.Predmet.ProtuStrankaListFormated>
  <DomainObject.Predmet.ProtuStrankaListFormatedOIB>
    <izvorni_sadrzaj>
      <item>LIMEX&amp;PARTNER d.o.o. DONJI MIHOLJAC, OIB 65052620195</item>
    </izvorni_sadrzaj>
    <derivirana_varijabla naziv="DomainObject.Predmet.ProtuStrankaListFormatedOIB_1">
      <item>LIMEX&amp;PARTNER d.o.o. DONJI MIHOLJAC, OIB 65052620195</item>
    </derivirana_varijabla>
  </DomainObject.Predmet.ProtuStrankaListFormatedOIB>
  <DomainObject.Predmet.ProtuStrankaListFormatedWithAdress>
    <izvorni_sadrzaj>
      <item>LIMEX&amp;PARTNER d.o.o. DONJI MIHOLJAC, Vukovarska 77A, 31540 Donji Miholjac</item>
    </izvorni_sadrzaj>
    <derivirana_varijabla naziv="DomainObject.Predmet.ProtuStrankaListFormatedWithAdress_1">
      <item>LIMEX&amp;PARTNER d.o.o. DONJI MIHOLJAC, Vukovarska 77A, 31540 Donji Miholjac</item>
    </derivirana_varijabla>
  </DomainObject.Predmet.ProtuStrankaListFormatedWithAdress>
  <DomainObject.Predmet.ProtuStrankaListFormatedWithAdressOIB>
    <izvorni_sadrzaj>
      <item>LIMEX&amp;PARTNER d.o.o. DONJI MIHOLJAC, OIB 65052620195, Vukovarska 77A, 31540 Donji Miholjac</item>
    </izvorni_sadrzaj>
    <derivirana_varijabla naziv="DomainObject.Predmet.ProtuStrankaListFormatedWithAdressOIB_1">
      <item>LIMEX&amp;PARTNER d.o.o. DONJI MIHOLJAC, OIB 65052620195, Vukovarska 77A, 31540 Donji Miholjac</item>
    </derivirana_varijabla>
  </DomainObject.Predmet.ProtuStrankaListFormatedWithAdressOIB>
  <DomainObject.Predmet.ProtuStrankaListNazivFormated>
    <izvorni_sadrzaj>
      <item>LIMEX&amp;PARTNER d.o.o. DONJI MIHOLJAC</item>
    </izvorni_sadrzaj>
    <derivirana_varijabla naziv="DomainObject.Predmet.ProtuStrankaListNazivFormated_1">
      <item>LIMEX&amp;PARTNER d.o.o. DONJI MIHOLJAC</item>
    </derivirana_varijabla>
  </DomainObject.Predmet.ProtuStrankaListNazivFormated>
  <DomainObject.Predmet.ProtuStrankaListNazivFormatedOIB>
    <izvorni_sadrzaj>
      <item>LIMEX&amp;PARTNER d.o.o. DONJI MIHOLJAC, OIB 65052620195</item>
    </izvorni_sadrzaj>
    <derivirana_varijabla naziv="DomainObject.Predmet.ProtuStrankaListNazivFormatedOIB_1">
      <item>LIMEX&amp;PARTNER d.o.o. DONJI MIHOLJAC, OIB 65052620195</item>
    </derivirana_varijabla>
  </DomainObject.Predmet.ProtuStrankaListNazivFormatedOIB>
  <DomainObject.Predmet.OstaliListFormated>
    <izvorni_sadrzaj>
      <item>Željka Kupčerić-trcović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izvorni_sadrzaj>
    <derivirana_varijabla naziv="DomainObject.Predmet.OstaliListFormated_1">
      <item>Željka Kupčerić-trcović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derivirana_varijabla>
  </DomainObject.Predmet.OstaliListFormated>
  <DomainObject.Predmet.OstaliListFormatedOIB>
    <izvorni_sadrzaj>
      <item>Željka Kupčerić-trcović, OIB 10369058966</item>
      <item>Oglasna ploča- LIMEX &amp; PARTNERI d.o.o.</item>
      <item>NARODNE NOVINE, dioničko društvo za izdavanje i tiskanje Službenog lista Republike Hrvatske, službenih i drugih obrazaca te , OIB 64546066176</item>
      <item>Vinko Ljubičić, OIB 91327367435</item>
      <item>Porezna uprava Osijek, OIB 18683136487</item>
    </izvorni_sadrzaj>
    <derivirana_varijabla naziv="DomainObject.Predmet.OstaliListFormatedOIB_1">
      <item>Željka Kupčerić-trcović, OIB 10369058966</item>
      <item>Oglasna ploča- LIMEX &amp; PARTNERI d.o.o.</item>
      <item>NARODNE NOVINE, dioničko društvo za izdavanje i tiskanje Službenog lista Republike Hrvatske, službenih i drugih obrazaca te , OIB 64546066176</item>
      <item>Vinko Ljubičić, OIB 91327367435</item>
      <item>Porezna uprava Osijek, OIB 18683136487</item>
    </derivirana_varijabla>
  </DomainObject.Predmet.OstaliListFormatedOIB>
  <DomainObject.Predmet.OstaliListFormatedWithAdress>
    <izvorni_sadrzaj>
      <item>Željka Kupčerić-trcović, Kapelska Ulica 70, 31000 Osijek</item>
      <item>Oglasna ploča- LIMEX &amp; PARTNERI d.o.o.</item>
      <item>NARODNE NOVINE, dioničko društvo za izdavanje i tiskanje Službenog lista Republike Hrvatske, službenih i drugih obrazaca te , Savski Gaj XIII. put 6, Zagreb</item>
      <item>Vinko Ljubičić, Orljavska 4a, 31000 Osijek</item>
      <item>Porezna uprava Osijek, bb, 31000 Osijek</item>
    </izvorni_sadrzaj>
    <derivirana_varijabla naziv="DomainObject.Predmet.OstaliListFormatedWithAdress_1">
      <item>Željka Kupčerić-trcović, Kapelska Ulica 70, 31000 Osijek</item>
      <item>Oglasna ploča- LIMEX &amp; PARTNERI d.o.o.</item>
      <item>NARODNE NOVINE, dioničko društvo za izdavanje i tiskanje Službenog lista Republike Hrvatske, službenih i drugih obrazaca te , Savski Gaj XIII. put 6, Zagreb</item>
      <item>Vinko Ljubičić, Orljavska 4a, 31000 Osijek</item>
      <item>Porezna uprava Osijek, bb, 31000 Osijek</item>
    </derivirana_varijabla>
  </DomainObject.Predmet.OstaliListFormatedWithAdress>
  <DomainObject.Predmet.OstaliListFormatedWithAdressOIB>
    <izvorni_sadrzaj>
      <item>Željka Kupčerić-trcović, OIB 10369058966, Kapelska Ulica 70, 31000 Osijek</item>
      <item>Oglasna ploča- LIMEX &amp; PARTNERI d.o.o.</item>
      <item>NARODNE NOVINE, dioničko društvo za izdavanje i tiskanje Službenog lista Republike Hrvatske, službenih i drugih obrazaca te , OIB 64546066176, Savski Gaj XIII. put 6, Zagreb</item>
      <item>Vinko Ljubičić, OIB 91327367435, Orljavska 4a, 31000 Osijek</item>
      <item>Porezna uprava Osijek, OIB 18683136487, bb, 31000 Osijek</item>
    </izvorni_sadrzaj>
    <derivirana_varijabla naziv="DomainObject.Predmet.OstaliListFormatedWithAdressOIB_1">
      <item>Željka Kupčerić-trcović, OIB 10369058966, Kapelska Ulica 70, 31000 Osijek</item>
      <item>Oglasna ploča- LIMEX &amp; PARTNERI d.o.o.</item>
      <item>NARODNE NOVINE, dioničko društvo za izdavanje i tiskanje Službenog lista Republike Hrvatske, službenih i drugih obrazaca te , OIB 64546066176, Savski Gaj XIII. put 6, Zagreb</item>
      <item>Vinko Ljubičić, OIB 91327367435, Orljavska 4a, 31000 Osijek</item>
      <item>Porezna uprava Osijek, OIB 18683136487, bb, 31000 Osijek</item>
    </derivirana_varijabla>
  </DomainObject.Predmet.OstaliListFormatedWithAdressOIB>
  <DomainObject.Predmet.OstaliListNazivFormated>
    <izvorni_sadrzaj>
      <item>Željka Kupčerić-trcović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izvorni_sadrzaj>
    <derivirana_varijabla naziv="DomainObject.Predmet.OstaliListNazivFormated_1">
      <item>Željka Kupčerić-trcović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derivirana_varijabla>
  </DomainObject.Predmet.OstaliListNazivFormated>
  <DomainObject.Predmet.OstaliListNazivFormatedOIB>
    <izvorni_sadrzaj>
      <item>Željka Kupčerić-trcović, OIB 10369058966</item>
      <item>Oglasna ploča- LIMEX &amp; PARTNERI d.o.o.</item>
      <item>NARODNE NOVINE, dioničko društvo za izdavanje i tiskanje Službenog lista Republike Hrvatske, službenih i drugih obrazaca te , OIB 64546066176</item>
      <item>Vinko Ljubičić, OIB 91327367435</item>
      <item>Porezna uprava Osijek, OIB 18683136487</item>
    </izvorni_sadrzaj>
    <derivirana_varijabla naziv="DomainObject.Predmet.OstaliListNazivFormatedOIB_1">
      <item>Željka Kupčerić-trcović, OIB 10369058966</item>
      <item>Oglasna ploča- LIMEX &amp; PARTNERI d.o.o.</item>
      <item>NARODNE NOVINE, dioničko društvo za izdavanje i tiskanje Službenog lista Republike Hrvatske, službenih i drugih obrazaca te , OIB 64546066176</item>
      <item>Vinko Ljubičić, OIB 91327367435</item>
      <item>Porezna uprava Osijek,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BREMSE d.o.o. za održavanje automobila, unutrašnju i vanjsku trgovinu na malo i veliko i dr.</izvorni_sadrzaj>
    <derivirana_varijabla naziv="DomainObject.Predmet.StrankaIDrugi_1">BREMSE d.o.o. za održavanje automobila, unutrašnju i vanjsku trgovinu na malo i veliko i dr.</derivirana_varijabla>
  </DomainObject.Predmet.StrankaIDrugi>
  <DomainObject.Predmet.ProtustrankaIDrugi>
    <izvorni_sadrzaj>LIMEX&amp;PARTNER d.o.o. DONJI MIHOLJAC</izvorni_sadrzaj>
    <derivirana_varijabla naziv="DomainObject.Predmet.ProtustrankaIDrugi_1">LIMEX&amp;PARTNER d.o.o. DONJI MIHOLJAC</derivirana_varijabla>
  </DomainObject.Predmet.ProtustrankaIDrugi>
  <DomainObject.Predmet.StrankaIDrugiAdressOIB>
    <izvorni_sadrzaj>BREMSE d.o.o. za održavanje automobila, unutrašnju i vanjsku trgovinu na malo i veliko, OIB 30589159443, Osječka 37, 31550 Valpovo i dr.</izvorni_sadrzaj>
    <derivirana_varijabla naziv="DomainObject.Predmet.StrankaIDrugiAdressOIB_1">BREMSE d.o.o. za održavanje automobila, unutrašnju i vanjsku trgovinu na malo i veliko, OIB 30589159443, Osječka 37, 31550 Valpovo i dr.</derivirana_varijabla>
  </DomainObject.Predmet.StrankaIDrugiAdressOIB>
  <DomainObject.Predmet.ProtustrankaIDrugiAdressOIB>
    <izvorni_sadrzaj>LIMEX&amp;PARTNER d.o.o. DONJI MIHOLJAC, OIB 65052620195, Vukovarska 77A, 31540 Donji Miholjac</izvorni_sadrzaj>
    <derivirana_varijabla naziv="DomainObject.Predmet.ProtustrankaIDrugiAdressOIB_1">LIMEX&amp;PARTNER d.o.o. DONJI MIHOLJAC, OIB 65052620195, Vukovarska 77A,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LIMEX&amp;PARTNER d.o.o. DONJI MIHOLJAC</item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Željka Kupčerić-trcović</item>
      <item>BREMSE d.o.o. za održavanje automobila, unutrašnju i vanjsku trgovinu na malo i veliko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izvorni_sadrzaj>
    <derivirana_varijabla naziv="DomainObject.Predmet.SudioniciListNaziv_1">
      <item>LIMEX&amp;PARTNER d.o.o. DONJI MIHOLJAC</item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Željka Kupčerić-trcović</item>
      <item>BREMSE d.o.o. za održavanje automobila, unutrašnju i vanjsku trgovinu na malo i veliko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derivirana_varijabla>
  </DomainObject.Predmet.SudioniciListNaziv>
  <DomainObject.Predmet.SudioniciListAdressOIB>
    <izvorni_sadrzaj>
      <item>LIMEX&amp;PARTNER d.o.o. DONJI MIHOLJAC, OIB 65052620195, Vukovarska 77A,31540 Donji Miholjac</item>
      <item>PRVI FAKTOR društvo s ograničenom odgovornošću za factoring, OIB 63278028623, Hektorovićeva  2/V,10000 Zagreb</item>
      <item>PRIVREDNA BANKA ZAGREB - DIONIČKO DRUŠTVO, OIB 02535697732, Radnička cesta 50,Zagreb</item>
      <item>REPUBLIKA HRVATSKA MINISTARSTVO FINANCIJA, OIB 18683136487, Katančićeva 5,10000 Zagreb</item>
      <item>KLIO d.o.o. za trgovinu i promet nekretninama, OIB 56484429920, Vinkovačka 29,31000 Osijek</item>
      <item>JADROAGENT međunarodna pomorska i prometna agencija, d. d., OIB 95976200516, Trg Ivana Koblera 2,51000 Rijeka</item>
      <item>PAN - papirna industrija - TRGOPROMET dioničko društvo u stečaju, OIB 53266342722, Pape Ivana Pavla II br. 10,31400 Đakovo</item>
      <item>TERA TEHNOPOLIS d.o.o., OIB 39077073015, Osijek</item>
      <item>REPUBLIKA HRVATSKA, OIB 52634238587, Zagreb ,10000 Zagreb</item>
      <item>HYPO ALPE-ADRIA-LEASING društvo s ograničenom odgovornošću za leasing, OIB 03153152979, Slavonska avenija 6/a,Zagreb</item>
      <item>PRIVREDNA BANKA ZAGREB - DIONIČKO DRUŠTVO, OIB 02535697732, Radnička cesta 50,Zagreb</item>
      <item>VB LEASING Zagreb, OIB 55525619967</item>
      <item>Ivan Pobi, OIB 51470021164, Josipa Kozarca 36,31540 Donji Miholjac</item>
      <item>MECHEL SERVICE STAHLHANDEL VETING društvo s ograničenom odgovornošću za proizvodnju i trgovinu u likvidaciji, OIB 46940479065, Vilka Novaka 48/K,42000 Varaždin</item>
      <item>TURBO-ZG d.o.o. za unutarnju i vanjsku trgovinu, OIB 70987880374, Ulica grada Vukovara 271,Zagreb</item>
      <item>CROATIA FACTORING d.o.o. za factoring, OIB 32387887465, Vlaška 40,Zagreb</item>
      <item>HYPO ALPE-ADRIA-BANK dioničko društvo, OIB 14036333877, Slavonska avenija 6,Zagreb</item>
      <item>Petar Tučanac, OIB 82288681877, Mosorska 28,31000 Osijek</item>
      <item>PRIVREDNA BANKA d.d., OIB 02535697732, 10000 Zagreb</item>
      <item>MERSTEEL d.o.o. za trgovinu i usluge u likvidaciji, OIB 32913763672, Kelekova 18 A,10360 Sesvete</item>
      <item>IMPULS-LEASING društvo s ograničenom odgovornošću za leasing, OIB 65918029671, Velimira Škorpika 24/1,Zagreb</item>
      <item>QIQO doo, OIB 70752453049, Pula</item>
      <item>GRAD DONJI MIHOLJAC, OIB 49744793900, Donji Miholjac</item>
      <item>CROATIA FACTORING d.o.o. za factoring, OIB 32387887465, Vlaška 40,Zagreb</item>
      <item>Željka Kupčerić-trcović, OIB 10369058966, Kapelska Ulica 70,31000 Osijek</item>
      <item>BREMSE d.o.o. za održavanje automobila, unutrašnju i vanjsku trgovinu na malo i veliko, OIB 30589159443, Osječka 37,31550 Valpovo</item>
      <item>Oglasna ploča- LIMEX &amp; PARTNERI d.o.o.</item>
      <item>NARODNE NOVINE, dioničko društvo za izdavanje i tiskanje Službenog lista Republike Hrvatske, službenih i drugih obrazaca te , OIB 64546066176, Savski Gaj XIII. put 6,Zagreb</item>
      <item>Vinko Ljubičić, OIB 91327367435, Orljavska 4a,31000 Osijek</item>
      <item>Porezna uprava Osijek, OIB 18683136487, bb,31000 Osijek</item>
    </izvorni_sadrzaj>
    <derivirana_varijabla naziv="DomainObject.Predmet.SudioniciListAdressOIB_1">
      <item>LIMEX&amp;PARTNER d.o.o. DONJI MIHOLJAC, OIB 65052620195, Vukovarska 77A,31540 Donji Miholjac</item>
      <item>PRVI FAKTOR društvo s ograničenom odgovornošću za factoring, OIB 63278028623, Hektorovićeva  2/V,10000 Zagreb</item>
      <item>PRIVREDNA BANKA ZAGREB - DIONIČKO DRUŠTVO, OIB 02535697732, Radnička cesta 50,Zagreb</item>
      <item>REPUBLIKA HRVATSKA MINISTARSTVO FINANCIJA, OIB 18683136487, Katančićeva 5,10000 Zagreb</item>
      <item>KLIO d.o.o. za trgovinu i promet nekretninama, OIB 56484429920, Vinkovačka 29,31000 Osijek</item>
      <item>JADROAGENT međunarodna pomorska i prometna agencija, d. d., OIB 95976200516, Trg Ivana Koblera 2,51000 Rijeka</item>
      <item>PAN - papirna industrija - TRGOPROMET dioničko društvo u stečaju, OIB 53266342722, Pape Ivana Pavla II br. 10,31400 Đakovo</item>
      <item>TERA TEHNOPOLIS d.o.o., OIB 39077073015, Osijek</item>
      <item>REPUBLIKA HRVATSKA, OIB 52634238587, Zagreb ,10000 Zagreb</item>
      <item>HYPO ALPE-ADRIA-LEASING društvo s ograničenom odgovornošću za leasing, OIB 03153152979, Slavonska avenija 6/a,Zagreb</item>
      <item>PRIVREDNA BANKA ZAGREB - DIONIČKO DRUŠTVO, OIB 02535697732, Radnička cesta 50,Zagreb</item>
      <item>VB LEASING Zagreb, OIB 55525619967</item>
      <item>Ivan Pobi, OIB 51470021164, Josipa Kozarca 36,31540 Donji Miholjac</item>
      <item>MECHEL SERVICE STAHLHANDEL VETING društvo s ograničenom odgovornošću za proizvodnju i trgovinu u likvidaciji, OIB 46940479065, Vilka Novaka 48/K,42000 Varaždin</item>
      <item>TURBO-ZG d.o.o. za unutarnju i vanjsku trgovinu, OIB 70987880374, Ulica grada Vukovara 271,Zagreb</item>
      <item>CROATIA FACTORING d.o.o. za factoring, OIB 32387887465, Vlaška 40,Zagreb</item>
      <item>HYPO ALPE-ADRIA-BANK dioničko društvo, OIB 14036333877, Slavonska avenija 6,Zagreb</item>
      <item>Petar Tučanac, OIB 82288681877, Mosorska 28,31000 Osijek</item>
      <item>PRIVREDNA BANKA d.d., OIB 02535697732, 10000 Zagreb</item>
      <item>MERSTEEL d.o.o. za trgovinu i usluge u likvidaciji, OIB 32913763672, Kelekova 18 A,10360 Sesvete</item>
      <item>IMPULS-LEASING društvo s ograničenom odgovornošću za leasing, OIB 65918029671, Velimira Škorpika 24/1,Zagreb</item>
      <item>QIQO doo, OIB 70752453049, Pula</item>
      <item>GRAD DONJI MIHOLJAC, OIB 49744793900, Donji Miholjac</item>
      <item>CROATIA FACTORING d.o.o. za factoring, OIB 32387887465, Vlaška 40,Zagreb</item>
      <item>Željka Kupčerić-trcović, OIB 10369058966, Kapelska Ulica 70,31000 Osijek</item>
      <item>BREMSE d.o.o. za održavanje automobila, unutrašnju i vanjsku trgovinu na malo i veliko, OIB 30589159443, Osječka 37,31550 Valpovo</item>
      <item>Oglasna ploča- LIMEX &amp; PARTNERI d.o.o.</item>
      <item>NARODNE NOVINE, dioničko društvo za izdavanje i tiskanje Službenog lista Republike Hrvatske, službenih i drugih obrazaca te , OIB 64546066176, Savski Gaj XIII. put 6,Zagreb</item>
      <item>Vinko Ljubičić, OIB 91327367435, Orljavska 4a,31000 Osijek</item>
      <item>Porezna uprava Osijek, OIB 18683136487,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65052620195</item>
      <item>, OIB 63278028623</item>
      <item>, OIB 02535697732</item>
      <item>, OIB 18683136487</item>
      <item>, OIB 56484429920</item>
      <item>, OIB 95976200516</item>
      <item>, OIB 53266342722</item>
      <item>, OIB 39077073015</item>
      <item>, OIB 52634238587</item>
      <item>, OIB 03153152979</item>
      <item>, OIB 02535697732</item>
      <item>, OIB 55525619967</item>
      <item>, OIB 51470021164</item>
      <item>, OIB 46940479065</item>
      <item>, OIB 70987880374</item>
      <item>, OIB 32387887465</item>
      <item>, OIB 14036333877</item>
      <item>, OIB 82288681877</item>
      <item>, OIB 02535697732</item>
      <item>, OIB 32913763672</item>
      <item>, OIB 65918029671</item>
      <item>, OIB 70752453049</item>
      <item>, OIB 49744793900</item>
      <item>, OIB 32387887465</item>
      <item>, OIB 10369058966</item>
      <item>, OIB 30589159443</item>
      <item>, OIB null</item>
      <item>, OIB 64546066176</item>
      <item>, OIB 91327367435</item>
      <item>, OIB 18683136487</item>
    </izvorni_sadrzaj>
    <derivirana_varijabla naziv="DomainObject.Predmet.SudioniciListNazivOIB_1">
      <item>, OIB 65052620195</item>
      <item>, OIB 63278028623</item>
      <item>, OIB 02535697732</item>
      <item>, OIB 18683136487</item>
      <item>, OIB 56484429920</item>
      <item>, OIB 95976200516</item>
      <item>, OIB 53266342722</item>
      <item>, OIB 39077073015</item>
      <item>, OIB 52634238587</item>
      <item>, OIB 03153152979</item>
      <item>, OIB 02535697732</item>
      <item>, OIB 55525619967</item>
      <item>, OIB 51470021164</item>
      <item>, OIB 46940479065</item>
      <item>, OIB 70987880374</item>
      <item>, OIB 32387887465</item>
      <item>, OIB 14036333877</item>
      <item>, OIB 82288681877</item>
      <item>, OIB 02535697732</item>
      <item>, OIB 32913763672</item>
      <item>, OIB 65918029671</item>
      <item>, OIB 70752453049</item>
      <item>, OIB 49744793900</item>
      <item>, OIB 32387887465</item>
      <item>, OIB 10369058966</item>
      <item>, OIB 30589159443</item>
      <item>, OIB null</item>
      <item>, OIB 64546066176</item>
      <item>, OIB 91327367435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F6C203-A10C-4054-960E-9BFC375C97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490</properties:Words>
  <properties:Characters>2650</properties:Characters>
  <properties:Lines>105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2016-11-25T07:55:00Z</dcterms:created>
  <dc:creator>hermanj</dc:creator>
  <cp:lastModifiedBy>Danijela Sekulić</cp:lastModifiedBy>
  <cp:lastPrinted>2016-11-25T07:54:00Z</cp:lastPrinted>
  <dcterms:modified xmlns:xsi="http://www.w3.org/2001/XMLSchema-instance" xsi:type="dcterms:W3CDTF">2016-11-25T07:55:00Z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