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afcfa" w14:paraId="f6afcfa"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653998">
        <w:t>8247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653998">
        <w:t>8247</w:t>
      </w:r>
      <w:r w:rsidR="00866C07">
        <w:t>/15</w:t>
      </w:r>
      <w:r>
        <w:t xml:space="preserve"> temeljem odredbe članka 430 Stečajnog zakona (NN br. 71/15) , dana</w:t>
      </w:r>
      <w:r w:rsidR="00866C07">
        <w:t xml:space="preserve"> </w:t>
      </w:r>
      <w:r w:rsidR="006E6CBC">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653998">
        <w:t xml:space="preserve">A-MARIA d.o.o., Karlovac, Donja </w:t>
      </w:r>
      <w:proofErr w:type="spellStart"/>
      <w:r w:rsidR="00653998">
        <w:t>Jelsa</w:t>
      </w:r>
      <w:proofErr w:type="spellEnd"/>
      <w:r w:rsidR="00653998">
        <w:t xml:space="preserve"> 112, OIB: 67805932339, MBS: 080802577</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53998">
        <w:t>22.431,14</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6E6CBC">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4880"/>
    <w:rsid w:val="002131AD"/>
    <w:rsid w:val="00215452"/>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C4FAB"/>
    <w:rsid w:val="003E49FB"/>
    <w:rsid w:val="0041031A"/>
    <w:rsid w:val="0048436A"/>
    <w:rsid w:val="004867A2"/>
    <w:rsid w:val="004A71E2"/>
    <w:rsid w:val="004B0ACC"/>
    <w:rsid w:val="004D1A23"/>
    <w:rsid w:val="004E17F6"/>
    <w:rsid w:val="004F504D"/>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A14FC"/>
    <w:rsid w:val="006E4093"/>
    <w:rsid w:val="006E6CBC"/>
    <w:rsid w:val="006F619A"/>
    <w:rsid w:val="00741E30"/>
    <w:rsid w:val="00795446"/>
    <w:rsid w:val="007A2FA1"/>
    <w:rsid w:val="007B0BD3"/>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65AAF"/>
    <w:rsid w:val="009A3461"/>
    <w:rsid w:val="009A4339"/>
    <w:rsid w:val="009E24D2"/>
    <w:rsid w:val="009F5EBC"/>
    <w:rsid w:val="00A25EAE"/>
    <w:rsid w:val="00A2607E"/>
    <w:rsid w:val="00A52B77"/>
    <w:rsid w:val="00A611CA"/>
    <w:rsid w:val="00A7422F"/>
    <w:rsid w:val="00A929DD"/>
    <w:rsid w:val="00AD2A5F"/>
    <w:rsid w:val="00B04C4B"/>
    <w:rsid w:val="00B1486B"/>
    <w:rsid w:val="00B42AE6"/>
    <w:rsid w:val="00B521A4"/>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F16B88"/>
    <w:rsid w:val="00F25263"/>
    <w:rsid w:val="00F631BC"/>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E6CBC"/>
    <w:rPr>
      <w:color w:val="808080"/>
      <w:bdr w:space="0" w:sz="0" w:color="auto" w:val="none"/>
      <w:shd w:fill="auto" w:color="auto" w:val="clear"/>
    </w:rPr>
  </w:style>
  <w:style w:customStyle="true" w:styleId="eSPISCCParagraphDefaultFont" w:type="character">
    <w:name w:val="eSPIS_CC_Paragraph Default Font"/>
    <w:basedOn w:val="Zadanifontodlomka"/>
    <w:rsid w:val="006E6C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6CBC"/>
    <w:rPr>
      <w:bdr w:space="0" w:sz="0" w:color="auto" w:val="none"/>
      <w:shd w:fill="FFFFCC" w:color="auto" w:val="clear"/>
      <w:lang w:val="hr-HR"/>
    </w:rPr>
  </w:style>
  <w:style w:customStyle="true" w:styleId="PozadinaSvijetloCrvena" w:type="character">
    <w:name w:val="Pozadina_SvijetloCrvena"/>
    <w:basedOn w:val="eSPISCCParagraphDefaultFont"/>
    <w:rsid w:val="006E6C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6C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E6CBC"/>
    <w:rPr>
      <w:color w:val="808080"/>
      <w:bdr w:color="auto" w:space="0" w:sz="0" w:val="none"/>
      <w:shd w:color="auto" w:fill="auto" w:val="clear"/>
    </w:rPr>
  </w:style>
  <w:style w:customStyle="1" w:styleId="eSPISCCParagraphDefaultFont" w:type="character">
    <w:name w:val="eSPIS_CC_Paragraph Default Font"/>
    <w:basedOn w:val="Zadanifontodlomka"/>
    <w:rsid w:val="006E6C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6CBC"/>
    <w:rPr>
      <w:bdr w:color="auto" w:space="0" w:sz="0" w:val="none"/>
      <w:shd w:color="auto" w:fill="FFFFCC" w:val="clear"/>
      <w:lang w:val="hr-HR"/>
    </w:rPr>
  </w:style>
  <w:style w:customStyle="1" w:styleId="PozadinaSvijetloCrvena" w:type="character">
    <w:name w:val="Pozadina_SvijetloCrvena"/>
    <w:basedOn w:val="eSPISCCParagraphDefaultFont"/>
    <w:rsid w:val="006E6C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6C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8247</izvorni_sadrzaj>
    <derivirana_varijabla naziv="DomainObject.Predmet.Broj_1">8247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St-8247/2015</izvorni_sadrzaj>
    <derivirana_varijabla naziv="DomainObject.Predmet.OznakaBroj_1">St-8247/2015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 ST-520/15</izvorni_sadrzaj>
    <derivirana_varijabla naziv="DomainObject.Predmet.PrimjedbaSuca_1">VEZA - ST-520/15</derivirana_varijabla>
  </DomainObject.Predmet.PrimjedbaSuca>
  <DomainObject.Predmet.PrimjedbaUpisnicara>
    <izvorni_sadrzaj/>
    <derivirana_varijabla naziv="DomainObject.Predmet.PrimjedbaUpisnicara_1"/>
  </DomainObject.Predmet.PrimjedbaUpisnicara>
  <DomainObject.Predmet.ProtustrankaFormated>
    <izvorni_sadrzaj>  A-MARIA d.o.o. zastupanog po punomoćniku Anamarija Markuš Klarić</izvorni_sadrzaj>
    <derivirana_varijabla naziv="DomainObject.Predmet.ProtustrankaFormated_1">  A-MARIA d.o.o. zastupanog po punomoćniku Anamarija Markuš Klarić</derivirana_varijabla>
  </DomainObject.Predmet.ProtustrankaFormated>
  <DomainObject.Predmet.ProtustrankaFormatedOIB>
    <izvorni_sadrzaj>  A-MARIA d.o.o., OIB 67805932339 zastupanog po punomoćniku Anamarija Markuš Klarić</izvorni_sadrzaj>
    <derivirana_varijabla naziv="DomainObject.Predmet.ProtustrankaFormatedOIB_1">  A-MARIA d.o.o., OIB 67805932339 zastupanog po punomoćniku Anamarija Markuš Klarić</derivirana_varijabla>
  </DomainObject.Predmet.ProtustrankaFormatedOIB>
  <DomainObject.Predmet.ProtustrankaFormatedWithAdress>
    <izvorni_sadrzaj> A-MARIA d.o.o., Donja Jelsa 112, 47000 Karlovac zastupanog po punomoćniku Anamarija Markuš Klarić</izvorni_sadrzaj>
    <derivirana_varijabla naziv="DomainObject.Predmet.ProtustrankaFormatedWithAdress_1"> A-MARIA d.o.o., Donja Jelsa 112, 47000 Karlovac zastupanog po punomoćniku Anamarija Markuš Klarić</derivirana_varijabla>
  </DomainObject.Predmet.ProtustrankaFormatedWithAdress>
  <DomainObject.Predmet.ProtustrankaFormatedWithAdressOIB>
    <izvorni_sadrzaj> A-MARIA d.o.o., OIB 67805932339, Donja Jelsa 112, 47000 Karlovac zastupanog po punomoćniku Anamarija Markuš Klarić</izvorni_sadrzaj>
    <derivirana_varijabla naziv="DomainObject.Predmet.ProtustrankaFormatedWithAdressOIB_1"> A-MARIA d.o.o., OIB 67805932339, Donja Jelsa 112, 47000 Karlovac zastupanog po punomoćniku Anamarija Markuš Klarić</derivirana_varijabla>
  </DomainObject.Predmet.ProtustrankaFormatedWithAdressOIB>
  <DomainObject.Predmet.ProtustrankaWithAdress>
    <izvorni_sadrzaj>A-MARIA d.o.o. Donja Jelsa 112, 47000 Karlovac</izvorni_sadrzaj>
    <derivirana_varijabla naziv="DomainObject.Predmet.ProtustrankaWithAdress_1">A-MARIA d.o.o. Donja Jelsa 112, 47000 Karlovac</derivirana_varijabla>
  </DomainObject.Predmet.ProtustrankaWithAdress>
  <DomainObject.Predmet.ProtustrankaWithAdressOIB>
    <izvorni_sadrzaj>A-MARIA d.o.o., OIB 67805932339, Donja Jelsa 112, 47000 Karlovac</izvorni_sadrzaj>
    <derivirana_varijabla naziv="DomainObject.Predmet.ProtustrankaWithAdressOIB_1">A-MARIA d.o.o., OIB 67805932339, Donja Jelsa 112, 47000 Karlovac</derivirana_varijabla>
  </DomainObject.Predmet.ProtustrankaWithAdressOIB>
  <DomainObject.Predmet.ProtustrankaNazivFormated>
    <izvorni_sadrzaj>A-MARIA d.o.o.</izvorni_sadrzaj>
    <derivirana_varijabla naziv="DomainObject.Predmet.ProtustrankaNazivFormated_1">A-MARIA d.o.o.</derivirana_varijabla>
  </DomainObject.Predmet.ProtustrankaNazivFormated>
  <DomainObject.Predmet.ProtustrankaNazivFormatedOIB>
    <izvorni_sadrzaj>A-MARIA d.o.o., OIB 67805932339</izvorni_sadrzaj>
    <derivirana_varijabla naziv="DomainObject.Predmet.ProtustrankaNazivFormatedOIB_1">A-MARIA d.o.o., OIB 67805932339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A-MARIA d.o.o. zastupanog po punomoćniku Anamarija Markuš Klarić</item>
    </izvorni_sadrzaj>
    <derivirana_varijabla naziv="DomainObject.Predmet.ProtuStrankaListFormated_1">
      <item>A-MARIA d.o.o. zastupanog po punomoćniku Anamarija Markuš Klarić</item>
    </derivirana_varijabla>
  </DomainObject.Predmet.ProtuStrankaListFormated>
  <DomainObject.Predmet.ProtuStrankaListFormatedOIB>
    <izvorni_sadrzaj>
      <item>A-MARIA d.o.o., OIB 67805932339 zastupanog po punomoćniku Anamarija Markuš Klarić</item>
    </izvorni_sadrzaj>
    <derivirana_varijabla naziv="DomainObject.Predmet.ProtuStrankaListFormatedOIB_1">
      <item>A-MARIA d.o.o., OIB 67805932339 zastupanog po punomoćniku Anamarija Markuš Klarić</item>
    </derivirana_varijabla>
  </DomainObject.Predmet.ProtuStrankaListFormatedOIB>
  <DomainObject.Predmet.ProtuStrankaListFormatedWithAdress>
    <izvorni_sadrzaj>
      <item>A-MARIA d.o.o., Donja Jelsa 112, 47000 Karlovac zastupanog po punomoćniku Anamarija Markuš Klarić</item>
    </izvorni_sadrzaj>
    <derivirana_varijabla naziv="DomainObject.Predmet.ProtuStrankaListFormatedWithAdress_1">
      <item>A-MARIA d.o.o., Donja Jelsa 112, 47000 Karlovac zastupanog po punomoćniku Anamarija Markuš Klarić</item>
    </derivirana_varijabla>
  </DomainObject.Predmet.ProtuStrankaListFormatedWithAdress>
  <DomainObject.Predmet.ProtuStrankaListFormatedWithAdressOIB>
    <izvorni_sadrzaj>
      <item>A-MARIA d.o.o., OIB 67805932339, Donja Jelsa 112, 47000 Karlovac zastupanog po punomoćniku Anamarija Markuš Klarić</item>
    </izvorni_sadrzaj>
    <derivirana_varijabla naziv="DomainObject.Predmet.ProtuStrankaListFormatedWithAdressOIB_1">
      <item>A-MARIA d.o.o., OIB 67805932339, Donja Jelsa 112, 47000 Karlovac zastupanog po punomoćniku Anamarija Markuš Klarić</item>
    </derivirana_varijabla>
  </DomainObject.Predmet.ProtuStrankaListFormatedWithAdressOIB>
  <DomainObject.Predmet.ProtuStrankaListNazivFormated>
    <izvorni_sadrzaj>
      <item>A-MARIA d.o.o.</item>
    </izvorni_sadrzaj>
    <derivirana_varijabla naziv="DomainObject.Predmet.ProtuStrankaListNazivFormated_1">
      <item>A-MARIA d.o.o.</item>
    </derivirana_varijabla>
  </DomainObject.Predmet.ProtuStrankaListNazivFormated>
  <DomainObject.Predmet.ProtuStrankaListNazivFormatedOIB>
    <izvorni_sadrzaj>
      <item>A-MARIA d.o.o., OIB 67805932339</item>
    </izvorni_sadrzaj>
    <derivirana_varijabla naziv="DomainObject.Predmet.ProtuStrankaListNazivFormatedOIB_1">
      <item>A-MARIA d.o.o., OIB 67805932339</item>
    </derivirana_varijabla>
  </DomainObject.Predmet.ProtuStrankaListNazivFormatedOIB>
  <DomainObject.Predmet.OstaliListFormated>
    <izvorni_sadrzaj>
      <item>Anamarija Markuš Klarić punomoćnik sudionika u postupku A-MARIA d.o.o.</item>
    </izvorni_sadrzaj>
    <derivirana_varijabla naziv="DomainObject.Predmet.OstaliListFormated_1">
      <item>Anamarija Markuš Klarić punomoćnik sudionika u postupku A-MARIA d.o.o.</item>
    </derivirana_varijabla>
  </DomainObject.Predmet.OstaliListFormated>
  <DomainObject.Predmet.OstaliListFormatedOIB>
    <izvorni_sadrzaj>
      <item>Anamarija Markuš Klarić, OIB 33541095286 punomoćnik sudionika u postupku A-MARIA d.o.o.</item>
    </izvorni_sadrzaj>
    <derivirana_varijabla naziv="DomainObject.Predmet.OstaliListFormatedOIB_1">
      <item>Anamarija Markuš Klarić, OIB 33541095286 punomoćnik sudionika u postupku A-MARIA d.o.o.</item>
    </derivirana_varijabla>
  </DomainObject.Predmet.OstaliListFormatedOIB>
  <DomainObject.Predmet.OstaliListFormatedWithAdress>
    <izvorni_sadrzaj>
      <item>Anamarija Markuš Klarić, Tadije Smičiklasa 16, 47000 Karlovac punomoćnik sudionika u postupku A-MARIA d.o.o.</item>
    </izvorni_sadrzaj>
    <derivirana_varijabla naziv="DomainObject.Predmet.OstaliListFormatedWithAdress_1">
      <item>Anamarija Markuš Klarić, Tadije Smičiklasa 16, 47000 Karlovac punomoćnik sudionika u postupku A-MARIA d.o.o.</item>
    </derivirana_varijabla>
  </DomainObject.Predmet.OstaliListFormatedWithAdress>
  <DomainObject.Predmet.OstaliListFormatedWithAdressOIB>
    <izvorni_sadrzaj>
      <item>Anamarija Markuš Klarić, OIB 33541095286, Tadije Smičiklasa 16, 47000 Karlovac punomoćnik sudionika u postupku A-MARIA d.o.o.</item>
    </izvorni_sadrzaj>
    <derivirana_varijabla naziv="DomainObject.Predmet.OstaliListFormatedWithAdressOIB_1">
      <item>Anamarija Markuš Klarić, OIB 33541095286, Tadije Smičiklasa 16, 47000 Karlovac punomoćnik sudionika u postupku A-MARIA d.o.o.</item>
    </derivirana_varijabla>
  </DomainObject.Predmet.OstaliListFormatedWithAdressOIB>
  <DomainObject.Predmet.OstaliListNazivFormated>
    <izvorni_sadrzaj>
      <item>Anamarija Markuš Klarić</item>
    </izvorni_sadrzaj>
    <derivirana_varijabla naziv="DomainObject.Predmet.OstaliListNazivFormated_1">
      <item>Anamarija Markuš Klarić</item>
    </derivirana_varijabla>
  </DomainObject.Predmet.OstaliListNazivFormated>
  <DomainObject.Predmet.OstaliListNazivFormatedOIB>
    <izvorni_sadrzaj>
      <item>Anamarija Markuš Klarić, OIB 33541095286</item>
    </izvorni_sadrzaj>
    <derivirana_varijabla naziv="DomainObject.Predmet.OstaliListNazivFormatedOIB_1">
      <item>Anamarija Markuš Klarić, OIB 33541095286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A-MARIA d.o.o.</izvorni_sadrzaj>
    <derivirana_varijabla naziv="DomainObject.Predmet.ProtustrankaIDrugi_1">A-MARIA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A-MARIA d.o.o., OIB 67805932339, Donja Jelsa 112, 47000 Karlovac</izvorni_sadrzaj>
    <derivirana_varijabla naziv="DomainObject.Predmet.ProtustrankaIDrugiAdressOIB_1">A-MARIA d.o.o., OIB 67805932339, Donja Jelsa 112,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A-MARIA d.o.o.</item>
      <item>Anamarija Markuš Klarić</item>
    </izvorni_sadrzaj>
    <derivirana_varijabla naziv="DomainObject.Predmet.SudioniciListNaziv_1">
      <item>Fina, regionalni centar Zagreb, podružnica Karlovac</item>
      <item>A-MARIA d.o.o.</item>
      <item>Anamarija Markuš Klarić</item>
    </derivirana_varijabla>
  </DomainObject.Predmet.SudioniciListNaziv>
  <DomainObject.Predmet.SudioniciListAdressOIB>
    <izvorni_sadrzaj>
      <item>Fina, regionalni centar Zagreb, podružnica Karlovac, OIB 85821130368, Vitezovićeva 1,47000 Karlovac</item>
      <item>A-MARIA d.o.o., OIB 67805932339, Donja Jelsa 112,47000 Karlovac</item>
      <item>Anamarija Markuš Klarić, OIB 33541095286, Tadije Smičiklasa 16,47000 Karlovac</item>
    </izvorni_sadrzaj>
    <derivirana_varijabla naziv="DomainObject.Predmet.SudioniciListAdressOIB_1">
      <item>Fina, regionalni centar Zagreb, podružnica Karlovac, OIB 85821130368, Vitezovićeva 1,47000 Karlovac</item>
      <item>A-MARIA d.o.o., OIB 67805932339, Donja Jelsa 112,47000 Karlovac</item>
      <item>Anamarija Markuš Klarić, OIB 33541095286, Tadije Smičiklasa 16,47000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67805932339</item>
      <item>, OIB 33541095286</item>
    </izvorni_sadrzaj>
    <derivirana_varijabla naziv="DomainObject.Predmet.SudioniciListNazivOIB_1">
      <item>, OIB 85821130368</item>
      <item>, OIB 67805932339</item>
      <item>, OIB 33541095286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1622</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2016-02-19T06:36:00Z</dcterms:created>
  <dc:creator>Željka Rončević</dc:creator>
  <cp:lastModifiedBy>Željka Rončević</cp:lastModifiedBy>
  <cp:lastPrinted>2016-02-23T07:24:00Z</cp:lastPrinted>
  <dcterms:modified xmlns:xsi="http://www.w3.org/2001/XMLSchema-instance" xsi:type="dcterms:W3CDTF">2016-02-23T07:24:00Z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