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8cf09" w14:paraId="748cf09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D07680">
        <w:t>MARINKOVIĆ j.d.o.o., OIB: 01018489508, Split, Sarajevska 26</w:t>
      </w:r>
      <w:r w:rsidR="00FD72BB">
        <w:t>,</w:t>
      </w:r>
      <w:r>
        <w:t xml:space="preserve"> </w:t>
      </w:r>
      <w:r w:rsidR="001F0CF3">
        <w:t>31</w:t>
      </w:r>
      <w:r w:rsidR="00CF6EE7">
        <w:t>. listopada</w:t>
      </w:r>
      <w:r>
        <w:t xml:space="preserve"> 2017.,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D07680">
        <w:t>MARINKOVIĆ j.d.o.o., OIB: 01018489508, Split, Sarajevska 26</w:t>
      </w:r>
      <w:r>
        <w:t xml:space="preserve">, na dan </w:t>
      </w:r>
      <w:r w:rsidR="00D07680">
        <w:t>8. svibnja</w:t>
      </w:r>
      <w:r w:rsidR="00CF6EE7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D72BB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D07680">
        <w:t>34.127,65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07680" w:rsidP="00B46C21" w:rsidR="00B46C21">
      <w:pPr>
        <w:spacing w:before="200"/>
        <w:jc w:val="center"/>
      </w:pPr>
      <w:r>
        <w:t>U Splitu</w:t>
      </w:r>
      <w:r w:rsidR="00F73D4A">
        <w:t xml:space="preserve"> </w:t>
      </w:r>
      <w:r w:rsidR="001F0CF3">
        <w:t>31</w:t>
      </w:r>
      <w:r w:rsidR="00CF6EE7">
        <w:t>. listopada</w:t>
      </w:r>
      <w:r w:rsidR="00B46C21">
        <w:t xml:space="preserve"> 2017. 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156F" w:rsidR="00F9156F">
      <w:r>
        <w:separator/>
      </w:r>
    </w:p>
  </w:endnote>
  <w:endnote w:id="0" w:type="continuationSeparator">
    <w:p w:rsidRDefault="00F9156F" w:rsidR="00F91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156F" w:rsidR="00F9156F">
      <w:r>
        <w:separator/>
      </w:r>
    </w:p>
  </w:footnote>
  <w:footnote w:id="0" w:type="continuationSeparator">
    <w:p w:rsidRDefault="00F9156F" w:rsidR="00F915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8906EA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0CF3" w:rsidP="00D959D4" w:rsidR="00DE2B55">
    <w:pPr>
      <w:pStyle w:val="Zaglavlje"/>
      <w:jc w:val="right"/>
    </w:pPr>
    <w:r>
      <w:t>Poslovni broj:</w:t>
    </w:r>
    <w:r w:rsidR="00B46C21">
      <w:t>11. St-</w:t>
    </w:r>
    <w:r w:rsidR="00D07680">
      <w:t>570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1F0CF3"/>
    <w:rsid w:val="002B433F"/>
    <w:rsid w:val="0038214D"/>
    <w:rsid w:val="003C2F22"/>
    <w:rsid w:val="00400AC9"/>
    <w:rsid w:val="00417EA6"/>
    <w:rsid w:val="004527ED"/>
    <w:rsid w:val="005C7005"/>
    <w:rsid w:val="006C4FFF"/>
    <w:rsid w:val="006F2A25"/>
    <w:rsid w:val="0071519E"/>
    <w:rsid w:val="007F7A84"/>
    <w:rsid w:val="00814EDB"/>
    <w:rsid w:val="00815142"/>
    <w:rsid w:val="00816867"/>
    <w:rsid w:val="00853B3E"/>
    <w:rsid w:val="008906EA"/>
    <w:rsid w:val="00973D2A"/>
    <w:rsid w:val="00981D37"/>
    <w:rsid w:val="009C22CD"/>
    <w:rsid w:val="00A51DE9"/>
    <w:rsid w:val="00AC22A4"/>
    <w:rsid w:val="00B46C21"/>
    <w:rsid w:val="00B7506F"/>
    <w:rsid w:val="00BD1274"/>
    <w:rsid w:val="00CF6EE7"/>
    <w:rsid w:val="00D07680"/>
    <w:rsid w:val="00D8632A"/>
    <w:rsid w:val="00DD0D50"/>
    <w:rsid w:val="00EB6A52"/>
    <w:rsid w:val="00EB7F5D"/>
    <w:rsid w:val="00EE48DB"/>
    <w:rsid w:val="00F2599E"/>
    <w:rsid w:val="00F563C0"/>
    <w:rsid w:val="00F73D4A"/>
    <w:rsid w:val="00F9156F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06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6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6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6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6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06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6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6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6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6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St-570/2017</izvorni_sadrzaj>
    <derivirana_varijabla naziv="DomainObject.Predmet.OznakaBroj_1">St-570/2017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MARINKOVIĆ jednostavno društvo s ograničenom odgovornošću za prijevoz i usluge</izvorni_sadrzaj>
    <derivirana_varijabla naziv="DomainObject.Predmet.ProtustrankaFormated_1">  MARINKOVIĆ jednostavno društvo s ograničenom odgovornošću za prijevoz i usluge</derivirana_varijabla>
  </DomainObject.Predmet.ProtustrankaFormated>
  <DomainObject.Predmet.ProtustrankaFormatedOIB>
    <izvorni_sadrzaj>  MARINKOVIĆ jednostavno društvo s ograničenom odgovornošću za prijevoz i usluge, OIB 01018489508</izvorni_sadrzaj>
    <derivirana_varijabla naziv="DomainObject.Predmet.ProtustrankaFormatedOIB_1">  MARINKOVIĆ jednostavno društvo s ograničenom odgovornošću za prijevoz i usluge, OIB 01018489508</derivirana_varijabla>
  </DomainObject.Predmet.ProtustrankaFormatedOIB>
  <DomainObject.Predmet.ProtustrankaFormatedWithAdress>
    <izvorni_sadrzaj> MARINKOVIĆ jednostavno društvo s ograničenom odgovornošću za prijevoz i usluge, Sarajevska 26, 21000 Split</izvorni_sadrzaj>
    <derivirana_varijabla naziv="DomainObject.Predmet.ProtustrankaFormatedWithAdress_1"> MARINKOVIĆ jednostavno društvo s ograničenom odgovornošću za prijevoz i usluge, Sarajevska 26, 21000 Split</derivirana_varijabla>
  </DomainObject.Predmet.ProtustrankaFormatedWithAdress>
  <DomainObject.Predmet.ProtustrankaFormatedWithAdressOIB>
    <izvorni_sadrzaj> MARINKOVIĆ jednostavno društvo s ograničenom odgovornošću za prijevoz i usluge, OIB 01018489508, Sarajevska 26, 21000 Split</izvorni_sadrzaj>
    <derivirana_varijabla naziv="DomainObject.Predmet.ProtustrankaFormatedWithAdressOIB_1"> MARINKOVIĆ jednostavno društvo s ograničenom odgovornošću za prijevoz i usluge, OIB 01018489508, Sarajevska 26, 21000 Split</derivirana_varijabla>
  </DomainObject.Predmet.ProtustrankaFormatedWithAdressOIB>
  <DomainObject.Predmet.ProtustrankaWithAdress>
    <izvorni_sadrzaj>MARINKOVIĆ jednostavno društvo s ograničenom odgovornošću za prijevoz i usluge Sarajevska 26, 21000 Split</izvorni_sadrzaj>
    <derivirana_varijabla naziv="DomainObject.Predmet.ProtustrankaWithAdress_1">MARINKOVIĆ jednostavno društvo s ograničenom odgovornošću za prijevoz i usluge Sarajevska 26, 21000 Split</derivirana_varijabla>
  </DomainObject.Predmet.ProtustrankaWithAdress>
  <DomainObject.Predmet.ProtustrankaWithAdressOIB>
    <izvorni_sadrzaj>MARINKOVIĆ jednostavno društvo s ograničenom odgovornošću za prijevoz i usluge, OIB 01018489508, Sarajevska 26, 21000 Split</izvorni_sadrzaj>
    <derivirana_varijabla naziv="DomainObject.Predmet.ProtustrankaWithAdressOIB_1">MARINKOVIĆ jednostavno društvo s ograničenom odgovornošću za prijevoz i usluge, OIB 01018489508, Sarajevska 26, 21000 Split</derivirana_varijabla>
  </DomainObject.Predmet.ProtustrankaWithAdressOIB>
  <DomainObject.Predmet.ProtustrankaNazivFormated>
    <izvorni_sadrzaj>MARINKOVIĆ jednostavno društvo s ograničenom odgovornošću za prijevoz i usluge</izvorni_sadrzaj>
    <derivirana_varijabla naziv="DomainObject.Predmet.ProtustrankaNazivFormated_1">MARINKOVIĆ jednostavno društvo s ograničenom odgovornošću za prijevoz i usluge</derivirana_varijabla>
  </DomainObject.Predmet.ProtustrankaNazivFormated>
  <DomainObject.Predmet.ProtustrankaNazivFormatedOIB>
    <izvorni_sadrzaj>MARINKOVIĆ jednostavno društvo s ograničenom odgovornošću za prijevoz i usluge, OIB 01018489508</izvorni_sadrzaj>
    <derivirana_varijabla naziv="DomainObject.Predmet.ProtustrankaNazivFormatedOIB_1">MARINKOVIĆ jednostavno društvo s ograničenom odgovornošću za prijevoz i usluge, OIB 01018489508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34127.65</izvorni_sadrzaj>
    <derivirana_varijabla naziv="DomainObject.Predmet.TrenutnaVrijednost_1">34127.65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MARINKOVIĆ jednostavno društvo s ograničenom odgovornošću za prijevoz i usluge</item>
    </izvorni_sadrzaj>
    <derivirana_varijabla naziv="DomainObject.Predmet.ProtuStrankaListFormated_1">
      <item>MARINKOVIĆ jednostavno društvo s ograničenom odgovornošću za prijevoz i usluge</item>
    </derivirana_varijabla>
  </DomainObject.Predmet.ProtuStrankaListFormated>
  <DomainObject.Predmet.ProtuStrankaListFormatedOIB>
    <izvorni_sadrzaj>
      <item>MARINKOVIĆ jednostavno društvo s ograničenom odgovornošću za prijevoz i usluge, OIB 01018489508</item>
    </izvorni_sadrzaj>
    <derivirana_varijabla naziv="DomainObject.Predmet.ProtuStrankaListFormatedOIB_1">
      <item>MARINKOVIĆ jednostavno društvo s ograničenom odgovornošću za prijevoz i usluge, OIB 01018489508</item>
    </derivirana_varijabla>
  </DomainObject.Predmet.ProtuStrankaListFormatedOIB>
  <DomainObject.Predmet.ProtuStrankaListFormatedWithAdress>
    <izvorni_sadrzaj>
      <item>MARINKOVIĆ jednostavno društvo s ograničenom odgovornošću za prijevoz i usluge, Sarajevska 26, 21000 Split</item>
    </izvorni_sadrzaj>
    <derivirana_varijabla naziv="DomainObject.Predmet.ProtuStrankaListFormatedWithAdress_1">
      <item>MARINKOVIĆ jednostavno društvo s ograničenom odgovornošću za prijevoz i usluge, Sarajevska 26, 21000 Split</item>
    </derivirana_varijabla>
  </DomainObject.Predmet.ProtuStrankaListFormatedWithAdress>
  <DomainObject.Predmet.ProtuStrankaListFormatedWithAdressOIB>
    <izvorni_sadrzaj>
      <item>MARINKOVIĆ jednostavno društvo s ograničenom odgovornošću za prijevoz i usluge, OIB 01018489508, Sarajevska 26, 21000 Split</item>
    </izvorni_sadrzaj>
    <derivirana_varijabla naziv="DomainObject.Predmet.ProtuStrankaListFormatedWithAdressOIB_1">
      <item>MARINKOVIĆ jednostavno društvo s ograničenom odgovornošću za prijevoz i usluge, OIB 01018489508, Sarajevska 26, 21000 Split</item>
    </derivirana_varijabla>
  </DomainObject.Predmet.ProtuStrankaListFormatedWithAdressOIB>
  <DomainObject.Predmet.ProtuStrankaListNazivFormated>
    <izvorni_sadrzaj>
      <item>MARINKOVIĆ jednostavno društvo s ograničenom odgovornošću za prijevoz i usluge</item>
    </izvorni_sadrzaj>
    <derivirana_varijabla naziv="DomainObject.Predmet.ProtuStrankaListNazivFormated_1">
      <item>MARINKOVIĆ jednostavno društvo s ograničenom odgovornošću za prijevoz i usluge</item>
    </derivirana_varijabla>
  </DomainObject.Predmet.ProtuStrankaListNazivFormated>
  <DomainObject.Predmet.ProtuStrankaListNazivFormatedOIB>
    <izvorni_sadrzaj>
      <item>MARINKOVIĆ jednostavno društvo s ograničenom odgovornošću za prijevoz i usluge, OIB 01018489508</item>
    </izvorni_sadrzaj>
    <derivirana_varijabla naziv="DomainObject.Predmet.ProtuStrankaListNazivFormatedOIB_1">
      <item>MARINKOVIĆ jednostavno društvo s ograničenom odgovornošću za prijevoz i usluge, OIB 01018489508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MARINKOVIĆ jednostavno društvo s ograničenom odgovornošću za prijevoz i usluge</izvorni_sadrzaj>
    <derivirana_varijabla naziv="DomainObject.Predmet.ProtustrankaIDrugi_1">MARINKOVIĆ jednostavno društvo s ograničenom odgovornošću za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MARINKOVIĆ jednostavno društvo s ograničenom odgovornošću za prijevoz i usluge, OIB 01018489508, Sarajevska 26, 21000 Split</izvorni_sadrzaj>
    <derivirana_varijabla naziv="DomainObject.Predmet.ProtustrankaIDrugiAdressOIB_1">MARINKOVIĆ jednostavno društvo s ograničenom odgovornošću za prijevoz i usluge, OIB 01018489508, Sarajevska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MARINKOVIĆ jednostavno društvo s ograničenom odgovornošću za prijevoz i usluge</item>
      <item>FINANCIJSKA AGENCIJA, RC SPLIT</item>
    </izvorni_sadrzaj>
    <derivirana_varijabla naziv="DomainObject.Predmet.SudioniciListNaziv_1">
      <item>MARINKOVIĆ jednostavno društvo s ograničenom odgovornošću za prijevoz i usluge</item>
      <item>FINANCIJSKA AGENCIJA, RC SPLIT</item>
    </derivirana_varijabla>
  </DomainObject.Predmet.SudioniciListNaziv>
  <DomainObject.Predmet.SudioniciListAdressOIB>
    <izvorni_sadrzaj>
      <item>MARINKOVIĆ jednostavno društvo s ograničenom odgovornošću za prijevoz i usluge, OIB 01018489508, Sarajevska 26,21000 Split</item>
      <item>FINANCIJSKA AGENCIJA, RC SPLIT, OIB 85821130368, Mažuranićevo šetalište 24 b,21000 Split</item>
    </izvorni_sadrzaj>
    <derivirana_varijabla naziv="DomainObject.Predmet.SudioniciListAdressOIB_1">
      <item>MARINKOVIĆ jednostavno društvo s ograničenom odgovornošću za prijevoz i usluge, OIB 01018489508, Sarajevska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01018489508</item>
      <item>, OIB 85821130368</item>
    </izvorni_sadrzaj>
    <derivirana_varijabla naziv="DomainObject.Predmet.SudioniciListNazivOIB_1">
      <item>, OIB 01018489508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1799</properties:Characters>
  <properties:Lines>37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2017-10-18T08:02:00Z</dcterms:created>
  <dc:creator>Katarina Mikulić</dc:creator>
  <cp:lastModifiedBy>Katarina Mikulić</cp:lastModifiedBy>
  <cp:lastPrinted>2017-10-31T07:49:00Z</cp:lastPrinted>
  <dcterms:modified xmlns:xsi="http://www.w3.org/2001/XMLSchema-instance" xsi:type="dcterms:W3CDTF">2017-10-31T09:48:00Z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