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cdac" w14:paraId="b04cdac" w:rsidRDefault="00EF322C" w:rsidP="00EF322C" w:rsidR="00EF322C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EF322C" w:rsidP="00EF322C" w:rsidR="00EF322C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EF322C" w:rsidP="00EF322C" w:rsidR="00EF322C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EF322C" w:rsidP="00EF322C" w:rsidR="00EF322C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2/II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EF322C" w:rsidP="00EF322C" w:rsidR="00EF322C">
      <w:pPr>
        <w:spacing w:after="0"/>
        <w:rPr>
          <w:lang w:eastAsia="hr-HR"/>
        </w:rPr>
      </w:pPr>
    </w:p>
    <w:p w:rsidRDefault="00EF322C" w:rsidP="00EF322C" w:rsidR="00EF322C">
      <w:pPr>
        <w:spacing w:after="0"/>
      </w:pPr>
    </w:p>
    <w:p w:rsidRDefault="00EF322C" w:rsidP="00EF322C" w:rsidR="00EF322C">
      <w:pPr>
        <w:spacing w:after="0"/>
        <w:jc w:val="center"/>
      </w:pPr>
      <w:r>
        <w:t>U  I M E  R E P U B L I K E  H R V A T S K E</w:t>
      </w:r>
    </w:p>
    <w:p w:rsidRDefault="00EF322C" w:rsidP="00EF322C" w:rsidR="00EF322C">
      <w:pPr>
        <w:spacing w:after="0"/>
      </w:pPr>
    </w:p>
    <w:p w:rsidRDefault="00EF322C" w:rsidP="00EF322C" w:rsidR="00EF322C">
      <w:pPr>
        <w:spacing w:after="0"/>
        <w:jc w:val="center"/>
      </w:pPr>
      <w:r>
        <w:t>R J E Š E NJ E</w:t>
      </w:r>
    </w:p>
    <w:p w:rsidRDefault="00EF322C" w:rsidP="00EF322C" w:rsidR="00EF322C">
      <w:pPr>
        <w:spacing w:after="0"/>
      </w:pPr>
    </w:p>
    <w:p w:rsidRDefault="00EF322C" w:rsidP="00EF322C" w:rsidR="00EF322C">
      <w:pPr>
        <w:spacing w:after="0"/>
      </w:pPr>
    </w:p>
    <w:p w:rsidRDefault="00EF322C" w:rsidP="00EF322C" w:rsidR="00EF322C">
      <w:pPr>
        <w:spacing w:after="0"/>
        <w:jc w:val="both"/>
        <w:rPr>
          <w:szCs w:val="20"/>
        </w:rPr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</w:t>
      </w:r>
      <w:r>
        <w:t xml:space="preserve"> MAX SPORT d.o.o., OIB: 78701432625 sa sjedištem u Jug II kbr. 10, 40323 Prelog</w:t>
      </w:r>
      <w:r>
        <w:t>, dana 19. svibnja 2017.,</w:t>
      </w:r>
    </w:p>
    <w:p w:rsidRDefault="00EF322C" w:rsidP="00EF322C" w:rsidR="00EF322C">
      <w:pPr>
        <w:spacing w:after="0"/>
        <w:jc w:val="both"/>
      </w:pPr>
    </w:p>
    <w:p w:rsidRDefault="00EF322C" w:rsidP="00EF322C" w:rsidR="00EF322C">
      <w:pPr>
        <w:spacing w:after="0"/>
        <w:jc w:val="both"/>
      </w:pPr>
    </w:p>
    <w:p w:rsidRDefault="00EF322C" w:rsidP="00EF322C" w:rsidR="00EF322C">
      <w:pPr>
        <w:spacing w:after="0"/>
        <w:jc w:val="center"/>
      </w:pPr>
      <w:r>
        <w:t>r i j e š i o  j e</w:t>
      </w:r>
    </w:p>
    <w:p w:rsidRDefault="00EF322C" w:rsidP="00EF322C" w:rsidR="00EF322C">
      <w:pPr>
        <w:spacing w:after="0"/>
      </w:pPr>
    </w:p>
    <w:p w:rsidRDefault="00EF322C" w:rsidP="00EF322C" w:rsidR="00EF322C">
      <w:pPr>
        <w:spacing w:after="0"/>
      </w:pPr>
    </w:p>
    <w:p w:rsidRDefault="00EF322C" w:rsidP="00EF322C" w:rsidR="00EF322C">
      <w:pPr>
        <w:spacing w:after="0"/>
        <w:jc w:val="both"/>
      </w:pPr>
      <w:r>
        <w:tab/>
        <w:t>I Otvara se stečajni postupak nad stečajnim dužnikom MAX SPORT d.o.o., OIB: 78701432625 sa sjedištem u Jug II kbr. 10, 40323 Prelog, s danom 19. svibnja 2017. u 14,30 sati.</w:t>
      </w:r>
    </w:p>
    <w:p w:rsidRDefault="00EF322C" w:rsidP="00EF322C" w:rsidR="00EF322C">
      <w:pPr>
        <w:spacing w:after="0"/>
        <w:jc w:val="both"/>
      </w:pPr>
    </w:p>
    <w:p w:rsidRDefault="00EF322C" w:rsidP="00EF322C" w:rsidR="00EF322C">
      <w:pPr>
        <w:spacing w:after="0"/>
        <w:jc w:val="both"/>
        <w:rPr>
          <w:szCs w:val="20"/>
        </w:rPr>
      </w:pPr>
      <w:r>
        <w:tab/>
        <w:t>II Zaključuje se stečajni postupak nad stečajnim dužnikom MAX SPORT d.o.o., OIB: 78701432625 sa sjedištem u Jug II kbr. 10, 40323 Prelog.</w:t>
      </w:r>
    </w:p>
    <w:p w:rsidRDefault="00EF322C" w:rsidP="00EF322C" w:rsidR="00EF322C">
      <w:pPr>
        <w:spacing w:after="0"/>
        <w:jc w:val="both"/>
      </w:pPr>
    </w:p>
    <w:p w:rsidRDefault="00EF322C" w:rsidP="00EF322C" w:rsidR="00EF322C">
      <w:pPr>
        <w:spacing w:after="0"/>
        <w:jc w:val="both"/>
      </w:pPr>
      <w:r>
        <w:tab/>
        <w:t xml:space="preserve">III Za stečajnog upravitelja imenuje se </w:t>
      </w:r>
      <w:r>
        <w:t xml:space="preserve">Krešimir Fučkar, Braće Radića 63, </w:t>
      </w:r>
      <w:proofErr w:type="spellStart"/>
      <w:r>
        <w:t>Sladojevci</w:t>
      </w:r>
      <w:proofErr w:type="spellEnd"/>
      <w:r>
        <w:t>, OIB: 01195634741.</w:t>
      </w:r>
    </w:p>
    <w:p w:rsidRDefault="00EF322C" w:rsidP="00EF322C" w:rsidR="00EF322C">
      <w:pPr>
        <w:spacing w:after="0"/>
        <w:jc w:val="both"/>
        <w:rPr>
          <w:color w:val="FF0000"/>
        </w:rPr>
      </w:pPr>
    </w:p>
    <w:p w:rsidRDefault="00EF322C" w:rsidP="00EF322C" w:rsidR="00EF322C">
      <w:pPr>
        <w:spacing w:after="0"/>
        <w:jc w:val="both"/>
      </w:pPr>
      <w:r>
        <w:tab/>
        <w:t>IV Ovo rješenje objavit će se na e-oglasnoj ploči suda.</w:t>
      </w:r>
    </w:p>
    <w:p w:rsidRDefault="00EF322C" w:rsidP="00EF322C" w:rsidR="00EF322C">
      <w:pPr>
        <w:spacing w:after="0"/>
        <w:jc w:val="both"/>
      </w:pPr>
    </w:p>
    <w:p w:rsidRDefault="00EF322C" w:rsidP="00EF322C" w:rsidR="00EF322C">
      <w:pPr>
        <w:spacing w:after="0"/>
        <w:jc w:val="both"/>
      </w:pPr>
      <w:r>
        <w:tab/>
        <w:t>V Po pravomoćnosti ovoga rješenja stečajni dužnik MAX SPORT d.o.o., OIB: 78701432625 sa sjedištem u Jug II kbr. 10, 40323 Prelog, bit će brisan iz sudskog registra.</w:t>
      </w:r>
    </w:p>
    <w:p w:rsidRDefault="00EF322C" w:rsidP="00EF322C" w:rsidR="00EF322C">
      <w:pPr>
        <w:spacing w:after="0"/>
      </w:pPr>
    </w:p>
    <w:p w:rsidRDefault="00EF322C" w:rsidP="00EF322C" w:rsidR="00EF322C">
      <w:pPr>
        <w:spacing w:after="0"/>
        <w:jc w:val="center"/>
      </w:pPr>
      <w:r>
        <w:t>Obrazloženje</w:t>
      </w:r>
    </w:p>
    <w:p w:rsidRDefault="00EF322C" w:rsidP="00EF322C" w:rsidR="00EF322C">
      <w:pPr>
        <w:spacing w:after="0"/>
      </w:pPr>
    </w:p>
    <w:p w:rsidRDefault="00EF322C" w:rsidP="00EF322C" w:rsidR="00EF322C">
      <w:pPr>
        <w:spacing w:after="0"/>
        <w:jc w:val="both"/>
      </w:pPr>
      <w:r>
        <w:tab/>
        <w:t>Predlagatelj je dana 22. rujna 2016</w:t>
      </w:r>
      <w: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</w:t>
      </w:r>
      <w:r>
        <w:lastRenderedPageBreak/>
        <w:t>najkasnije u roku od četrdeset pet dana od objave oglasa predlože otvaranje stečajnoga postupka.</w:t>
      </w:r>
    </w:p>
    <w:p w:rsidRDefault="00EF322C" w:rsidP="00EF322C" w:rsidR="00EF322C">
      <w:pPr>
        <w:spacing w:after="0"/>
      </w:pPr>
    </w:p>
    <w:p w:rsidRDefault="00EF322C" w:rsidP="00EF322C" w:rsidR="00EF322C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EF322C" w:rsidP="00EF322C" w:rsidR="00EF322C">
      <w:pPr>
        <w:spacing w:after="0"/>
      </w:pPr>
    </w:p>
    <w:p w:rsidRDefault="00EF322C" w:rsidP="00EF322C" w:rsidR="00EF322C">
      <w:pPr>
        <w:spacing w:after="0"/>
      </w:pPr>
    </w:p>
    <w:p w:rsidRDefault="00EF322C" w:rsidP="00EF322C" w:rsidR="00EF322C">
      <w:pPr>
        <w:spacing w:after="0"/>
      </w:pPr>
    </w:p>
    <w:p w:rsidRDefault="00EF322C" w:rsidP="00EF322C" w:rsidR="00EF322C">
      <w:pPr>
        <w:spacing w:after="0"/>
        <w:jc w:val="center"/>
      </w:pPr>
      <w:r>
        <w:t>U Varaždinu, 19. svibnja 2017.</w:t>
      </w:r>
    </w:p>
    <w:p w:rsidRDefault="00EF322C" w:rsidP="00EF322C" w:rsidR="00EF322C">
      <w:pPr>
        <w:spacing w:after="0"/>
      </w:pPr>
      <w:r>
        <w:t xml:space="preserve">                                                                                                  </w:t>
      </w:r>
    </w:p>
    <w:p w:rsidRDefault="00EF322C" w:rsidP="00EF322C" w:rsidR="00EF322C">
      <w:pPr>
        <w:spacing w:after="0"/>
      </w:pPr>
      <w:r>
        <w:t xml:space="preserve">     </w:t>
      </w:r>
    </w:p>
    <w:p w:rsidRDefault="00EF322C" w:rsidP="00EF322C" w:rsidR="00EF322C">
      <w:pPr>
        <w:spacing w:after="0"/>
      </w:pPr>
    </w:p>
    <w:p w:rsidRDefault="00EF322C" w:rsidP="00EF322C" w:rsidR="00EF322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SUDAC</w:t>
      </w:r>
    </w:p>
    <w:p w:rsidRDefault="00EF322C" w:rsidP="00EF322C" w:rsidR="00EF322C">
      <w:pPr>
        <w:spacing w:after="0"/>
      </w:pPr>
    </w:p>
    <w:p w:rsidRDefault="00EF322C" w:rsidP="00EF322C" w:rsidR="00EF322C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</w:t>
      </w:r>
      <w:r>
        <w:t xml:space="preserve">  </w:t>
      </w:r>
      <w:r>
        <w:t xml:space="preserve">Hugo </w:t>
      </w:r>
      <w:proofErr w:type="spellStart"/>
      <w:r>
        <w:t>Wedemeyer</w:t>
      </w:r>
      <w:proofErr w:type="spellEnd"/>
    </w:p>
    <w:p w:rsidRDefault="00EF322C" w:rsidP="00EF322C" w:rsidR="00EF322C">
      <w:pPr>
        <w:spacing w:after="0"/>
      </w:pPr>
      <w:r>
        <w:t xml:space="preserve"> </w:t>
      </w:r>
    </w:p>
    <w:p w:rsidRDefault="00EF322C" w:rsidP="00EF322C" w:rsidR="00EF322C">
      <w:pPr>
        <w:spacing w:after="0"/>
      </w:pPr>
    </w:p>
    <w:p w:rsidRDefault="00EF322C" w:rsidP="00EF322C" w:rsidR="00EF322C">
      <w:pPr>
        <w:spacing w:after="0"/>
      </w:pPr>
    </w:p>
    <w:p w:rsidRDefault="00EF322C" w:rsidP="00EF322C" w:rsidR="00EF322C">
      <w:pPr>
        <w:spacing w:after="0"/>
      </w:pPr>
    </w:p>
    <w:p w:rsidRDefault="00EF322C" w:rsidP="00EF322C" w:rsidR="00EF322C">
      <w:pPr>
        <w:spacing w:after="0"/>
      </w:pPr>
      <w:r>
        <w:t xml:space="preserve">                              </w:t>
      </w:r>
    </w:p>
    <w:p w:rsidRDefault="00EF322C" w:rsidP="00EF322C" w:rsidR="00EF322C">
      <w:pPr>
        <w:spacing w:after="0"/>
      </w:pPr>
      <w:r>
        <w:tab/>
        <w:t>Uputa o pravnom lijeku:</w:t>
      </w:r>
    </w:p>
    <w:p w:rsidRDefault="00EF322C" w:rsidP="00EF322C" w:rsidR="00EF322C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F322C" w:rsidP="00EF322C" w:rsidR="00EF322C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F322C" w:rsidP="00EF322C" w:rsidR="00EF322C">
      <w:pPr>
        <w:spacing w:after="0"/>
      </w:pPr>
    </w:p>
    <w:p w:rsidRDefault="00EF322C" w:rsidP="00EF322C" w:rsidR="00EF322C">
      <w:pPr>
        <w:spacing w:after="0"/>
      </w:pPr>
    </w:p>
    <w:p w:rsidRDefault="00EF322C" w:rsidP="00EF322C" w:rsidR="00EF322C">
      <w:pPr>
        <w:spacing w:after="0"/>
      </w:pPr>
    </w:p>
    <w:p w:rsidRDefault="00EF322C" w:rsidP="00EF322C" w:rsidR="00EF322C">
      <w:pPr>
        <w:spacing w:after="0"/>
      </w:pPr>
      <w:r>
        <w:t>DNA:</w:t>
      </w:r>
    </w:p>
    <w:p w:rsidRDefault="00EF322C" w:rsidP="00EF322C" w:rsidR="00EF322C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EF322C" w:rsidP="00EF322C" w:rsidR="00EF322C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EF322C" w:rsidP="00EF322C" w:rsidR="00EF322C">
      <w:pPr>
        <w:numPr>
          <w:ilvl w:val="0"/>
          <w:numId w:val="47"/>
        </w:numPr>
        <w:spacing w:after="0"/>
      </w:pPr>
      <w:r>
        <w:t>Dužnik MAX SPORT d.o.o., Jug II kbr. 10, 40323 Prelog</w:t>
      </w:r>
    </w:p>
    <w:p w:rsidRDefault="00EF322C" w:rsidP="00EF322C" w:rsidR="00EF322C">
      <w:pPr>
        <w:numPr>
          <w:ilvl w:val="0"/>
          <w:numId w:val="47"/>
        </w:numPr>
        <w:spacing w:after="0"/>
      </w:pPr>
      <w:r>
        <w:t xml:space="preserve">Direktor dužnika </w:t>
      </w:r>
      <w:proofErr w:type="spellStart"/>
      <w:r>
        <w:t>Laczko</w:t>
      </w:r>
      <w:proofErr w:type="spellEnd"/>
      <w:r>
        <w:t xml:space="preserve"> </w:t>
      </w:r>
      <w:proofErr w:type="spellStart"/>
      <w:r>
        <w:t>Zsolt</w:t>
      </w:r>
      <w:proofErr w:type="spellEnd"/>
      <w:r>
        <w:t xml:space="preserve">, </w:t>
      </w:r>
      <w:proofErr w:type="spellStart"/>
      <w:r>
        <w:t>Koelcsey</w:t>
      </w:r>
      <w:proofErr w:type="spellEnd"/>
      <w:r>
        <w:t xml:space="preserve"> ul. 15, 1202 </w:t>
      </w:r>
      <w:proofErr w:type="spellStart"/>
      <w:r>
        <w:t>Budapest</w:t>
      </w:r>
      <w:proofErr w:type="spellEnd"/>
      <w:r>
        <w:t>, Mađarska</w:t>
      </w:r>
    </w:p>
    <w:p w:rsidRDefault="00EF322C" w:rsidP="00EF322C" w:rsidR="00EF322C">
      <w:pPr>
        <w:numPr>
          <w:ilvl w:val="0"/>
          <w:numId w:val="47"/>
        </w:numPr>
        <w:spacing w:after="0"/>
      </w:pPr>
      <w:r>
        <w:t xml:space="preserve">Direktor dužnika </w:t>
      </w:r>
      <w:proofErr w:type="spellStart"/>
      <w:r>
        <w:t>Laczko</w:t>
      </w:r>
      <w:proofErr w:type="spellEnd"/>
      <w:r>
        <w:t xml:space="preserve"> </w:t>
      </w:r>
      <w:proofErr w:type="spellStart"/>
      <w:r>
        <w:t>Zsoltne</w:t>
      </w:r>
      <w:proofErr w:type="spellEnd"/>
      <w:r>
        <w:t xml:space="preserve"> </w:t>
      </w:r>
      <w:proofErr w:type="spellStart"/>
      <w:r>
        <w:t>Gabriella</w:t>
      </w:r>
      <w:proofErr w:type="spellEnd"/>
      <w:r>
        <w:t xml:space="preserve">, </w:t>
      </w:r>
      <w:proofErr w:type="spellStart"/>
      <w:r>
        <w:t>Petoefi</w:t>
      </w:r>
      <w:proofErr w:type="spellEnd"/>
      <w:r>
        <w:t xml:space="preserve"> ul. 90, 1196 </w:t>
      </w:r>
      <w:proofErr w:type="spellStart"/>
      <w:r>
        <w:t>Budapest</w:t>
      </w:r>
      <w:proofErr w:type="spellEnd"/>
      <w:r>
        <w:t>, Mađarska</w:t>
      </w:r>
    </w:p>
    <w:p w:rsidRDefault="00EF322C" w:rsidP="00EF322C" w:rsidR="00EF322C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EF322C" w:rsidP="00EF322C" w:rsidR="00EF322C">
      <w:pPr>
        <w:numPr>
          <w:ilvl w:val="0"/>
          <w:numId w:val="47"/>
        </w:numPr>
        <w:spacing w:after="0"/>
      </w:pPr>
      <w:r>
        <w:t>Ministarstvo financija, Porezna uprava, Područni ur</w:t>
      </w:r>
      <w:r>
        <w:t xml:space="preserve">ed Sjeverna Hrvatska, Ispostava Čakovec, O. </w:t>
      </w:r>
      <w:proofErr w:type="spellStart"/>
      <w:r>
        <w:t>Keršovanija</w:t>
      </w:r>
      <w:proofErr w:type="spellEnd"/>
      <w:r>
        <w:t xml:space="preserve"> 11</w:t>
      </w:r>
      <w:bookmarkStart w:name="_GoBack" w:id="0"/>
      <w:bookmarkEnd w:id="0"/>
    </w:p>
    <w:p w:rsidRDefault="00EF322C" w:rsidP="00EF322C" w:rsidR="00EF322C">
      <w:pPr>
        <w:numPr>
          <w:ilvl w:val="0"/>
          <w:numId w:val="47"/>
        </w:numPr>
        <w:spacing w:after="0"/>
      </w:pPr>
      <w:r>
        <w:t>Stečajni upravitelj</w:t>
      </w:r>
      <w:r w:rsidRPr="00EF322C">
        <w:rPr>
          <w:color w:val="FF0000"/>
        </w:rPr>
        <w:t xml:space="preserve"> </w:t>
      </w:r>
      <w:r>
        <w:t xml:space="preserve">Krešimir Fučkar, Braće Radića 63, </w:t>
      </w:r>
      <w:proofErr w:type="spellStart"/>
      <w:r>
        <w:t>Sladojevci</w:t>
      </w:r>
      <w:proofErr w:type="spellEnd"/>
    </w:p>
    <w:p w:rsidRDefault="00EF322C" w:rsidP="00EF322C" w:rsidR="00EF322C">
      <w:pPr>
        <w:numPr>
          <w:ilvl w:val="0"/>
          <w:numId w:val="47"/>
        </w:numPr>
        <w:spacing w:after="0"/>
      </w:pPr>
      <w:r>
        <w:t>e-oglasna ploča suda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F322C" w:rsidP="00EF322C" w:rsidR="00EF322C">
      <w:pPr>
        <w:pStyle w:val="NormaleSPIS"/>
      </w:pPr>
    </w:p>
    <w:p w:rsidRDefault="00EF322C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1F01" w:rsidP="00537B78" w:rsidR="002A1F01">
      <w:r>
        <w:separator/>
      </w:r>
    </w:p>
  </w:endnote>
  <w:endnote w:id="0" w:type="continuationSeparator">
    <w:p w:rsidRDefault="002A1F01" w:rsidP="00537B78" w:rsidR="002A1F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1F01" w:rsidP="00537B78" w:rsidR="002A1F01">
      <w:r>
        <w:separator/>
      </w:r>
    </w:p>
  </w:footnote>
  <w:footnote w:id="0" w:type="continuationSeparator">
    <w:p w:rsidRDefault="002A1F01" w:rsidP="00537B78" w:rsidR="002A1F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22C" w:rsidR="008333A9">
    <w:pPr>
      <w:pStyle w:val="Zaglavlje"/>
    </w:pPr>
    <w:r>
      <w:rPr>
        <w:rStyle w:val="PozadinaSvijetloCrvena"/>
        <w:shd w:fill="auto" w:color="auto" w:val="clear"/>
      </w:rPr>
      <w:t>Poslovni broj: 6 St-1027/16-4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1F01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674A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22C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464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St-1027/2016-4</izvorni_sadrzaj>
    <derivirana_varijabla naziv="DomainObject.Oznaka_1">St-1027/2016-4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St-1027/2016</izvorni_sadrzaj>
    <derivirana_varijabla naziv="DomainObject.Predmet.OznakaBroj_1">St-1027/2016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 SPORT društvo s ograničenom odgovornošću za turističke djelatnosti</izvorni_sadrzaj>
    <derivirana_varijabla naziv="DomainObject.Predmet.ProtustrankaFormated_1">  MAX SPORT društvo s ograničenom odgovornošću za turističke djelatnosti</derivirana_varijabla>
  </DomainObject.Predmet.ProtustrankaFormated>
  <DomainObject.Predmet.ProtustrankaFormatedOIB>
    <izvorni_sadrzaj>  MAX SPORT društvo s ograničenom odgovornošću za turističke djelatnosti, OIB 78701432625</izvorni_sadrzaj>
    <derivirana_varijabla naziv="DomainObject.Predmet.ProtustrankaFormatedOIB_1">  MAX SPORT društvo s ograničenom odgovornošću za turističke djelatnosti, OIB 78701432625</derivirana_varijabla>
  </DomainObject.Predmet.ProtustrankaFormatedOIB>
  <DomainObject.Predmet.ProtustrankaFormatedWithAdress>
    <izvorni_sadrzaj> MAX SPORT društvo s ograničenom odgovornošću za turističke djelatnosti, JUG II kbr. 10, 40323 Prelog</izvorni_sadrzaj>
    <derivirana_varijabla naziv="DomainObject.Predmet.ProtustrankaFormatedWithAdress_1"> MAX SPORT društvo s ograničenom odgovornošću za turističke djelatnosti, JUG II kbr. 10, 40323 Prelog</derivirana_varijabla>
  </DomainObject.Predmet.ProtustrankaFormatedWithAdress>
  <DomainObject.Predmet.ProtustrankaFormatedWithAdressOIB>
    <izvorni_sadrzaj> MAX SPORT društvo s ograničenom odgovornošću za turističke djelatnosti, OIB 78701432625, JUG II kbr. 10, 40323 Prelog</izvorni_sadrzaj>
    <derivirana_varijabla naziv="DomainObject.Predmet.ProtustrankaFormatedWithAdressOIB_1"> MAX SPORT društvo s ograničenom odgovornošću za turističke djelatnosti, OIB 78701432625, JUG II kbr. 10, 40323 Prelog</derivirana_varijabla>
  </DomainObject.Predmet.ProtustrankaFormatedWithAdressOIB>
  <DomainObject.Predmet.ProtustrankaWithAdress>
    <izvorni_sadrzaj>MAX SPORT društvo s ograničenom odgovornošću za turističke djelatnosti JUG II kbr. 10, 40323 Prelog</izvorni_sadrzaj>
    <derivirana_varijabla naziv="DomainObject.Predmet.ProtustrankaWithAdress_1">MAX SPORT društvo s ograničenom odgovornošću za turističke djelatnosti JUG II kbr. 10, 40323 Prelog</derivirana_varijabla>
  </DomainObject.Predmet.ProtustrankaWithAdress>
  <DomainObject.Predmet.ProtustrankaWithAdressOIB>
    <izvorni_sadrzaj>MAX SPORT društvo s ograničenom odgovornošću za turističke djelatnosti, OIB 78701432625, JUG II kbr. 10, 40323 Prelog</izvorni_sadrzaj>
    <derivirana_varijabla naziv="DomainObject.Predmet.ProtustrankaWithAdressOIB_1">MAX SPORT društvo s ograničenom odgovornošću za turističke djelatnosti, OIB 78701432625, JUG II kbr. 10, 40323 Prelog</derivirana_varijabla>
  </DomainObject.Predmet.ProtustrankaWithAdressOIB>
  <DomainObject.Predmet.ProtustrankaNazivFormated>
    <izvorni_sadrzaj>MAX SPORT društvo s ograničenom odgovornošću za turističke djelatnosti</izvorni_sadrzaj>
    <derivirana_varijabla naziv="DomainObject.Predmet.ProtustrankaNazivFormated_1">MAX SPORT društvo s ograničenom odgovornošću za turističke djelatnosti</derivirana_varijabla>
  </DomainObject.Predmet.ProtustrankaNazivFormated>
  <DomainObject.Predmet.ProtustrankaNazivFormatedOIB>
    <izvorni_sadrzaj>MAX SPORT društvo s ograničenom odgovornošću za turističke djelatnosti, OIB 78701432625</izvorni_sadrzaj>
    <derivirana_varijabla naziv="DomainObject.Predmet.ProtustrankaNazivFormatedOIB_1">MAX SPORT društvo s ograničenom odgovornošću za turističke djelatnosti, OIB 78701432625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6950.42</izvorni_sadrzaj>
    <derivirana_varijabla naziv="DomainObject.Predmet.TrenutnaVrijednost_1">6950.42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MAX SPORT društvo s ograničenom odgovornošću za turističke djelatnosti</item>
    </izvorni_sadrzaj>
    <derivirana_varijabla naziv="DomainObject.Predmet.ProtuStrankaListFormated_1">
      <item>MAX SPORT društvo s ograničenom odgovornošću za turističke djelatnosti</item>
    </derivirana_varijabla>
  </DomainObject.Predmet.ProtuStrankaListFormated>
  <DomainObject.Predmet.ProtuStrankaListFormatedOIB>
    <izvorni_sadrzaj>
      <item>MAX SPORT društvo s ograničenom odgovornošću za turističke djelatnosti, OIB 78701432625</item>
    </izvorni_sadrzaj>
    <derivirana_varijabla naziv="DomainObject.Predmet.ProtuStrankaListFormatedOIB_1">
      <item>MAX SPORT društvo s ograničenom odgovornošću za turističke djelatnosti, OIB 78701432625</item>
    </derivirana_varijabla>
  </DomainObject.Predmet.ProtuStrankaListFormatedOIB>
  <DomainObject.Predmet.ProtuStrankaListFormatedWithAdress>
    <izvorni_sadrzaj>
      <item>MAX SPORT društvo s ograničenom odgovornošću za turističke djelatnosti, JUG II kbr. 10, 40323 Prelog</item>
    </izvorni_sadrzaj>
    <derivirana_varijabla naziv="DomainObject.Predmet.ProtuStrankaListFormatedWithAdress_1">
      <item>MAX SPORT društvo s ograničenom odgovornošću za turističke djelatnosti, JUG II kbr. 10, 40323 Prelog</item>
    </derivirana_varijabla>
  </DomainObject.Predmet.ProtuStrankaListFormatedWithAdress>
  <DomainObject.Predmet.ProtuStrankaListFormatedWithAdressOIB>
    <izvorni_sadrzaj>
      <item>MAX SPORT društvo s ograničenom odgovornošću za turističke djelatnosti, OIB 78701432625, JUG II kbr. 10, 40323 Prelog</item>
    </izvorni_sadrzaj>
    <derivirana_varijabla naziv="DomainObject.Predmet.ProtuStrankaListFormatedWithAdressOIB_1">
      <item>MAX SPORT društvo s ograničenom odgovornošću za turističke djelatnosti, OIB 78701432625, JUG II kbr. 10, 40323 Prelog</item>
    </derivirana_varijabla>
  </DomainObject.Predmet.ProtuStrankaListFormatedWithAdressOIB>
  <DomainObject.Predmet.ProtuStrankaListNazivFormated>
    <izvorni_sadrzaj>
      <item>MAX SPORT društvo s ograničenom odgovornošću za turističke djelatnosti</item>
    </izvorni_sadrzaj>
    <derivirana_varijabla naziv="DomainObject.Predmet.ProtuStrankaListNazivFormated_1">
      <item>MAX SPORT društvo s ograničenom odgovornošću za turističke djelatnosti</item>
    </derivirana_varijabla>
  </DomainObject.Predmet.ProtuStrankaListNazivFormated>
  <DomainObject.Predmet.ProtuStrankaListNazivFormatedOIB>
    <izvorni_sadrzaj>
      <item>MAX SPORT društvo s ograničenom odgovornošću za turističke djelatnosti, OIB 78701432625</item>
    </izvorni_sadrzaj>
    <derivirana_varijabla naziv="DomainObject.Predmet.ProtuStrankaListNazivFormatedOIB_1">
      <item>MAX SPORT društvo s ograničenom odgovornošću za turističke djelatnosti, OIB 78701432625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St-1027/2016-4</izvorni_sadrzaj>
    <derivirana_varijabla naziv="DomainObject.PoslovniBrojDokumenta_1">St-1027/2016-4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MAX SPORT društvo s ograničenom odgovornošću za turističke djelatnosti</izvorni_sadrzaj>
    <derivirana_varijabla naziv="DomainObject.Predmet.ProtustrankaIDrugi_1">MAX SPORT društvo s ograničenom odgovornošću za turističke djelatnosti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MAX SPORT društvo s ograničenom odgovornošću za turističke djelatnosti, OIB 78701432625, JUG II kbr. 10, 40323 Prelog</izvorni_sadrzaj>
    <derivirana_varijabla naziv="DomainObject.Predmet.ProtustrankaIDrugiAdressOIB_1">MAX SPORT društvo s ograničenom odgovornošću za turističke djelatnosti, OIB 78701432625, JUG II kbr.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MAX SPORT društvo s ograničenom odgovornošću za turističke djelatnosti</item>
      <item>Sudski registar</item>
      <item>e-oglasna ploča</item>
    </izvorni_sadrzaj>
    <derivirana_varijabla naziv="DomainObject.Predmet.SudioniciListNaziv_1">
      <item>Financijska agencija</item>
      <item>MAX SPORT društvo s ograničenom odgovornošću za turističke djelatnosti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MAX SPORT društvo s ograničenom odgovornošću za turističke djelatnosti, OIB 78701432625, JUG II kbr. 10,40323 Prelog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MAX SPORT društvo s ograničenom odgovornošću za turističke djelatnosti, OIB 78701432625, JUG II kbr. 10,40323 Prelog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DE2DFA-7D44-464A-BEE3-6A52E79866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2806</properties:Characters>
  <properties:Lines>91</properties:Lines>
  <properties:Paragraphs>31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2017-05-19T06:26:00Z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St-1027/2016-4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