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9bc8" w14:paraId="7f69bc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A4B4E">
        <w:t>516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D5650B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3A4B4E">
        <w:t>SRITNA I LIPA</w:t>
      </w:r>
      <w:r w:rsidR="00272150">
        <w:t xml:space="preserve"> </w:t>
      </w:r>
      <w:r w:rsidR="006461E1">
        <w:t>d.o.o</w:t>
      </w:r>
      <w:r w:rsidR="00E04571">
        <w:t>.</w:t>
      </w:r>
      <w:r w:rsidR="003A4B4E">
        <w:t>, Split, Starčevićeva 30</w:t>
      </w:r>
      <w:r w:rsidR="006461E1">
        <w:t>, OI</w:t>
      </w:r>
      <w:r w:rsidR="00E72F9D">
        <w:t xml:space="preserve">B: </w:t>
      </w:r>
      <w:r w:rsidR="003A4B4E">
        <w:t>72888852531</w:t>
      </w:r>
      <w:r w:rsidR="00236985">
        <w:t>,</w:t>
      </w:r>
      <w:r w:rsidR="007B2FEE">
        <w:t xml:space="preserve"> MBS: 06</w:t>
      </w:r>
      <w:r w:rsidR="003A4B4E">
        <w:t>0263720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A4B4E" w:rsidRPr="003A4B4E">
        <w:t xml:space="preserve">SRITNA I LIPA d.o.o., Split, Starčevićeva 30, OIB: 72888852531, MBS: 060263720,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3A4B4E">
        <w:t>od 1255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3A4B4E">
        <w:t>36.861,08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155073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A4B4E">
        <w:t>3. ST-1516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55073">
        <w:t>a</w:t>
      </w:r>
      <w:r w:rsidR="003D3A71">
        <w:t xml:space="preserve"> ovlašten</w:t>
      </w:r>
      <w:r w:rsidR="0015507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5507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55073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4B4E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151E3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5650B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2658"/>
    <w:rsid w:val="00E634A0"/>
    <w:rsid w:val="00E72F9D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SRITNA I LIPA d.o.o. za trgovinu i usluge</izvorni_sadrzaj>
    <derivirana_varijabla naziv="DomainObject.Predmet.ProtustrankaFormated_1">  SRITNA I LIPA d.o.o. za trgovinu i usluge</derivirana_varijabla>
  </DomainObject.Predmet.ProtustrankaFormated>
  <DomainObject.Predmet.ProtustrankaFormatedOIB>
    <izvorni_sadrzaj>  SRITNA I LIPA d.o.o. za trgovinu i usluge, OIB 72888852531</izvorni_sadrzaj>
    <derivirana_varijabla naziv="DomainObject.Predmet.ProtustrankaFormatedOIB_1">  SRITNA I LIPA d.o.o. za trgovinu i usluge, OIB 72888852531</derivirana_varijabla>
  </DomainObject.Predmet.ProtustrankaFormatedOIB>
  <DomainObject.Predmet.ProtustrankaFormatedWithAdress>
    <izvorni_sadrzaj> SRITNA I LIPA d.o.o. za trgovinu i usluge, Starčevićeva 30, 21000 Split</izvorni_sadrzaj>
    <derivirana_varijabla naziv="DomainObject.Predmet.ProtustrankaFormatedWithAdress_1"> SRITNA I LIPA d.o.o. za trgovinu i usluge, Starčevićeva 30, 21000 Split</derivirana_varijabla>
  </DomainObject.Predmet.ProtustrankaFormatedWithAdress>
  <DomainObject.Predmet.ProtustrankaFormatedWithAdressOIB>
    <izvorni_sadrzaj> SRITNA I LIPA d.o.o. za trgovinu i usluge, OIB 72888852531, Starčevićeva 30, 21000 Split</izvorni_sadrzaj>
    <derivirana_varijabla naziv="DomainObject.Predmet.ProtustrankaFormatedWithAdressOIB_1"> SRITNA I LIPA d.o.o. za trgovinu i usluge, OIB 72888852531, Starčevićeva 30, 21000 Split</derivirana_varijabla>
  </DomainObject.Predmet.ProtustrankaFormatedWithAdressOIB>
  <DomainObject.Predmet.ProtustrankaWithAdress>
    <izvorni_sadrzaj>SRITNA I LIPA d.o.o. za trgovinu i usluge Starčevićeva 30, 21000 Split</izvorni_sadrzaj>
    <derivirana_varijabla naziv="DomainObject.Predmet.ProtustrankaWithAdress_1">SRITNA I LIPA d.o.o. za trgovinu i usluge Starčevićeva 30, 21000 Split</derivirana_varijabla>
  </DomainObject.Predmet.ProtustrankaWithAdress>
  <DomainObject.Predmet.ProtustrankaWithAdressOIB>
    <izvorni_sadrzaj>SRITNA I LIPA d.o.o. za trgovinu i usluge, OIB 72888852531, Starčevićeva 30, 21000 Split</izvorni_sadrzaj>
    <derivirana_varijabla naziv="DomainObject.Predmet.ProtustrankaWithAdressOIB_1">SRITNA I LIPA d.o.o. za trgovinu i usluge, OIB 72888852531, Starčevićeva 30, 21000 Split</derivirana_varijabla>
  </DomainObject.Predmet.ProtustrankaWithAdressOIB>
  <DomainObject.Predmet.ProtustrankaNazivFormated>
    <izvorni_sadrzaj>SRITNA I LIPA d.o.o. za trgovinu i usluge</izvorni_sadrzaj>
    <derivirana_varijabla naziv="DomainObject.Predmet.ProtustrankaNazivFormated_1">SRITNA I LIPA d.o.o. za trgovinu i usluge</derivirana_varijabla>
  </DomainObject.Predmet.ProtustrankaNazivFormated>
  <DomainObject.Predmet.ProtustrankaNazivFormatedOIB>
    <izvorni_sadrzaj>SRITNA I LIPA d.o.o. za trgovinu i usluge, OIB 72888852531</izvorni_sadrzaj>
    <derivirana_varijabla naziv="DomainObject.Predmet.ProtustrankaNazivFormatedOIB_1">SRITNA I LIPA d.o.o. za trgovinu i usluge, OIB 72888852531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36861.08</izvorni_sadrzaj>
    <derivirana_varijabla naziv="DomainObject.Predmet.TrenutnaVrijednost_1">36861.08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SRITNA I LIPA d.o.o. za trgovinu i usluge</item>
    </izvorni_sadrzaj>
    <derivirana_varijabla naziv="DomainObject.Predmet.ProtuStrankaListFormated_1">
      <item>SRITNA I LIPA d.o.o. za trgovinu i usluge</item>
    </derivirana_varijabla>
  </DomainObject.Predmet.ProtuStrankaListFormated>
  <DomainObject.Predmet.ProtuStrankaListFormatedOIB>
    <izvorni_sadrzaj>
      <item>SRITNA I LIPA d.o.o. za trgovinu i usluge, OIB 72888852531</item>
    </izvorni_sadrzaj>
    <derivirana_varijabla naziv="DomainObject.Predmet.ProtuStrankaListFormatedOIB_1">
      <item>SRITNA I LIPA d.o.o. za trgovinu i usluge, OIB 72888852531</item>
    </derivirana_varijabla>
  </DomainObject.Predmet.ProtuStrankaListFormatedOIB>
  <DomainObject.Predmet.ProtuStrankaListFormatedWithAdress>
    <izvorni_sadrzaj>
      <item>SRITNA I LIPA d.o.o. za trgovinu i usluge, Starčevićeva 30, 21000 Split</item>
    </izvorni_sadrzaj>
    <derivirana_varijabla naziv="DomainObject.Predmet.ProtuStrankaListFormatedWithAdress_1">
      <item>SRITNA I LIPA d.o.o. za trgovinu i usluge, Starčevićeva 30, 21000 Split</item>
    </derivirana_varijabla>
  </DomainObject.Predmet.ProtuStrankaListFormatedWithAdress>
  <DomainObject.Predmet.ProtuStrankaListFormatedWithAdressOIB>
    <izvorni_sadrzaj>
      <item>SRITNA I LIPA d.o.o. za trgovinu i usluge, OIB 72888852531, Starčevićeva 30, 21000 Split</item>
    </izvorni_sadrzaj>
    <derivirana_varijabla naziv="DomainObject.Predmet.ProtuStrankaListFormatedWithAdressOIB_1">
      <item>SRITNA I LIPA d.o.o. za trgovinu i usluge, OIB 72888852531, Starčevićeva 30, 21000 Split</item>
    </derivirana_varijabla>
  </DomainObject.Predmet.ProtuStrankaListFormatedWithAdressOIB>
  <DomainObject.Predmet.ProtuStrankaListNazivFormated>
    <izvorni_sadrzaj>
      <item>SRITNA I LIPA d.o.o. za trgovinu i usluge</item>
    </izvorni_sadrzaj>
    <derivirana_varijabla naziv="DomainObject.Predmet.ProtuStrankaListNazivFormated_1">
      <item>SRITNA I LIPA d.o.o. za trgovinu i usluge</item>
    </derivirana_varijabla>
  </DomainObject.Predmet.ProtuStrankaListNazivFormated>
  <DomainObject.Predmet.ProtuStrankaListNazivFormatedOIB>
    <izvorni_sadrzaj>
      <item>SRITNA I LIPA d.o.o. za trgovinu i usluge, OIB 72888852531</item>
    </izvorni_sadrzaj>
    <derivirana_varijabla naziv="DomainObject.Predmet.ProtuStrankaListNazivFormatedOIB_1">
      <item>SRITNA I LIPA d.o.o. za trgovinu i usluge, OIB 72888852531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SRITNA I LIPA d.o.o. za trgovinu i usluge</izvorni_sadrzaj>
    <derivirana_varijabla naziv="DomainObject.Predmet.ProtustrankaIDrugi_1">SRITNA I LIPA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SRITNA I LIPA d.o.o. za trgovinu i usluge, OIB 72888852531, Starčevićeva 30, 21000 Split</izvorni_sadrzaj>
    <derivirana_varijabla naziv="DomainObject.Predmet.ProtustrankaIDrugiAdressOIB_1">SRITNA I LIPA d.o.o. za trgovinu i usluge, OIB 72888852531, Starčevićeva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SRITNA I LIPA d.o.o. za trgovinu i usluge</item>
      <item>FINANCIJSKA AGENCIJA, RC SPLIT</item>
    </izvorni_sadrzaj>
    <derivirana_varijabla naziv="DomainObject.Predmet.SudioniciListNaziv_1">
      <item>SRITNA I LIPA d.o.o. za trgovinu i usluge</item>
      <item>FINANCIJSKA AGENCIJA, RC SPLIT</item>
    </derivirana_varijabla>
  </DomainObject.Predmet.SudioniciListNaziv>
  <DomainObject.Predmet.SudioniciListAdressOIB>
    <izvorni_sadrzaj>
      <item>SRITNA I LIPA d.o.o. za trgovinu i usluge, OIB 72888852531, Starčevićeva 30,21000 Split</item>
      <item>FINANCIJSKA AGENCIJA, RC SPLIT, OIB 85821130368, Mažuranićevo šetalište 24 b,21000 Split</item>
    </izvorni_sadrzaj>
    <derivirana_varijabla naziv="DomainObject.Predmet.SudioniciListAdressOIB_1">
      <item>SRITNA I LIPA d.o.o. za trgovinu i usluge, OIB 72888852531, Starčevićeva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72888852531</item>
      <item>, OIB 85821130368</item>
    </izvorni_sadrzaj>
    <derivirana_varijabla naziv="DomainObject.Predmet.SudioniciListNazivOIB_1">
      <item>, OIB 72888852531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2015-12-18T07:48:00Z</dcterms:created>
  <dc:creator>Lari Glavaš</dc:creator>
  <cp:lastModifiedBy>Lari Glavaš</cp:lastModifiedBy>
  <cp:lastPrinted>2015-12-18T07:47:00Z</cp:lastPrinted>
  <dcterms:modified xmlns:xsi="http://www.w3.org/2001/XMLSchema-instance" xsi:type="dcterms:W3CDTF">2015-12-18T07:48:00Z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