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ba4e6" w14:paraId="eeba4e6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76083F">
        <w:rPr>
          <w:rFonts w:hAnsi="Times New Roman" w:ascii="Times New Roman"/>
          <w:sz w:val="24"/>
          <w:szCs w:val="24"/>
        </w:rPr>
        <w:t>1</w:t>
      </w:r>
      <w:r w:rsidR="003762BE">
        <w:rPr>
          <w:rFonts w:hAnsi="Times New Roman" w:ascii="Times New Roman"/>
          <w:sz w:val="24"/>
          <w:szCs w:val="24"/>
        </w:rPr>
        <w:t>6</w:t>
      </w:r>
      <w:r w:rsidR="00A70EA6">
        <w:rPr>
          <w:rFonts w:hAnsi="Times New Roman" w:ascii="Times New Roman"/>
          <w:sz w:val="24"/>
          <w:szCs w:val="24"/>
        </w:rPr>
        <w:t>51</w:t>
      </w:r>
      <w:r w:rsidR="0076083F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A44568">
        <w:rPr>
          <w:rFonts w:hAnsi="Times New Roman" w:ascii="Times New Roman"/>
          <w:b/>
          <w:sz w:val="24"/>
          <w:szCs w:val="24"/>
        </w:rPr>
        <w:t>Zagreb,</w:t>
      </w:r>
      <w:r w:rsidR="0032112C" w:rsidRPr="0032112C">
        <w:rPr>
          <w:rFonts w:hAnsi="Times New Roman" w:ascii="Times New Roman"/>
          <w:b/>
          <w:sz w:val="24"/>
          <w:szCs w:val="24"/>
        </w:rPr>
        <w:t xml:space="preserve"> Podružnica </w:t>
      </w:r>
      <w:r w:rsidR="00A44568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6625E6">
        <w:rPr>
          <w:rFonts w:hAnsi="Times New Roman" w:ascii="Times New Roman"/>
          <w:b/>
          <w:sz w:val="24"/>
          <w:szCs w:val="24"/>
        </w:rPr>
        <w:t xml:space="preserve"> </w:t>
      </w:r>
      <w:r w:rsidR="00A70EA6">
        <w:rPr>
          <w:rFonts w:hAnsi="Times New Roman" w:ascii="Times New Roman"/>
          <w:b/>
          <w:sz w:val="24"/>
          <w:szCs w:val="24"/>
        </w:rPr>
        <w:t>DOMINATUS INFINITUS j.d.o.o. za trgovinu i usluge, Zagreb, Hrvatskog sokola 79, OIB: 94641243785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76083F">
        <w:rPr>
          <w:rFonts w:hAnsi="Times New Roman" w:ascii="Times New Roman"/>
          <w:sz w:val="24"/>
          <w:szCs w:val="24"/>
        </w:rPr>
        <w:t xml:space="preserve">/15), </w:t>
      </w:r>
      <w:r w:rsidR="00A44568">
        <w:rPr>
          <w:rFonts w:hAnsi="Times New Roman" w:ascii="Times New Roman"/>
          <w:sz w:val="24"/>
          <w:szCs w:val="24"/>
        </w:rPr>
        <w:t>23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A70EA6">
        <w:rPr>
          <w:rFonts w:hAnsi="Times New Roman" w:ascii="Times New Roman"/>
          <w:b/>
          <w:sz w:val="24"/>
          <w:szCs w:val="24"/>
        </w:rPr>
        <w:t>DOMINATUS INFINITUS j.d.o.o. za trgovinu i usluge, Zagreb, Hrvatskog sokola 79, OIB: 94641243785</w:t>
      </w:r>
      <w:r w:rsidR="00A64171">
        <w:rPr>
          <w:rFonts w:hAnsi="Times New Roman" w:ascii="Times New Roman"/>
          <w:b/>
          <w:sz w:val="24"/>
          <w:szCs w:val="24"/>
        </w:rPr>
        <w:t xml:space="preserve">, </w:t>
      </w:r>
      <w:r w:rsidR="00EC49EC" w:rsidRPr="004977E8">
        <w:rPr>
          <w:rFonts w:hAnsi="Times New Roman" w:ascii="Times New Roman"/>
          <w:sz w:val="24"/>
          <w:szCs w:val="24"/>
        </w:rPr>
        <w:t>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A70EA6">
        <w:rPr>
          <w:rFonts w:hAnsi="Times New Roman" w:ascii="Times New Roman"/>
          <w:b/>
          <w:sz w:val="24"/>
          <w:szCs w:val="24"/>
        </w:rPr>
        <w:t>47.460,77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A44568">
        <w:rPr>
          <w:rFonts w:hAnsi="Times New Roman" w:ascii="Times New Roman"/>
          <w:b/>
          <w:sz w:val="24"/>
          <w:szCs w:val="24"/>
        </w:rPr>
        <w:t>1</w:t>
      </w:r>
      <w:r w:rsidR="003762BE">
        <w:rPr>
          <w:rFonts w:hAnsi="Times New Roman" w:ascii="Times New Roman"/>
          <w:b/>
          <w:sz w:val="24"/>
          <w:szCs w:val="24"/>
        </w:rPr>
        <w:t>6</w:t>
      </w:r>
      <w:r w:rsidR="00A70EA6">
        <w:rPr>
          <w:rFonts w:hAnsi="Times New Roman" w:ascii="Times New Roman"/>
          <w:b/>
          <w:sz w:val="24"/>
          <w:szCs w:val="24"/>
        </w:rPr>
        <w:t>51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A44568">
        <w:rPr>
          <w:rFonts w:hAnsi="Times New Roman" w:ascii="Times New Roman"/>
          <w:sz w:val="24"/>
          <w:szCs w:val="24"/>
        </w:rPr>
        <w:t>23</w:t>
      </w:r>
      <w:r w:rsidR="0024435C">
        <w:rPr>
          <w:rFonts w:hAnsi="Times New Roman" w:ascii="Times New Roman"/>
          <w:sz w:val="24"/>
          <w:szCs w:val="24"/>
        </w:rPr>
        <w:t>. lipnja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C7AF9"/>
    <w:rsid w:val="000D549F"/>
    <w:rsid w:val="000E33E6"/>
    <w:rsid w:val="001068E7"/>
    <w:rsid w:val="00116B16"/>
    <w:rsid w:val="00182CAF"/>
    <w:rsid w:val="00184A74"/>
    <w:rsid w:val="0024435C"/>
    <w:rsid w:val="00284A3E"/>
    <w:rsid w:val="002A777F"/>
    <w:rsid w:val="002B1E51"/>
    <w:rsid w:val="003012BE"/>
    <w:rsid w:val="0030619D"/>
    <w:rsid w:val="0032112C"/>
    <w:rsid w:val="003762BE"/>
    <w:rsid w:val="003871DF"/>
    <w:rsid w:val="003A25B9"/>
    <w:rsid w:val="004040AA"/>
    <w:rsid w:val="004251A0"/>
    <w:rsid w:val="00485A91"/>
    <w:rsid w:val="00485F62"/>
    <w:rsid w:val="004977E8"/>
    <w:rsid w:val="004D3574"/>
    <w:rsid w:val="004F57C5"/>
    <w:rsid w:val="00511E5C"/>
    <w:rsid w:val="00537700"/>
    <w:rsid w:val="00541442"/>
    <w:rsid w:val="00561FAA"/>
    <w:rsid w:val="005E7B9D"/>
    <w:rsid w:val="005F5A05"/>
    <w:rsid w:val="00601473"/>
    <w:rsid w:val="006625E6"/>
    <w:rsid w:val="0066500A"/>
    <w:rsid w:val="006813AC"/>
    <w:rsid w:val="006A3B5A"/>
    <w:rsid w:val="006B1371"/>
    <w:rsid w:val="006E2C34"/>
    <w:rsid w:val="0070119B"/>
    <w:rsid w:val="0074070E"/>
    <w:rsid w:val="0076083F"/>
    <w:rsid w:val="007D19A2"/>
    <w:rsid w:val="00850305"/>
    <w:rsid w:val="008A118A"/>
    <w:rsid w:val="008E7A81"/>
    <w:rsid w:val="008F482E"/>
    <w:rsid w:val="0091165D"/>
    <w:rsid w:val="009205C6"/>
    <w:rsid w:val="00934A1F"/>
    <w:rsid w:val="00935E28"/>
    <w:rsid w:val="009435CB"/>
    <w:rsid w:val="009939D6"/>
    <w:rsid w:val="009D6956"/>
    <w:rsid w:val="00A44568"/>
    <w:rsid w:val="00A64171"/>
    <w:rsid w:val="00A70EA6"/>
    <w:rsid w:val="00A861B6"/>
    <w:rsid w:val="00AA2537"/>
    <w:rsid w:val="00AC7DA5"/>
    <w:rsid w:val="00AE6E9E"/>
    <w:rsid w:val="00B113EA"/>
    <w:rsid w:val="00B55B81"/>
    <w:rsid w:val="00B74276"/>
    <w:rsid w:val="00C02015"/>
    <w:rsid w:val="00C350EB"/>
    <w:rsid w:val="00C46BBC"/>
    <w:rsid w:val="00CB30C7"/>
    <w:rsid w:val="00D210C0"/>
    <w:rsid w:val="00D444F1"/>
    <w:rsid w:val="00D54963"/>
    <w:rsid w:val="00D77454"/>
    <w:rsid w:val="00DB777C"/>
    <w:rsid w:val="00DC0F65"/>
    <w:rsid w:val="00DC1621"/>
    <w:rsid w:val="00DE0314"/>
    <w:rsid w:val="00E4215E"/>
    <w:rsid w:val="00EC49EC"/>
    <w:rsid w:val="00EC690B"/>
    <w:rsid w:val="00EF53D4"/>
    <w:rsid w:val="00F066FF"/>
    <w:rsid w:val="00F35747"/>
    <w:rsid w:val="00F63B6C"/>
    <w:rsid w:val="00F774DE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61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61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61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61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61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861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61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61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61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61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1651</izvorni_sadrzaj>
    <derivirana_varijabla naziv="DomainObject.Predmet.Broj_1">1651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Članak 444 st1. Sz</izvorni_sadrzaj>
    <derivirana_varijabla naziv="DomainObject.Predmet.Opis_1">Članak 444 st1.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St-1651/2016</izvorni_sadrzaj>
    <derivirana_varijabla naziv="DomainObject.Predmet.OznakaBroj_1">St-1651/2016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Članak 11 Sz</izvorni_sadrzaj>
    <derivirana_varijabla naziv="DomainObject.Predmet.PrimjedbaSuca_1">Članak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DOMINATUS INFINITUS jednostavno društvo s ograničenom odgovornošću za trgovinu i usluge</izvorni_sadrzaj>
    <derivirana_varijabla naziv="DomainObject.Predmet.ProtustrankaFormated_1">  DOMINATUS INFINITUS jednostavno društvo s ograničenom odgovornošću za trgovinu i usluge</derivirana_varijabla>
  </DomainObject.Predmet.ProtustrankaFormated>
  <DomainObject.Predmet.ProtustrankaFormatedOIB>
    <izvorni_sadrzaj>  DOMINATUS INFINITUS jednostavno društvo s ograničenom odgovornošću za trgovinu i usluge, OIB 94641243785</izvorni_sadrzaj>
    <derivirana_varijabla naziv="DomainObject.Predmet.ProtustrankaFormatedOIB_1">  DOMINATUS INFINITUS jednostavno društvo s ograničenom odgovornošću za trgovinu i usluge, OIB 94641243785</derivirana_varijabla>
  </DomainObject.Predmet.ProtustrankaFormatedOIB>
  <DomainObject.Predmet.ProtustrankaFormatedWithAdress>
    <izvorni_sadrzaj> DOMINATUS INFINITUS jednostavno društvo s ograničenom odgovornošću za trgovinu i usluge, Hrvatskog sokola 79, 10000 Zagreb</izvorni_sadrzaj>
    <derivirana_varijabla naziv="DomainObject.Predmet.ProtustrankaFormatedWithAdress_1"> DOMINATUS INFINITUS jednostavno društvo s ograničenom odgovornošću za trgovinu i usluge, Hrvatskog sokola 79, 10000 Zagreb</derivirana_varijabla>
  </DomainObject.Predmet.ProtustrankaFormatedWithAdress>
  <DomainObject.Predmet.ProtustrankaFormatedWithAdressOIB>
    <izvorni_sadrzaj> DOMINATUS INFINITUS jednostavno društvo s ograničenom odgovornošću za trgovinu i usluge, OIB 94641243785, Hrvatskog sokola 79, 10000 Zagreb</izvorni_sadrzaj>
    <derivirana_varijabla naziv="DomainObject.Predmet.ProtustrankaFormatedWithAdressOIB_1"> DOMINATUS INFINITUS jednostavno društvo s ograničenom odgovornošću za trgovinu i usluge, OIB 94641243785, Hrvatskog sokola 79, 10000 Zagreb</derivirana_varijabla>
  </DomainObject.Predmet.ProtustrankaFormatedWithAdressOIB>
  <DomainObject.Predmet.ProtustrankaWithAdress>
    <izvorni_sadrzaj>DOMINATUS INFINITUS jednostavno društvo s ograničenom odgovornošću za trgovinu i usluge Hrvatskog sokola 79, 10000 Zagreb</izvorni_sadrzaj>
    <derivirana_varijabla naziv="DomainObject.Predmet.ProtustrankaWithAdress_1">DOMINATUS INFINITUS jednostavno društvo s ograničenom odgovornošću za trgovinu i usluge Hrvatskog sokola 79, 10000 Zagreb</derivirana_varijabla>
  </DomainObject.Predmet.ProtustrankaWithAdress>
  <DomainObject.Predmet.ProtustrankaWithAdressOIB>
    <izvorni_sadrzaj>DOMINATUS INFINITUS jednostavno društvo s ograničenom odgovornošću za trgovinu i usluge, OIB 94641243785, Hrvatskog sokola 79, 10000 Zagreb</izvorni_sadrzaj>
    <derivirana_varijabla naziv="DomainObject.Predmet.ProtustrankaWithAdressOIB_1">DOMINATUS INFINITUS jednostavno društvo s ograničenom odgovornošću za trgovinu i usluge, OIB 94641243785, Hrvatskog sokola 79, 10000 Zagreb</derivirana_varijabla>
  </DomainObject.Predmet.ProtustrankaWithAdressOIB>
  <DomainObject.Predmet.ProtustrankaNazivFormated>
    <izvorni_sadrzaj>DOMINATUS INFINITUS jednostavno društvo s ograničenom odgovornošću za trgovinu i usluge</izvorni_sadrzaj>
    <derivirana_varijabla naziv="DomainObject.Predmet.ProtustrankaNazivFormated_1">DOMINATUS INFINITUS jednostavno društvo s ograničenom odgovornošću za trgovinu i usluge</derivirana_varijabla>
  </DomainObject.Predmet.ProtustrankaNazivFormated>
  <DomainObject.Predmet.ProtustrankaNazivFormatedOIB>
    <izvorni_sadrzaj>DOMINATUS INFINITUS jednostavno društvo s ograničenom odgovornošću za trgovinu i usluge, OIB 94641243785</izvorni_sadrzaj>
    <derivirana_varijabla naziv="DomainObject.Predmet.ProtustrankaNazivFormatedOIB_1">DOMINATUS INFINITUS jednostavno društvo s ograničenom odgovornošću za trgovinu i usluge, OIB 94641243785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47460.77</izvorni_sadrzaj>
    <derivirana_varijabla naziv="DomainObject.Predmet.TrenutnaVrijednost_1">47460.77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DOMINATUS INFINITUS jednostavno društvo s ograničenom odgovornošću za trgovinu i usluge</item>
    </izvorni_sadrzaj>
    <derivirana_varijabla naziv="DomainObject.Predmet.ProtuStrankaListFormated_1">
      <item>DOMINATUS INFINITUS jednostavno društvo s ograničenom odgovornošću za trgovinu i usluge</item>
    </derivirana_varijabla>
  </DomainObject.Predmet.ProtuStrankaListFormated>
  <DomainObject.Predmet.ProtuStrankaListFormatedOIB>
    <izvorni_sadrzaj>
      <item>DOMINATUS INFINITUS jednostavno društvo s ograničenom odgovornošću za trgovinu i usluge, OIB 94641243785</item>
    </izvorni_sadrzaj>
    <derivirana_varijabla naziv="DomainObject.Predmet.ProtuStrankaListFormatedOIB_1">
      <item>DOMINATUS INFINITUS jednostavno društvo s ograničenom odgovornošću za trgovinu i usluge, OIB 94641243785</item>
    </derivirana_varijabla>
  </DomainObject.Predmet.ProtuStrankaListFormatedOIB>
  <DomainObject.Predmet.ProtuStrankaListFormatedWithAdress>
    <izvorni_sadrzaj>
      <item>DOMINATUS INFINITUS jednostavno društvo s ograničenom odgovornošću za trgovinu i usluge, Hrvatskog sokola 79, 10000 Zagreb</item>
    </izvorni_sadrzaj>
    <derivirana_varijabla naziv="DomainObject.Predmet.ProtuStrankaListFormatedWithAdress_1">
      <item>DOMINATUS INFINITUS jednostavno društvo s ograničenom odgovornošću za trgovinu i usluge, Hrvatskog sokola 79, 10000 Zagreb</item>
    </derivirana_varijabla>
  </DomainObject.Predmet.ProtuStrankaListFormatedWithAdress>
  <DomainObject.Predmet.ProtuStrankaListFormatedWithAdressOIB>
    <izvorni_sadrzaj>
      <item>DOMINATUS INFINITUS jednostavno društvo s ograničenom odgovornošću za trgovinu i usluge, OIB 94641243785, Hrvatskog sokola 79, 10000 Zagreb</item>
    </izvorni_sadrzaj>
    <derivirana_varijabla naziv="DomainObject.Predmet.ProtuStrankaListFormatedWithAdressOIB_1">
      <item>DOMINATUS INFINITUS jednostavno društvo s ograničenom odgovornošću za trgovinu i usluge, OIB 94641243785, Hrvatskog sokola 79, 10000 Zagreb</item>
    </derivirana_varijabla>
  </DomainObject.Predmet.ProtuStrankaListFormatedWithAdressOIB>
  <DomainObject.Predmet.ProtuStrankaListNazivFormated>
    <izvorni_sadrzaj>
      <item>DOMINATUS INFINITUS jednostavno društvo s ograničenom odgovornošću za trgovinu i usluge</item>
    </izvorni_sadrzaj>
    <derivirana_varijabla naziv="DomainObject.Predmet.ProtuStrankaListNazivFormated_1">
      <item>DOMINATUS INFINITUS jednostavno društvo s ograničenom odgovornošću za trgovinu i usluge</item>
    </derivirana_varijabla>
  </DomainObject.Predmet.ProtuStrankaListNazivFormated>
  <DomainObject.Predmet.ProtuStrankaListNazivFormatedOIB>
    <izvorni_sadrzaj>
      <item>DOMINATUS INFINITUS jednostavno društvo s ograničenom odgovornošću za trgovinu i usluge, OIB 94641243785</item>
    </izvorni_sadrzaj>
    <derivirana_varijabla naziv="DomainObject.Predmet.ProtuStrankaListNazivFormatedOIB_1">
      <item>DOMINATUS INFINITUS jednostavno društvo s ograničenom odgovornošću za trgovinu i usluge, OIB 94641243785</item>
    </derivirana_varijabla>
  </DomainObject.Predmet.ProtuStrankaListNazivFormatedOIB>
  <DomainObject.Predmet.OstaliListFormated>
    <izvorni_sadrzaj>
      <item>Luka Kadoić</item>
    </izvorni_sadrzaj>
    <derivirana_varijabla naziv="DomainObject.Predmet.OstaliListFormated_1">
      <item>Luka Kadoić</item>
    </derivirana_varijabla>
  </DomainObject.Predmet.OstaliListFormated>
  <DomainObject.Predmet.OstaliListFormatedOIB>
    <izvorni_sadrzaj>
      <item>Luka Kadoić, OIB 76623222799</item>
    </izvorni_sadrzaj>
    <derivirana_varijabla naziv="DomainObject.Predmet.OstaliListFormatedOIB_1">
      <item>Luka Kadoić, OIB 76623222799</item>
    </derivirana_varijabla>
  </DomainObject.Predmet.OstaliListFormatedOIB>
  <DomainObject.Predmet.OstaliListFormatedWithAdress>
    <izvorni_sadrzaj>
      <item>Luka Kadoić, Dr. Lavoslava Ružičke 13, 10410 Velika Gorica</item>
    </izvorni_sadrzaj>
    <derivirana_varijabla naziv="DomainObject.Predmet.OstaliListFormatedWithAdress_1">
      <item>Luka Kadoić, Dr. Lavoslava Ružičke 13, 10410 Velika Gorica</item>
    </derivirana_varijabla>
  </DomainObject.Predmet.OstaliListFormatedWithAdress>
  <DomainObject.Predmet.OstaliListFormatedWithAdressOIB>
    <izvorni_sadrzaj>
      <item>Luka Kadoić, OIB 76623222799, Dr. Lavoslava Ružičke 13, 10410 Velika Gorica</item>
    </izvorni_sadrzaj>
    <derivirana_varijabla naziv="DomainObject.Predmet.OstaliListFormatedWithAdressOIB_1">
      <item>Luka Kadoić, OIB 76623222799, Dr. Lavoslava Ružičke 13, 10410 Velika Gorica</item>
    </derivirana_varijabla>
  </DomainObject.Predmet.OstaliListFormatedWithAdressOIB>
  <DomainObject.Predmet.OstaliListNazivFormated>
    <izvorni_sadrzaj>
      <item>Luka Kadoić</item>
    </izvorni_sadrzaj>
    <derivirana_varijabla naziv="DomainObject.Predmet.OstaliListNazivFormated_1">
      <item>Luka Kadoić</item>
    </derivirana_varijabla>
  </DomainObject.Predmet.OstaliListNazivFormated>
  <DomainObject.Predmet.OstaliListNazivFormatedOIB>
    <izvorni_sadrzaj>
      <item>Luka Kadoić, OIB 76623222799</item>
    </izvorni_sadrzaj>
    <derivirana_varijabla naziv="DomainObject.Predmet.OstaliListNazivFormatedOIB_1">
      <item>Luka Kadoić, OIB 76623222799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DOMINATUS INFINITUS jednostavno društvo s ograničenom odgovornošću za trgovinu i usluge</izvorni_sadrzaj>
    <derivirana_varijabla naziv="DomainObject.Predmet.ProtustrankaIDrugi_1">DOMINATUS INFINITUS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DOMINATUS INFINITUS jednostavno društvo s ograničenom odgovornošću za trgovinu i usluge, OIB 94641243785, Hrvatskog sokola 79, 10000 Zagreb</izvorni_sadrzaj>
    <derivirana_varijabla naziv="DomainObject.Predmet.ProtustrankaIDrugiAdressOIB_1">DOMINATUS INFINITUS jednostavno društvo s ograničenom odgovornošću za trgovinu i usluge, OIB 94641243785, Hrvatskog sokola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DOMINATUS INFINITUS jednostavno društvo s ograničenom odgovornošću za trgovinu i usluge</item>
      <item>FINA Regionalni centar Zagreb</item>
      <item>Luka Kadoić</item>
    </izvorni_sadrzaj>
    <derivirana_varijabla naziv="DomainObject.Predmet.SudioniciListNaziv_1">
      <item>DOMINATUS INFINITUS jednostavno društvo s ograničenom odgovornošću za trgovinu i usluge</item>
      <item>FINA Regionalni centar Zagreb</item>
      <item>Luka Kadoić</item>
    </derivirana_varijabla>
  </DomainObject.Predmet.SudioniciListNaziv>
  <DomainObject.Predmet.SudioniciListAdressOIB>
    <izvorni_sadrzaj>
      <item>DOMINATUS INFINITUS jednostavno društvo s ograničenom odgovornošću za trgovinu i usluge, OIB 94641243785, Hrvatskog sokola 79,10000 Zagreb</item>
      <item>FINA Regionalni centar Zagreb, OIB 85821130368, Trg svibanjskih žrtava 1995. 1,10000 Zagreb</item>
      <item>Luka Kadoić, OIB 76623222799, Dr. Lavoslava Ružičke 13,10410 Velika Gorica</item>
    </izvorni_sadrzaj>
    <derivirana_varijabla naziv="DomainObject.Predmet.SudioniciListAdressOIB_1">
      <item>DOMINATUS INFINITUS jednostavno društvo s ograničenom odgovornošću za trgovinu i usluge, OIB 94641243785, Hrvatskog sokola 79,10000 Zagreb</item>
      <item>FINA Regionalni centar Zagreb, OIB 85821130368, Trg svibanjskih žrtava 1995. 1,10000 Zagreb</item>
      <item>Luka Kadoić, OIB 76623222799, Dr. Lavoslava Ružičke 13,10410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94641243785</item>
      <item>, OIB 85821130368</item>
      <item>, OIB 76623222799</item>
    </izvorni_sadrzaj>
    <derivirana_varijabla naziv="DomainObject.Predmet.SudioniciListNazivOIB_1">
      <item>, OIB 94641243785</item>
      <item>, OIB 85821130368</item>
      <item>, OIB 76623222799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356</properties:Words>
  <properties:Characters>1879</properties:Characters>
  <properties:Lines>56</properties:Lines>
  <properties:Paragraphs>18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2016-06-23T09:30:00Z</cp:lastPrinted>
  <dcterms:modified xmlns:xsi="http://www.w3.org/2001/XMLSchema-instance" xsi:type="dcterms:W3CDTF">2016-06-23T09:38:00Z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