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76bec" w14:paraId="c676bec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2C2115" w:rsidP="00044505" w:rsidR="00C60DBF">
      <w:pPr>
        <w:ind w:left="5040"/>
        <w:jc w:val="right"/>
      </w:pPr>
      <w:r>
        <w:t>MARINA PEROVIĆ</w:t>
      </w:r>
    </w:p>
    <w:p w:rsidRDefault="002C2115" w:rsidP="00044505" w:rsidR="002C2115">
      <w:pPr>
        <w:ind w:left="5040"/>
        <w:jc w:val="right"/>
      </w:pPr>
      <w:r>
        <w:t xml:space="preserve">Braće </w:t>
      </w:r>
      <w:proofErr w:type="spellStart"/>
      <w:r>
        <w:t>Bilšić</w:t>
      </w:r>
      <w:proofErr w:type="spellEnd"/>
      <w:r>
        <w:t xml:space="preserve"> 4</w:t>
      </w:r>
    </w:p>
    <w:p w:rsidRDefault="002C2115" w:rsidP="00044505" w:rsidR="002C2115">
      <w:pPr>
        <w:ind w:left="5040"/>
        <w:jc w:val="right"/>
      </w:pPr>
      <w:r>
        <w:t>ZADAR</w:t>
      </w:r>
    </w:p>
    <w:p w:rsidRDefault="00A6683B" w:rsidP="00F2122B" w:rsidR="00A6683B">
      <w:pPr>
        <w:ind w:left="5040"/>
      </w:pPr>
    </w:p>
    <w:p w:rsidRDefault="00044505" w:rsidP="00F2122B" w:rsidR="00044505" w:rsidRPr="00B0613D">
      <w:pPr>
        <w:ind w:left="5040"/>
      </w:pPr>
    </w:p>
    <w:p w:rsidRDefault="00A82292" w:rsidP="00A6683B" w:rsidR="00A6683B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C60DBF">
        <w:t>75</w:t>
      </w:r>
      <w:r w:rsidR="002C2115">
        <w:t>8</w:t>
      </w:r>
      <w:r>
        <w:t>/16-</w:t>
      </w:r>
      <w:r w:rsidR="0005181E">
        <w:t>4</w:t>
      </w:r>
      <w:r>
        <w:t xml:space="preserve"> od </w:t>
      </w:r>
      <w:r w:rsidR="0005181E">
        <w:t>17</w:t>
      </w:r>
      <w:r w:rsidR="00A71E12">
        <w:t>. svibnja</w:t>
      </w:r>
      <w:r>
        <w:t xml:space="preserve"> 2016. pokrenut je prethodni postupak radi utvrđivanja uvjeta za otvaranje stečajnog postupka nad stečajnim dužnikom </w:t>
      </w:r>
      <w:r w:rsidR="00454BED">
        <w:t xml:space="preserve"> </w:t>
      </w:r>
      <w:r w:rsidR="002C2115">
        <w:t xml:space="preserve">LIBERA-PER d.o.o., Zadar, Braće </w:t>
      </w:r>
      <w:proofErr w:type="spellStart"/>
      <w:r w:rsidR="002C2115">
        <w:t>Bilšića</w:t>
      </w:r>
      <w:proofErr w:type="spellEnd"/>
      <w:r w:rsidR="002C2115">
        <w:t xml:space="preserve"> 4, OIB: 31169491300.</w:t>
      </w:r>
    </w:p>
    <w:p w:rsidRDefault="00A6683B" w:rsidP="00A6683B" w:rsidR="00A6683B">
      <w:pPr>
        <w:ind w:firstLine="360"/>
        <w:jc w:val="both"/>
      </w:pPr>
    </w:p>
    <w:p w:rsidRDefault="00A82292" w:rsidP="00A6683B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C60DBF">
        <w:t>07</w:t>
      </w:r>
      <w:r w:rsidR="0005181E">
        <w:t>. lipnja</w:t>
      </w:r>
      <w:r w:rsidR="007C0F7F">
        <w:t xml:space="preserve"> 2016. u</w:t>
      </w:r>
      <w:r w:rsidR="007C0F7F" w:rsidRPr="00F60CD9">
        <w:t xml:space="preserve"> </w:t>
      </w:r>
      <w:r w:rsidR="0005181E">
        <w:t>08</w:t>
      </w:r>
      <w:r w:rsidR="008C71F3">
        <w:t>,</w:t>
      </w:r>
      <w:r w:rsidR="002C2115">
        <w:t>50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C60DBF">
        <w:t>07</w:t>
      </w:r>
      <w:r w:rsidR="0005181E">
        <w:t>. lipnja</w:t>
      </w:r>
      <w:r w:rsidR="007C0F7F">
        <w:t xml:space="preserve"> </w:t>
      </w:r>
      <w:r>
        <w:t xml:space="preserve">2016. u </w:t>
      </w:r>
      <w:r w:rsidR="0005181E">
        <w:t>08</w:t>
      </w:r>
      <w:r w:rsidR="008C71F3">
        <w:t>,</w:t>
      </w:r>
      <w:r w:rsidR="002C2115">
        <w:t>52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05181E">
        <w:t>17</w:t>
      </w:r>
      <w:r w:rsidR="00A71E12">
        <w:t>. svibnja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DB075C" w:rsidP="00B0613D" w:rsidR="00D55EFA" w:rsidRPr="008B1A21">
      <w:r>
        <w:t xml:space="preserve">Martina </w:t>
      </w:r>
      <w:proofErr w:type="spellStart"/>
      <w:r>
        <w:t>Kalmeta</w:t>
      </w:r>
      <w:proofErr w:type="spellEnd"/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 xml:space="preserve">Ardena </w:t>
      </w:r>
      <w:proofErr w:type="spellStart"/>
      <w:r w:rsidR="00120463" w:rsidRPr="008B1A21">
        <w:t>Bajlo</w:t>
      </w:r>
      <w:proofErr w:type="spellEnd"/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8FD" w:rsidR="00AC38FD">
      <w:r>
        <w:separator/>
      </w:r>
    </w:p>
  </w:endnote>
  <w:endnote w:id="0" w:type="continuationSeparator">
    <w:p w:rsidRDefault="00AC38FD" w:rsidR="00AC3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8FD" w:rsidR="00AC38FD">
      <w:r>
        <w:separator/>
      </w:r>
    </w:p>
  </w:footnote>
  <w:footnote w:id="0" w:type="continuationSeparator">
    <w:p w:rsidRDefault="00AC38FD" w:rsidR="00AC3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8FD" w:rsidR="00AC38FD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5080306" DrawAspect="Content" ShapeID="_x0000_i1025" ProgID="Word.Picture.8" Type="Embed"/>
      </w:objec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                              1 St-</w:t>
    </w:r>
    <w:r w:rsidR="002C2115">
      <w:rPr>
        <w:b/>
        <w:bCs/>
        <w:sz w:val="28"/>
      </w:rPr>
      <w:t>758</w:t>
    </w:r>
    <w:r>
      <w:rPr>
        <w:b/>
        <w:bCs/>
        <w:sz w:val="28"/>
      </w:rPr>
      <w:t>/16-</w:t>
    </w:r>
    <w:r w:rsidR="0005181E">
      <w:rPr>
        <w:b/>
        <w:bCs/>
        <w:sz w:val="28"/>
      </w:rPr>
      <w:t>5</w:t>
    </w:r>
  </w:p>
  <w:p w:rsidRDefault="00AC38FD" w:rsidR="00AC38FD">
    <w:pPr>
      <w:pStyle w:val="Zaglavlje"/>
      <w:rPr>
        <w:b/>
        <w:bCs/>
        <w:sz w:val="28"/>
      </w:rPr>
    </w:pPr>
  </w:p>
  <w:p w:rsidRDefault="00AC38FD" w:rsidR="00AC38FD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44505"/>
    <w:rsid w:val="0005181E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67404"/>
    <w:rsid w:val="001933A7"/>
    <w:rsid w:val="001A5889"/>
    <w:rsid w:val="001A7D41"/>
    <w:rsid w:val="001C637E"/>
    <w:rsid w:val="001D39D6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30C9"/>
    <w:rsid w:val="0029732E"/>
    <w:rsid w:val="002C2115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13BA"/>
    <w:rsid w:val="004155E4"/>
    <w:rsid w:val="0041719B"/>
    <w:rsid w:val="0042453D"/>
    <w:rsid w:val="0042541E"/>
    <w:rsid w:val="00430C97"/>
    <w:rsid w:val="00454BED"/>
    <w:rsid w:val="00456E78"/>
    <w:rsid w:val="0046203B"/>
    <w:rsid w:val="00470693"/>
    <w:rsid w:val="004835B2"/>
    <w:rsid w:val="00484F7E"/>
    <w:rsid w:val="00485B83"/>
    <w:rsid w:val="00492434"/>
    <w:rsid w:val="00497198"/>
    <w:rsid w:val="004A5DC9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73F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7E6210"/>
    <w:rsid w:val="0080429C"/>
    <w:rsid w:val="0084577B"/>
    <w:rsid w:val="00847E11"/>
    <w:rsid w:val="00852EB8"/>
    <w:rsid w:val="00857A06"/>
    <w:rsid w:val="00881FB3"/>
    <w:rsid w:val="00885AD5"/>
    <w:rsid w:val="0089281D"/>
    <w:rsid w:val="0089294B"/>
    <w:rsid w:val="008B1A21"/>
    <w:rsid w:val="008C6A8E"/>
    <w:rsid w:val="008C71F3"/>
    <w:rsid w:val="008D6721"/>
    <w:rsid w:val="008E0DA0"/>
    <w:rsid w:val="00913AF3"/>
    <w:rsid w:val="009145CC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83B"/>
    <w:rsid w:val="00A66D04"/>
    <w:rsid w:val="00A71E12"/>
    <w:rsid w:val="00A724D6"/>
    <w:rsid w:val="00A75CA0"/>
    <w:rsid w:val="00A82235"/>
    <w:rsid w:val="00A82292"/>
    <w:rsid w:val="00AC38FD"/>
    <w:rsid w:val="00AD1E5B"/>
    <w:rsid w:val="00AE5BDA"/>
    <w:rsid w:val="00B041A0"/>
    <w:rsid w:val="00B0613D"/>
    <w:rsid w:val="00B0620F"/>
    <w:rsid w:val="00B10DAD"/>
    <w:rsid w:val="00B20701"/>
    <w:rsid w:val="00B24A22"/>
    <w:rsid w:val="00B331F5"/>
    <w:rsid w:val="00B44332"/>
    <w:rsid w:val="00B549C0"/>
    <w:rsid w:val="00B9388D"/>
    <w:rsid w:val="00BB1A7F"/>
    <w:rsid w:val="00BB4731"/>
    <w:rsid w:val="00C04271"/>
    <w:rsid w:val="00C11C35"/>
    <w:rsid w:val="00C11E12"/>
    <w:rsid w:val="00C3783E"/>
    <w:rsid w:val="00C41224"/>
    <w:rsid w:val="00C47314"/>
    <w:rsid w:val="00C55BC5"/>
    <w:rsid w:val="00C57528"/>
    <w:rsid w:val="00C60DBF"/>
    <w:rsid w:val="00C6342D"/>
    <w:rsid w:val="00C675F5"/>
    <w:rsid w:val="00CA1C1B"/>
    <w:rsid w:val="00CE1849"/>
    <w:rsid w:val="00CE37FF"/>
    <w:rsid w:val="00CE4C79"/>
    <w:rsid w:val="00CE7CEC"/>
    <w:rsid w:val="00CF1024"/>
    <w:rsid w:val="00CF6BB6"/>
    <w:rsid w:val="00D0055F"/>
    <w:rsid w:val="00D02B37"/>
    <w:rsid w:val="00D17BA5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075C"/>
    <w:rsid w:val="00DB3E42"/>
    <w:rsid w:val="00DB4D46"/>
    <w:rsid w:val="00DC069A"/>
    <w:rsid w:val="00DD4A99"/>
    <w:rsid w:val="00DE2F7A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EF46AC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0AEE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45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45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45CC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45CC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45CC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45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45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45CC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45CC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45CC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</izvorni_sadrzaj>
    <derivirana_varijabla naziv="DomainObject.Predmet.Broj_1">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2016.</izvorni_sadrzaj>
    <derivirana_varijabla naziv="DomainObject.Predmet.DatumOsnivanja_1">12.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St-758/2016</izvorni_sadrzaj>
    <derivirana_varijabla naziv="DomainObject.Predmet.OznakaBroj_1">St-758/2016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LIBERA-PER društvo s ograničenom odgovornošću za trgovinu i usluge</izvorni_sadrzaj>
    <derivirana_varijabla naziv="DomainObject.Predmet.ProtustrankaFormated_1">  LIBERA-PER društvo s ograničenom odgovornošću za trgovinu i usluge</derivirana_varijabla>
  </DomainObject.Predmet.ProtustrankaFormated>
  <DomainObject.Predmet.ProtustrankaFormatedOIB>
    <izvorni_sadrzaj>  LIBERA-PER društvo s ograničenom odgovornošću za trgovinu i usluge, OIB 31169491300</izvorni_sadrzaj>
    <derivirana_varijabla naziv="DomainObject.Predmet.ProtustrankaFormatedOIB_1">  LIBERA-PER društvo s ograničenom odgovornošću za trgovinu i usluge, OIB 31169491300</derivirana_varijabla>
  </DomainObject.Predmet.ProtustrankaFormatedOIB>
  <DomainObject.Predmet.ProtustrankaFormatedWithAdress>
    <izvorni_sadrzaj> LIBERA-PER društvo s ograničenom odgovornošću za trgovinu i usluge, Braće Bilšića 4, 23000 Zadar</izvorni_sadrzaj>
    <derivirana_varijabla naziv="DomainObject.Predmet.ProtustrankaFormatedWithAdress_1"> LIBERA-PER društvo s ograničenom odgovornošću za trgovinu i usluge, Braće Bilšića 4, 23000 Zadar</derivirana_varijabla>
  </DomainObject.Predmet.ProtustrankaFormatedWithAdress>
  <DomainObject.Predmet.ProtustrankaFormatedWithAdressOIB>
    <izvorni_sadrzaj> LIBERA-PER društvo s ograničenom odgovornošću za trgovinu i usluge, OIB 31169491300, Braće Bilšića 4, 23000 Zadar</izvorni_sadrzaj>
    <derivirana_varijabla naziv="DomainObject.Predmet.ProtustrankaFormatedWithAdressOIB_1"> LIBERA-PER društvo s ograničenom odgovornošću za trgovinu i usluge, OIB 31169491300, Braće Bilšića 4, 23000 Zadar</derivirana_varijabla>
  </DomainObject.Predmet.ProtustrankaFormatedWithAdressOIB>
  <DomainObject.Predmet.ProtustrankaWithAdress>
    <izvorni_sadrzaj>LIBERA-PER društvo s ograničenom odgovornošću za trgovinu i usluge Braće Bilšića 4, 23000 Zadar</izvorni_sadrzaj>
    <derivirana_varijabla naziv="DomainObject.Predmet.ProtustrankaWithAdress_1">LIBERA-PER društvo s ograničenom odgovornošću za trgovinu i usluge Braće Bilšića 4, 23000 Zadar</derivirana_varijabla>
  </DomainObject.Predmet.ProtustrankaWithAdress>
  <DomainObject.Predmet.ProtustrankaWithAdressOIB>
    <izvorni_sadrzaj>LIBERA-PER društvo s ograničenom odgovornošću za trgovinu i usluge, OIB 31169491300, Braće Bilšića 4, 23000 Zadar</izvorni_sadrzaj>
    <derivirana_varijabla naziv="DomainObject.Predmet.ProtustrankaWithAdressOIB_1">LIBERA-PER društvo s ograničenom odgovornošću za trgovinu i usluge, OIB 31169491300, Braće Bilšića 4, 23000 Zadar</derivirana_varijabla>
  </DomainObject.Predmet.ProtustrankaWithAdressOIB>
  <DomainObject.Predmet.ProtustrankaNazivFormated>
    <izvorni_sadrzaj>LIBERA-PER društvo s ograničenom odgovornošću za trgovinu i usluge</izvorni_sadrzaj>
    <derivirana_varijabla naziv="DomainObject.Predmet.ProtustrankaNazivFormated_1">LIBERA-PER društvo s ograničenom odgovornošću za trgovinu i usluge</derivirana_varijabla>
  </DomainObject.Predmet.ProtustrankaNazivFormated>
  <DomainObject.Predmet.ProtustrankaNazivFormatedOIB>
    <izvorni_sadrzaj>LIBERA-PER društvo s ograničenom odgovornošću za trgovinu i usluge, OIB 31169491300</izvorni_sadrzaj>
    <derivirana_varijabla naziv="DomainObject.Predmet.ProtustrankaNazivFormatedOIB_1">LIBERA-PER društvo s ograničenom odgovornošću za trgovinu i usluge, OIB 31169491300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13488.09</izvorni_sadrzaj>
    <derivirana_varijabla naziv="DomainObject.Predmet.TrenutnaVrijednost_1">13488.09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LIBERA-PER društvo s ograničenom odgovornošću za trgovinu i usluge</item>
    </izvorni_sadrzaj>
    <derivirana_varijabla naziv="DomainObject.Predmet.ProtuStrankaListFormated_1">
      <item>LIBERA-PER društvo s ograničenom odgovornošću za trgovinu i usluge</item>
    </derivirana_varijabla>
  </DomainObject.Predmet.ProtuStrankaListFormated>
  <DomainObject.Predmet.ProtuStrankaListFormatedOIB>
    <izvorni_sadrzaj>
      <item>LIBERA-PER društvo s ograničenom odgovornošću za trgovinu i usluge, OIB 31169491300</item>
    </izvorni_sadrzaj>
    <derivirana_varijabla naziv="DomainObject.Predmet.ProtuStrankaListFormatedOIB_1">
      <item>LIBERA-PER društvo s ograničenom odgovornošću za trgovinu i usluge, OIB 31169491300</item>
    </derivirana_varijabla>
  </DomainObject.Predmet.ProtuStrankaListFormatedOIB>
  <DomainObject.Predmet.ProtuStrankaListFormatedWithAdress>
    <izvorni_sadrzaj>
      <item>LIBERA-PER društvo s ograničenom odgovornošću za trgovinu i usluge, Braće Bilšića 4, 23000 Zadar</item>
    </izvorni_sadrzaj>
    <derivirana_varijabla naziv="DomainObject.Predmet.ProtuStrankaListFormatedWithAdress_1">
      <item>LIBERA-PER društvo s ograničenom odgovornošću za trgovinu i usluge, Braće Bilšića 4, 23000 Zadar</item>
    </derivirana_varijabla>
  </DomainObject.Predmet.ProtuStrankaListFormatedWithAdress>
  <DomainObject.Predmet.ProtuStrankaListFormatedWithAdressOIB>
    <izvorni_sadrzaj>
      <item>LIBERA-PER društvo s ograničenom odgovornošću za trgovinu i usluge, OIB 31169491300, Braće Bilšića 4, 23000 Zadar</item>
    </izvorni_sadrzaj>
    <derivirana_varijabla naziv="DomainObject.Predmet.ProtuStrankaListFormatedWithAdressOIB_1">
      <item>LIBERA-PER društvo s ograničenom odgovornošću za trgovinu i usluge, OIB 31169491300, Braće Bilšića 4, 23000 Zadar</item>
    </derivirana_varijabla>
  </DomainObject.Predmet.ProtuStrankaListFormatedWithAdressOIB>
  <DomainObject.Predmet.ProtuStrankaListNazivFormated>
    <izvorni_sadrzaj>
      <item>LIBERA-PER društvo s ograničenom odgovornošću za trgovinu i usluge</item>
    </izvorni_sadrzaj>
    <derivirana_varijabla naziv="DomainObject.Predmet.ProtuStrankaListNazivFormated_1">
      <item>LIBERA-PER društvo s ograničenom odgovornošću za trgovinu i usluge</item>
    </derivirana_varijabla>
  </DomainObject.Predmet.ProtuStrankaListNazivFormated>
  <DomainObject.Predmet.ProtuStrankaListNazivFormatedOIB>
    <izvorni_sadrzaj>
      <item>LIBERA-PER društvo s ograničenom odgovornošću za trgovinu i usluge, OIB 31169491300</item>
    </izvorni_sadrzaj>
    <derivirana_varijabla naziv="DomainObject.Predmet.ProtuStrankaListNazivFormatedOIB_1">
      <item>LIBERA-PER društvo s ograničenom odgovornošću za trgovinu i usluge, OIB 31169491300</item>
    </derivirana_varijabla>
  </DomainObject.Predmet.ProtuStrankaListNazivFormatedOIB>
  <DomainObject.Predmet.OstaliListFormated>
    <izvorni_sadrzaj>
      <item>Marina Perović</item>
    </izvorni_sadrzaj>
    <derivirana_varijabla naziv="DomainObject.Predmet.OstaliListFormated_1">
      <item>Marina Perović</item>
    </derivirana_varijabla>
  </DomainObject.Predmet.OstaliListFormated>
  <DomainObject.Predmet.OstaliListFormatedOIB>
    <izvorni_sadrzaj>
      <item>Marina Perović, OIB 90521214488</item>
    </izvorni_sadrzaj>
    <derivirana_varijabla naziv="DomainObject.Predmet.OstaliListFormatedOIB_1">
      <item>Marina Perović, OIB 90521214488</item>
    </derivirana_varijabla>
  </DomainObject.Predmet.OstaliListFormatedOIB>
  <DomainObject.Predmet.OstaliListFormatedWithAdress>
    <izvorni_sadrzaj>
      <item>Marina Perović, Braće Bilšić 4, 23000 Zadar</item>
    </izvorni_sadrzaj>
    <derivirana_varijabla naziv="DomainObject.Predmet.OstaliListFormatedWithAdress_1">
      <item>Marina Perović, Braće Bilšić 4, 23000 Zadar</item>
    </derivirana_varijabla>
  </DomainObject.Predmet.OstaliListFormatedWithAdress>
  <DomainObject.Predmet.OstaliListFormatedWithAdressOIB>
    <izvorni_sadrzaj>
      <item>Marina Perović, OIB 90521214488, Braće Bilšić 4, 23000 Zadar</item>
    </izvorni_sadrzaj>
    <derivirana_varijabla naziv="DomainObject.Predmet.OstaliListFormatedWithAdressOIB_1">
      <item>Marina Perović, OIB 90521214488, Braće Bilšić 4, 23000 Zadar</item>
    </derivirana_varijabla>
  </DomainObject.Predmet.OstaliListFormatedWithAdressOIB>
  <DomainObject.Predmet.OstaliListNazivFormated>
    <izvorni_sadrzaj>
      <item>Marina Perović</item>
    </izvorni_sadrzaj>
    <derivirana_varijabla naziv="DomainObject.Predmet.OstaliListNazivFormated_1">
      <item>Marina Perović</item>
    </derivirana_varijabla>
  </DomainObject.Predmet.OstaliListNazivFormated>
  <DomainObject.Predmet.OstaliListNazivFormatedOIB>
    <izvorni_sadrzaj>
      <item>Marina Perović, OIB 90521214488</item>
    </izvorni_sadrzaj>
    <derivirana_varijabla naziv="DomainObject.Predmet.OstaliListNazivFormatedOIB_1">
      <item>Marina Perović, OIB 90521214488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LIBERA-PER društvo s ograničenom odgovornošću za trgovinu i usluge</izvorni_sadrzaj>
    <derivirana_varijabla naziv="DomainObject.Predmet.ProtustrankaIDrugi_1">LIBERA-PER društvo s ograničenom odgovornošću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LIBERA-PER društvo s ograničenom odgovornošću za trgovinu i usluge, OIB 31169491300, Braće Bilšića 4, 23000 Zadar</izvorni_sadrzaj>
    <derivirana_varijabla naziv="DomainObject.Predmet.ProtustrankaIDrugiAdressOIB_1">LIBERA-PER društvo s ograničenom odgovornošću za trgovinu i usluge, OIB 31169491300, Braće Bilšića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LIBERA-PER društvo s ograničenom odgovornošću za trgovinu i usluge</item>
      <item>Marina Perović</item>
    </izvorni_sadrzaj>
    <derivirana_varijabla naziv="DomainObject.Predmet.SudioniciListNaziv_1">
      <item>Financijska agencija</item>
      <item>LIBERA-PER društvo s ograničenom odgovornošću za trgovinu i usluge</item>
      <item>Marina Perović</item>
    </derivirana_varijabla>
  </DomainObject.Predmet.SudioniciListNaziv>
  <DomainObject.Predmet.SudioniciListAdressOIB>
    <izvorni_sadrzaj>
      <item>Financijska agencija, OIB 85821130368, Ivana Danila 4,23000 Zadar</item>
      <item>LIBERA-PER društvo s ograničenom odgovornošću za trgovinu i usluge, OIB 31169491300, Braće Bilšića 4,23000 Zadar</item>
      <item>Marina Perović, OIB 90521214488, Braće Bilšić 4,23000 Zadar</item>
    </izvorni_sadrzaj>
    <derivirana_varijabla naziv="DomainObject.Predmet.SudioniciListAdressOIB_1">
      <item>Financijska agencija, OIB 85821130368, Ivana Danila 4,23000 Zadar</item>
      <item>LIBERA-PER društvo s ograničenom odgovornošću za trgovinu i usluge, OIB 31169491300, Braće Bilšića 4,23000 Zadar</item>
      <item>Marina Perović, OIB 90521214488, Braće Bilšić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31169491300</item>
      <item>, OIB 90521214488</item>
    </izvorni_sadrzaj>
    <derivirana_varijabla naziv="DomainObject.Predmet.SudioniciListNazivOIB_1">
      <item>, OIB 85821130368</item>
      <item>, OIB 31169491300</item>
      <item>, OIB 90521214488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4CB114-0F73-46B2-91FD-2FFC8556AB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858</properties:Characters>
  <properties:Lines>33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2016-05-17T08:16:00Z</dcterms:created>
  <dc:creator>Ardena Bajlo</dc:creator>
  <cp:lastModifiedBy>Martina Kalmeta</cp:lastModifiedBy>
  <cp:lastPrinted>2016-05-18T09:40:00Z</cp:lastPrinted>
  <dcterms:modified xmlns:xsi="http://www.w3.org/2001/XMLSchema-instance" xsi:type="dcterms:W3CDTF">2016-05-18T10:39:00Z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