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898e" w14:paraId="ce5898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AA1C4B">
        <w:t>TDK TRADE,</w:t>
      </w:r>
      <w:r w:rsidR="00990573">
        <w:t xml:space="preserve"> d.o.o.,</w:t>
      </w:r>
      <w:r w:rsidR="00B51EA5" w:rsidRPr="00703844">
        <w:t xml:space="preserve"> </w:t>
      </w:r>
      <w:r w:rsidR="00AA1C4B">
        <w:t>Pag</w:t>
      </w:r>
      <w:r w:rsidR="0099314A">
        <w:t xml:space="preserve">, </w:t>
      </w:r>
      <w:r w:rsidR="00AA1C4B">
        <w:t>Zadarska bb</w:t>
      </w:r>
      <w:r w:rsidR="00990573">
        <w:t xml:space="preserve">, </w:t>
      </w:r>
      <w:r w:rsidR="00B51EA5" w:rsidRPr="00703844">
        <w:t>OIB:</w:t>
      </w:r>
      <w:r w:rsidR="00AA1C4B">
        <w:t xml:space="preserve"> 91861541232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AA1C4B">
        <w:t>10</w:t>
      </w:r>
      <w:r>
        <w:t>.</w:t>
      </w:r>
      <w:r w:rsidR="00B51EA5">
        <w:t xml:space="preserve"> </w:t>
      </w:r>
      <w:r w:rsidR="00AA1C4B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A1C4B">
        <w:t>28</w:t>
      </w:r>
      <w:r>
        <w:t xml:space="preserve">. </w:t>
      </w:r>
      <w:r w:rsidR="00AA1C4B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A1C4B" w:rsidRPr="00AA1C4B">
        <w:t>TDK TRADE, d.o.o., Pag, Zadarska bb, OIB: 91861541232</w:t>
      </w:r>
      <w:r w:rsidR="00990573">
        <w:t xml:space="preserve">, </w:t>
      </w:r>
      <w:r>
        <w:t xml:space="preserve">na temelju neizvršenih osnova za plaćanje iznosi </w:t>
      </w:r>
      <w:r w:rsidR="00AA1C4B">
        <w:t>9</w:t>
      </w:r>
      <w:r w:rsidR="00990573">
        <w:t>.</w:t>
      </w:r>
      <w:r w:rsidR="00AA1C4B">
        <w:t>031</w:t>
      </w:r>
      <w:r w:rsidR="00990573">
        <w:t>,</w:t>
      </w:r>
      <w:r w:rsidR="00AA1C4B">
        <w:t>12</w:t>
      </w:r>
      <w:r>
        <w:t xml:space="preserve"> kn. </w:t>
      </w:r>
      <w:r w:rsidR="0099314A">
        <w:t xml:space="preserve"> </w:t>
      </w:r>
      <w:r w:rsidR="00AA1C4B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A1C4B">
        <w:t>Snježana (Rakamarić) Vidolin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A1C4B">
        <w:t>28</w:t>
      </w:r>
      <w:r w:rsidR="00814E35">
        <w:t xml:space="preserve">. </w:t>
      </w:r>
      <w:r w:rsidR="00AA1C4B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F026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AA1C4B">
      <w:t>91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AA1C4B">
      <w:t>91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1C4B"/>
    <w:rsid w:val="00AA204A"/>
    <w:rsid w:val="00B51EA5"/>
    <w:rsid w:val="00BA4D2C"/>
    <w:rsid w:val="00C6433B"/>
    <w:rsid w:val="00CB1099"/>
    <w:rsid w:val="00D34817"/>
    <w:rsid w:val="00DC740A"/>
    <w:rsid w:val="00DF026D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TDK TRADE, društvo s ograničenom odgovornošću za trgovinu, ugostiteljstvo i uslužne djelatnosti</izvorni_sadrzaj>
    <derivirana_varijabla naziv="DomainObject.Predmet.ProtustrankaFormated_1">  TDK TRADE, društvo s ograničenom odgovornošću za trgovinu, ugostiteljstvo i uslužne djelatnosti</derivirana_varijabla>
  </DomainObject.Predmet.ProtustrankaFormated>
  <DomainObject.Predmet.ProtustrankaFormatedOIB>
    <izvorni_sadrzaj>  TDK TRADE, društvo s ograničenom odgovornošću za trgovinu, ugostiteljstvo i uslužne djelatnosti, OIB 91861541232</izvorni_sadrzaj>
    <derivirana_varijabla naziv="DomainObject.Predmet.ProtustrankaFormatedOIB_1">  TDK TRADE, društvo s ograničenom odgovornošću za trgovinu, ugostiteljstvo i uslužne djelatnosti, OIB 91861541232</derivirana_varijabla>
  </DomainObject.Predmet.ProtustrankaFormatedOIB>
  <DomainObject.Predmet.ProtustrankaFormatedWithAdress>
    <izvorni_sadrzaj> TDK TRADE, društvo s ograničenom odgovornošću za trgovinu, ugostiteljstvo i uslužne djelatnosti, Zadarska/bb, 23250 Pag</izvorni_sadrzaj>
    <derivirana_varijabla naziv="DomainObject.Predmet.ProtustrankaFormatedWithAdress_1"> TDK TRADE, društvo s ograničenom odgovornošću za trgovinu, ugostiteljstvo i uslužne djelatnosti, Zadarska/bb, 23250 Pag</derivirana_varijabla>
  </DomainObject.Predmet.ProtustrankaFormatedWithAdress>
  <DomainObject.Predmet.ProtustrankaFormatedWithAdressOIB>
    <izvorni_sadrzaj> TDK TRADE, društvo s ograničenom odgovornošću za trgovinu, ugostiteljstvo i uslužne djelatnosti, OIB 91861541232, Zadarska/bb, 23250 Pag</izvorni_sadrzaj>
    <derivirana_varijabla naziv="DomainObject.Predmet.ProtustrankaFormatedWithAdressOIB_1"> TDK TRADE, društvo s ograničenom odgovornošću za trgovinu, ugostiteljstvo i uslužne djelatnosti, OIB 91861541232, Zadarska/bb, 23250 Pag</derivirana_varijabla>
  </DomainObject.Predmet.ProtustrankaFormatedWithAdressOIB>
  <DomainObject.Predmet.ProtustrankaWithAdress>
    <izvorni_sadrzaj>TDK TRADE, društvo s ograničenom odgovornošću za trgovinu, ugostiteljstvo i uslužne djelatnosti Zadarska/bb, 23250 Pag</izvorni_sadrzaj>
    <derivirana_varijabla naziv="DomainObject.Predmet.ProtustrankaWithAdress_1">TDK TRADE, društvo s ograničenom odgovornošću za trgovinu, ugostiteljstvo i uslužne djelatnosti Zadarska/bb, 23250 Pag</derivirana_varijabla>
  </DomainObject.Predmet.ProtustrankaWithAdress>
  <DomainObject.Predmet.ProtustrankaWithAdressOIB>
    <izvorni_sadrzaj>TDK TRADE, društvo s ograničenom odgovornošću za trgovinu, ugostiteljstvo i uslužne djelatnosti, OIB 91861541232, Zadarska/bb, 23250 Pag</izvorni_sadrzaj>
    <derivirana_varijabla naziv="DomainObject.Predmet.ProtustrankaWithAdressOIB_1">TDK TRADE, društvo s ograničenom odgovornošću za trgovinu, ugostiteljstvo i uslužne djelatnosti, OIB 91861541232, Zadarska/bb, 23250 Pag</derivirana_varijabla>
  </DomainObject.Predmet.ProtustrankaWithAdressOIB>
  <DomainObject.Predmet.ProtustrankaNazivFormated>
    <izvorni_sadrzaj>TDK TRADE, društvo s ograničenom odgovornošću za trgovinu, ugostiteljstvo i uslužne djelatnosti</izvorni_sadrzaj>
    <derivirana_varijabla naziv="DomainObject.Predmet.ProtustrankaNazivFormated_1">TDK TRADE, društvo s ograničenom odgovornošću za trgovinu, ugostiteljstvo i uslužne djelatnosti</derivirana_varijabla>
  </DomainObject.Predmet.ProtustrankaNazivFormated>
  <DomainObject.Predmet.ProtustrankaNazivFormatedOIB>
    <izvorni_sadrzaj>TDK TRADE, društvo s ograničenom odgovornošću za trgovinu, ugostiteljstvo i uslužne djelatnosti, OIB 91861541232</izvorni_sadrzaj>
    <derivirana_varijabla naziv="DomainObject.Predmet.ProtustrankaNazivFormatedOIB_1">TDK TRADE, društvo s ograničenom odgovornošću za trgovinu, ugostiteljstvo i uslužne djelatnosti, OIB 91861541232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TDK TRADE, društvo s ograničenom odgovornošću za trgovinu, ugostiteljstvo i uslužne djelatnosti</item>
    </izvorni_sadrzaj>
    <derivirana_varijabla naziv="DomainObject.Predmet.ProtuStrankaListFormated_1">
      <item>TDK TRADE, društvo s ograničenom odgovornošću za trgovinu, ugostiteljstvo i uslužne djelatnosti</item>
    </derivirana_varijabla>
  </DomainObject.Predmet.ProtuStrankaListFormated>
  <DomainObject.Predmet.ProtuStrankaListFormatedOIB>
    <izvorni_sadrzaj>
      <item>TDK TRADE, društvo s ograničenom odgovornošću za trgovinu, ugostiteljstvo i uslužne djelatnosti, OIB 91861541232</item>
    </izvorni_sadrzaj>
    <derivirana_varijabla naziv="DomainObject.Predmet.ProtuStrankaListFormatedOIB_1">
      <item>TDK TRADE, društvo s ograničenom odgovornošću za trgovinu, ugostiteljstvo i uslužne djelatnosti, OIB 91861541232</item>
    </derivirana_varijabla>
  </DomainObject.Predmet.ProtuStrankaListFormatedOIB>
  <DomainObject.Predmet.ProtuStrankaListFormatedWithAdress>
    <izvorni_sadrzaj>
      <item>TDK TRADE, društvo s ograničenom odgovornošću za trgovinu, ugostiteljstvo i uslužne djelatnosti, Zadarska/bb, 23250 Pag</item>
    </izvorni_sadrzaj>
    <derivirana_varijabla naziv="DomainObject.Predmet.ProtuStrankaListFormatedWithAdress_1">
      <item>TDK TRADE, društvo s ograničenom odgovornošću za trgovinu, ugostiteljstvo i uslužne djelatnosti, Zadarska/bb, 23250 Pag</item>
    </derivirana_varijabla>
  </DomainObject.Predmet.ProtuStrankaListFormatedWithAdress>
  <DomainObject.Predmet.ProtuStrankaListFormatedWithAdressOIB>
    <izvorni_sadrzaj>
      <item>TDK TRADE, društvo s ograničenom odgovornošću za trgovinu, ugostiteljstvo i uslužne djelatnosti, OIB 91861541232, Zadarska/bb, 23250 Pag</item>
    </izvorni_sadrzaj>
    <derivirana_varijabla naziv="DomainObject.Predmet.ProtuStrankaListFormatedWithAdressOIB_1">
      <item>TDK TRADE, društvo s ograničenom odgovornošću za trgovinu, ugostiteljstvo i uslužne djelatnosti, OIB 91861541232, Zadarska/bb, 23250 Pag</item>
    </derivirana_varijabla>
  </DomainObject.Predmet.ProtuStrankaListFormatedWithAdressOIB>
  <DomainObject.Predmet.ProtuStrankaListNazivFormated>
    <izvorni_sadrzaj>
      <item>TDK TRADE, društvo s ograničenom odgovornošću za trgovinu, ugostiteljstvo i uslužne djelatnosti</item>
    </izvorni_sadrzaj>
    <derivirana_varijabla naziv="DomainObject.Predmet.ProtuStrankaListNazivFormated_1">
      <item>TDK TRADE, društvo s ograničenom odgovornošću za trgovinu, ugostiteljstvo i uslužne djelatnosti</item>
    </derivirana_varijabla>
  </DomainObject.Predmet.ProtuStrankaListNazivFormated>
  <DomainObject.Predmet.ProtuStrankaListNazivFormatedOIB>
    <izvorni_sadrzaj>
      <item>TDK TRADE, društvo s ograničenom odgovornošću za trgovinu, ugostiteljstvo i uslužne djelatnosti, OIB 91861541232</item>
    </izvorni_sadrzaj>
    <derivirana_varijabla naziv="DomainObject.Predmet.ProtuStrankaListNazivFormatedOIB_1">
      <item>TDK TRADE, društvo s ograničenom odgovornošću za trgovinu, ugostiteljstvo i uslužne djelatnosti, OIB 91861541232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TDK TRADE, društvo s ograničenom odgovornošću za trgovinu, ugostiteljstvo i uslužne djelatnosti</izvorni_sadrzaj>
    <derivirana_varijabla naziv="DomainObject.Predmet.ProtustrankaIDrugi_1">TDK TRADE, društvo s ograničenom odgovornošću za trgovinu, ugostiteljstvo i uslužne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TDK TRADE, društvo s ograničenom odgovornošću za trgovinu, ugostiteljstvo i uslužne djelatnosti, OIB 91861541232, Zadarska/bb, 23250 Pag</izvorni_sadrzaj>
    <derivirana_varijabla naziv="DomainObject.Predmet.ProtustrankaIDrugiAdressOIB_1">TDK TRADE, društvo s ograničenom odgovornošću za trgovinu, ugostiteljstvo i uslužne djelatnosti, OIB 91861541232,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TDK TRADE, društvo s ograničenom odgovornošću za trgovinu, ugostiteljstvo i uslužne djelatnosti</item>
    </izvorni_sadrzaj>
    <derivirana_varijabla naziv="DomainObject.Predmet.SudioniciListNaziv_1">
      <item>FINA</item>
      <item>TDK TRADE, društvo s ograničenom odgovornošću za trgovinu, ugostiteljstvo i uslužne djelatnosti</item>
    </derivirana_varijabla>
  </DomainObject.Predmet.SudioniciListNaziv>
  <DomainObject.Predmet.SudioniciListAdressOIB>
    <izvorni_sadrzaj>
      <item>FINA, OIB 85821130368</item>
      <item>TDK TRADE, društvo s ograničenom odgovornošću za trgovinu, ugostiteljstvo i uslužne djelatnosti, OIB 91861541232, Zadarska/bb,23250 Pag</item>
    </izvorni_sadrzaj>
    <derivirana_varijabla naziv="DomainObject.Predmet.SudioniciListAdressOIB_1">
      <item>FINA, OIB 85821130368</item>
      <item>TDK TRADE, društvo s ograničenom odgovornošću za trgovinu, ugostiteljstvo i uslužne djelatnosti, OIB 91861541232, Zadarska/bb,23250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91861541232</item>
    </izvorni_sadrzaj>
    <derivirana_varijabla naziv="DomainObject.Predmet.SudioniciListNazivOIB_1">
      <item>, OIB 85821130368</item>
      <item>, OIB 91861541232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1953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wsadmin</cp:lastModifiedBy>
  <cp:lastPrinted>2017-02-23T12:28:00Z</cp:lastPrinted>
  <dcterms:modified xmlns:xsi="http://www.w3.org/2001/XMLSchema-instance" xsi:type="dcterms:W3CDTF">2017-03-28T10:54:00Z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