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af62" w14:paraId="f57af62" w:rsidRDefault="00EC269D" w:rsidP="00EC269D" w:rsidR="00EC269D" w:rsidRPr="00284FC6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284FC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69D" w:rsidP="00EC269D" w:rsidR="00EC269D" w:rsidRPr="00284FC6">
      <w:pPr>
        <w:rPr>
          <w:rFonts w:hAnsi="Times New Roman" w:ascii="Times New Roman"/>
        </w:rPr>
      </w:pPr>
      <w:r w:rsidRPr="00284FC6">
        <w:rPr>
          <w:rFonts w:eastAsia="MS Mincho" w:hAnsi="Times New Roman" w:ascii="Times New Roman"/>
        </w:rPr>
        <w:t>REPUBLIKA HRVATSKA</w:t>
      </w:r>
    </w:p>
    <w:p w:rsidRDefault="00EC269D" w:rsidP="00EC269D" w:rsidR="00EC269D" w:rsidRPr="00284FC6">
      <w:pPr>
        <w:rPr>
          <w:rFonts w:hAnsi="Times New Roman" w:ascii="Times New Roman"/>
        </w:rPr>
      </w:pPr>
      <w:r w:rsidRPr="00284FC6">
        <w:rPr>
          <w:rFonts w:eastAsia="MS Mincho" w:hAnsi="Times New Roman" w:ascii="Times New Roman"/>
        </w:rPr>
        <w:t>TRGOVAČKI SUD U RIJECI</w:t>
      </w:r>
    </w:p>
    <w:p w:rsidRDefault="00EC269D" w:rsidP="00EC269D" w:rsidR="00EC269D" w:rsidRPr="00284FC6">
      <w:pPr>
        <w:rPr>
          <w:rFonts w:eastAsia="MS Mincho" w:hAnsi="Times New Roman" w:ascii="Times New Roman"/>
        </w:rPr>
      </w:pPr>
      <w:r w:rsidRPr="00284FC6">
        <w:rPr>
          <w:rFonts w:eastAsia="MS Mincho" w:hAnsi="Times New Roman" w:ascii="Times New Roman"/>
        </w:rPr>
        <w:t xml:space="preserve">      Rijeka, Zadarska 1 i 3</w:t>
      </w:r>
    </w:p>
    <w:p w:rsidRDefault="003B5DE4" w:rsidP="003B5DE4" w:rsidR="003B5DE4" w:rsidRPr="00284FC6">
      <w:pPr>
        <w:jc w:val="both"/>
        <w:rPr>
          <w:rFonts w:hAnsi="Times New Roman" w:ascii="Times New Roman"/>
        </w:rPr>
      </w:pPr>
    </w:p>
    <w:p w:rsidRDefault="003B5DE4" w:rsidP="003B5DE4" w:rsidR="003B5DE4" w:rsidRPr="00284FC6">
      <w:pPr>
        <w:jc w:val="both"/>
        <w:rPr>
          <w:rFonts w:hAnsi="Times New Roman" w:ascii="Times New Roman"/>
        </w:rPr>
      </w:pPr>
    </w:p>
    <w:p w:rsidRDefault="003B5DE4" w:rsidP="003B5DE4" w:rsidR="003B5DE4" w:rsidRPr="00284FC6">
      <w:pPr>
        <w:jc w:val="both"/>
        <w:rPr>
          <w:rFonts w:hAnsi="Times New Roman" w:ascii="Times New Roman"/>
        </w:rPr>
      </w:pPr>
    </w:p>
    <w:p w:rsidRDefault="003B5DE4" w:rsidP="003B5DE4" w:rsidR="003B5DE4" w:rsidRPr="00284FC6">
      <w:pPr>
        <w:jc w:val="both"/>
        <w:rPr>
          <w:rFonts w:hAnsi="Times New Roman" w:ascii="Times New Roman"/>
        </w:rPr>
      </w:pPr>
    </w:p>
    <w:p w:rsidRDefault="003B5DE4" w:rsidP="003B5DE4" w:rsidR="003B5DE4" w:rsidRPr="00284FC6">
      <w:pPr>
        <w:jc w:val="both"/>
        <w:rPr>
          <w:rFonts w:hAnsi="Times New Roman" w:ascii="Times New Roman"/>
        </w:rPr>
      </w:pPr>
    </w:p>
    <w:p w:rsidRDefault="00284FC6" w:rsidP="0072382A" w:rsidR="003B5DE4" w:rsidRPr="00284F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</w:t>
      </w:r>
      <w:r w:rsidR="001F3E78" w:rsidRPr="00284FC6">
        <w:rPr>
          <w:rFonts w:hAnsi="Times New Roman" w:ascii="Times New Roman"/>
        </w:rPr>
        <w:t xml:space="preserve">rgovački sud u Rijeci, </w:t>
      </w:r>
      <w:r w:rsidR="00182A48" w:rsidRPr="00284FC6">
        <w:rPr>
          <w:rFonts w:hAnsi="Times New Roman" w:ascii="Times New Roman"/>
        </w:rPr>
        <w:t xml:space="preserve">na osnovu </w:t>
      </w:r>
      <w:r w:rsidR="00B0403F" w:rsidRPr="00284FC6">
        <w:rPr>
          <w:rFonts w:hAnsi="Times New Roman" w:ascii="Times New Roman"/>
        </w:rPr>
        <w:t xml:space="preserve">ovosudnog </w:t>
      </w:r>
      <w:r w:rsidR="00182A48" w:rsidRPr="00284FC6">
        <w:rPr>
          <w:rFonts w:hAnsi="Times New Roman" w:ascii="Times New Roman"/>
        </w:rPr>
        <w:t>zaključka posl. br.</w:t>
      </w:r>
      <w:r w:rsidR="00A65B00" w:rsidRPr="00284FC6">
        <w:rPr>
          <w:rFonts w:hAnsi="Times New Roman" w:ascii="Times New Roman"/>
        </w:rPr>
        <w:t xml:space="preserve"> 7 Stpn-</w:t>
      </w:r>
      <w:r w:rsidR="00120114" w:rsidRPr="00284FC6">
        <w:rPr>
          <w:rFonts w:hAnsi="Times New Roman" w:ascii="Times New Roman"/>
        </w:rPr>
        <w:t>1</w:t>
      </w:r>
      <w:r w:rsidR="00E555CD" w:rsidRPr="00284FC6">
        <w:rPr>
          <w:rFonts w:hAnsi="Times New Roman" w:ascii="Times New Roman"/>
        </w:rPr>
        <w:t>8</w:t>
      </w:r>
      <w:r w:rsidR="00A65B00" w:rsidRPr="00284FC6">
        <w:rPr>
          <w:rFonts w:hAnsi="Times New Roman" w:ascii="Times New Roman"/>
        </w:rPr>
        <w:t>/15-</w:t>
      </w:r>
      <w:r w:rsidR="00120114" w:rsidRPr="00284FC6">
        <w:rPr>
          <w:rFonts w:hAnsi="Times New Roman" w:ascii="Times New Roman"/>
        </w:rPr>
        <w:t>7</w:t>
      </w:r>
      <w:r w:rsidR="00A65B00" w:rsidRPr="00284FC6">
        <w:rPr>
          <w:rFonts w:hAnsi="Times New Roman" w:ascii="Times New Roman"/>
        </w:rPr>
        <w:t xml:space="preserve"> </w:t>
      </w:r>
      <w:r w:rsidR="00182A48" w:rsidRPr="00284FC6">
        <w:rPr>
          <w:rFonts w:hAnsi="Times New Roman" w:ascii="Times New Roman"/>
        </w:rPr>
        <w:t xml:space="preserve">od </w:t>
      </w:r>
      <w:r w:rsidR="00120114" w:rsidRPr="00284FC6">
        <w:rPr>
          <w:rFonts w:hAnsi="Times New Roman" w:ascii="Times New Roman"/>
        </w:rPr>
        <w:t>2. prosinca 2015</w:t>
      </w:r>
      <w:r w:rsidR="00182A48" w:rsidRPr="00284FC6">
        <w:rPr>
          <w:rFonts w:hAnsi="Times New Roman" w:ascii="Times New Roman"/>
        </w:rPr>
        <w:t xml:space="preserve">. </w:t>
      </w:r>
      <w:r w:rsidR="001F3E78" w:rsidRPr="00284FC6">
        <w:rPr>
          <w:rFonts w:hAnsi="Times New Roman" w:ascii="Times New Roman"/>
        </w:rPr>
        <w:t xml:space="preserve">u postupku sklapanja predstečajne nagodbe </w:t>
      </w:r>
      <w:r w:rsidR="00F572AE" w:rsidRPr="00284FC6">
        <w:rPr>
          <w:rFonts w:hAnsi="Times New Roman" w:ascii="Times New Roman"/>
        </w:rPr>
        <w:t>dužnik</w:t>
      </w:r>
      <w:r w:rsidR="00E555CD" w:rsidRPr="00284FC6">
        <w:rPr>
          <w:rFonts w:hAnsi="Times New Roman" w:ascii="Times New Roman"/>
        </w:rPr>
        <w:t xml:space="preserve">a </w:t>
      </w:r>
      <w:r w:rsidR="00120114" w:rsidRPr="00284FC6">
        <w:rPr>
          <w:rFonts w:hAnsi="Times New Roman" w:ascii="Times New Roman"/>
          <w:bCs/>
        </w:rPr>
        <w:t>HIDRA GRUPA</w:t>
      </w:r>
      <w:r w:rsidR="00120114" w:rsidRPr="00284FC6">
        <w:rPr>
          <w:rFonts w:hAnsi="Times New Roman" w:ascii="Times New Roman"/>
        </w:rPr>
        <w:t xml:space="preserve"> društvo s ograničenom odgovornošću za proizvodnju, trgovinu i usluge Kastav, Spinčići 161/III (MBS  040065161 - OIB 71606121066 )</w:t>
      </w:r>
      <w:r w:rsidR="00E555CD" w:rsidRPr="00284FC6">
        <w:rPr>
          <w:rFonts w:hAnsi="Times New Roman" w:ascii="Times New Roman"/>
        </w:rPr>
        <w:t xml:space="preserve"> i njegovih vjerovnika </w:t>
      </w:r>
      <w:r w:rsidR="00A65B00" w:rsidRPr="00284FC6">
        <w:rPr>
          <w:rFonts w:hAnsi="Times New Roman" w:ascii="Times New Roman"/>
        </w:rPr>
        <w:t xml:space="preserve"> </w:t>
      </w:r>
      <w:r w:rsidR="003B5DE4" w:rsidRPr="00284FC6">
        <w:rPr>
          <w:rFonts w:hAnsi="Times New Roman" w:ascii="Times New Roman"/>
        </w:rPr>
        <w:t xml:space="preserve">temeljem </w:t>
      </w:r>
      <w:r w:rsidR="001F3E78" w:rsidRPr="00284FC6">
        <w:rPr>
          <w:rFonts w:hAnsi="Times New Roman" w:ascii="Times New Roman"/>
        </w:rPr>
        <w:t xml:space="preserve">odredbe </w:t>
      </w:r>
      <w:r w:rsidR="003B5DE4" w:rsidRPr="00284FC6">
        <w:rPr>
          <w:rFonts w:hAnsi="Times New Roman" w:ascii="Times New Roman"/>
        </w:rPr>
        <w:t>čl</w:t>
      </w:r>
      <w:r w:rsidR="001F3E78" w:rsidRPr="00284FC6">
        <w:rPr>
          <w:rFonts w:hAnsi="Times New Roman" w:ascii="Times New Roman"/>
        </w:rPr>
        <w:t xml:space="preserve">anka </w:t>
      </w:r>
      <w:r w:rsidR="003B5DE4" w:rsidRPr="00284FC6">
        <w:rPr>
          <w:rFonts w:hAnsi="Times New Roman" w:ascii="Times New Roman"/>
        </w:rPr>
        <w:t xml:space="preserve"> 66. st</w:t>
      </w:r>
      <w:r w:rsidR="001F3E78" w:rsidRPr="00284FC6">
        <w:rPr>
          <w:rFonts w:hAnsi="Times New Roman" w:ascii="Times New Roman"/>
        </w:rPr>
        <w:t xml:space="preserve">avak </w:t>
      </w:r>
      <w:r w:rsidR="003B5DE4" w:rsidRPr="00284FC6">
        <w:rPr>
          <w:rFonts w:hAnsi="Times New Roman" w:ascii="Times New Roman"/>
        </w:rPr>
        <w:t xml:space="preserve"> </w:t>
      </w:r>
      <w:r w:rsidR="00B0403F" w:rsidRPr="00284FC6">
        <w:rPr>
          <w:rFonts w:hAnsi="Times New Roman" w:ascii="Times New Roman"/>
        </w:rPr>
        <w:t>6</w:t>
      </w:r>
      <w:r w:rsidR="003B5DE4" w:rsidRPr="00284FC6">
        <w:rPr>
          <w:rFonts w:hAnsi="Times New Roman" w:ascii="Times New Roman"/>
        </w:rPr>
        <w:t xml:space="preserve">. </w:t>
      </w:r>
      <w:r w:rsidR="00B0403F" w:rsidRPr="00284FC6">
        <w:rPr>
          <w:rFonts w:hAnsi="Times New Roman" w:ascii="Times New Roman"/>
        </w:rPr>
        <w:t>i 7</w:t>
      </w:r>
      <w:r w:rsidR="003B5DE4" w:rsidRPr="00284FC6">
        <w:rPr>
          <w:rFonts w:hAnsi="Times New Roman" w:ascii="Times New Roman"/>
        </w:rPr>
        <w:t xml:space="preserve">. Zakona o financijskom poslovanju i predstečajnoj nagodbi </w:t>
      </w:r>
      <w:r w:rsidR="00F572AE" w:rsidRPr="00284FC6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284FC6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284FC6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284FC6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284FC6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284FC6">
        <w:rPr>
          <w:rFonts w:hAnsi="Times New Roman" w:ascii="Times New Roman"/>
        </w:rPr>
        <w:t>)</w:t>
      </w:r>
      <w:r w:rsidR="003B5DE4" w:rsidRPr="00284FC6">
        <w:rPr>
          <w:rFonts w:hAnsi="Times New Roman" w:ascii="Times New Roman"/>
        </w:rPr>
        <w:t xml:space="preserve"> </w:t>
      </w:r>
      <w:r w:rsidR="00182A48" w:rsidRPr="00284FC6">
        <w:rPr>
          <w:rFonts w:hAnsi="Times New Roman" w:ascii="Times New Roman"/>
        </w:rPr>
        <w:t xml:space="preserve">objavljuje </w:t>
      </w:r>
    </w:p>
    <w:p w:rsidRDefault="00BB7AB4" w:rsidR="00BB7AB4" w:rsidRPr="00284FC6">
      <w:pPr>
        <w:rPr>
          <w:rFonts w:hAnsi="Times New Roman" w:ascii="Times New Roman"/>
        </w:rPr>
      </w:pPr>
    </w:p>
    <w:p w:rsidRDefault="003B5DE4" w:rsidR="003B5DE4" w:rsidRPr="00284FC6">
      <w:pPr>
        <w:rPr>
          <w:rFonts w:hAnsi="Times New Roman" w:ascii="Times New Roman"/>
        </w:rPr>
      </w:pPr>
    </w:p>
    <w:p w:rsidRDefault="00182A48" w:rsidP="003B5DE4" w:rsidR="003B5DE4" w:rsidRPr="00284FC6">
      <w:pPr>
        <w:jc w:val="center"/>
        <w:rPr>
          <w:rFonts w:hAnsi="Times New Roman" w:ascii="Times New Roman"/>
        </w:rPr>
      </w:pPr>
      <w:r w:rsidRPr="00284FC6">
        <w:rPr>
          <w:rFonts w:hAnsi="Times New Roman" w:ascii="Times New Roman"/>
        </w:rPr>
        <w:t xml:space="preserve"> O G L A S </w:t>
      </w:r>
    </w:p>
    <w:p w:rsidRDefault="003B5DE4" w:rsidP="003B5DE4" w:rsidR="003B5DE4" w:rsidRPr="00284FC6">
      <w:pPr>
        <w:jc w:val="center"/>
        <w:rPr>
          <w:rFonts w:hAnsi="Times New Roman" w:ascii="Times New Roman"/>
        </w:rPr>
      </w:pPr>
    </w:p>
    <w:p w:rsidRDefault="003B5DE4" w:rsidP="003B5DE4" w:rsidR="003B5DE4" w:rsidRPr="00284FC6">
      <w:pPr>
        <w:jc w:val="center"/>
        <w:rPr>
          <w:rFonts w:hAnsi="Times New Roman" w:ascii="Times New Roman"/>
        </w:rPr>
      </w:pPr>
    </w:p>
    <w:p w:rsidRDefault="00120114" w:rsidP="00120114" w:rsidR="00120114" w:rsidRPr="00284FC6">
      <w:pPr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 xml:space="preserve">Ročište radi sklapanja predstečajne nagodbe dužnika </w:t>
      </w:r>
      <w:r w:rsidRPr="00284FC6">
        <w:rPr>
          <w:rFonts w:hAnsi="Times New Roman" w:ascii="Times New Roman"/>
          <w:bCs/>
        </w:rPr>
        <w:t>HIDRA GRUPA</w:t>
      </w:r>
      <w:r w:rsidRPr="00284FC6">
        <w:rPr>
          <w:rFonts w:hAnsi="Times New Roman" w:ascii="Times New Roman"/>
        </w:rPr>
        <w:t xml:space="preserve"> društvo s ograničenom odgovornošću za proizvodnju, trgovinu i uslug</w:t>
      </w:r>
      <w:r w:rsidR="00284FC6">
        <w:rPr>
          <w:rFonts w:hAnsi="Times New Roman" w:ascii="Times New Roman"/>
        </w:rPr>
        <w:t>e Kastav, Spinčići 161/III (MBS</w:t>
      </w:r>
      <w:r w:rsidRPr="00284FC6">
        <w:rPr>
          <w:rFonts w:hAnsi="Times New Roman" w:ascii="Times New Roman"/>
        </w:rPr>
        <w:t xml:space="preserve"> 040065161 - OIB 71606121066 ) i njegovih vjerovnika koji su prihvatili plan financijskog restrukturiranja zakazuje se za dan</w:t>
      </w:r>
    </w:p>
    <w:p w:rsidRDefault="00120114" w:rsidP="00120114" w:rsidR="00120114" w:rsidRPr="00284FC6">
      <w:pPr>
        <w:jc w:val="both"/>
        <w:rPr>
          <w:rFonts w:hAnsi="Times New Roman" w:ascii="Times New Roman"/>
        </w:rPr>
      </w:pPr>
    </w:p>
    <w:p w:rsidRDefault="00120114" w:rsidP="00120114" w:rsidR="00120114" w:rsidRPr="00284FC6">
      <w:pPr>
        <w:jc w:val="center"/>
        <w:rPr>
          <w:rFonts w:hAnsi="Times New Roman" w:ascii="Times New Roman"/>
        </w:rPr>
      </w:pPr>
      <w:r w:rsidRPr="00284FC6">
        <w:rPr>
          <w:rFonts w:hAnsi="Times New Roman" w:ascii="Times New Roman"/>
          <w:lang w:eastAsia="hr-HR"/>
        </w:rPr>
        <w:t xml:space="preserve">20. </w:t>
      </w:r>
      <w:r w:rsidR="00284FC6">
        <w:rPr>
          <w:rFonts w:hAnsi="Times New Roman" w:ascii="Times New Roman"/>
          <w:lang w:eastAsia="hr-HR"/>
        </w:rPr>
        <w:t xml:space="preserve">siječnja </w:t>
      </w:r>
      <w:r w:rsidRPr="00284FC6">
        <w:rPr>
          <w:rFonts w:hAnsi="Times New Roman" w:ascii="Times New Roman"/>
          <w:lang w:eastAsia="hr-HR"/>
        </w:rPr>
        <w:t>2016. u 10</w:t>
      </w:r>
      <w:r w:rsidRPr="00284FC6">
        <w:rPr>
          <w:rFonts w:hAnsi="Times New Roman" w:ascii="Times New Roman"/>
        </w:rPr>
        <w:t>,00 sati</w:t>
      </w:r>
    </w:p>
    <w:p w:rsidRDefault="00120114" w:rsidP="00120114" w:rsidR="00120114" w:rsidRPr="00284FC6">
      <w:pPr>
        <w:jc w:val="center"/>
        <w:rPr>
          <w:rFonts w:hAnsi="Times New Roman" w:ascii="Times New Roman"/>
        </w:rPr>
      </w:pPr>
      <w:r w:rsidRPr="00284FC6">
        <w:rPr>
          <w:rFonts w:hAnsi="Times New Roman" w:ascii="Times New Roman"/>
        </w:rPr>
        <w:t>kod Trgovačkog suda u Rijeci, Zadarska 1 i 3</w:t>
      </w:r>
    </w:p>
    <w:p w:rsidRDefault="00120114" w:rsidP="00120114" w:rsidR="00120114" w:rsidRPr="00284FC6">
      <w:pPr>
        <w:jc w:val="center"/>
        <w:rPr>
          <w:rFonts w:hAnsi="Times New Roman" w:ascii="Times New Roman"/>
        </w:rPr>
      </w:pPr>
      <w:r w:rsidRPr="00284FC6">
        <w:rPr>
          <w:rFonts w:hAnsi="Times New Roman" w:ascii="Times New Roman"/>
        </w:rPr>
        <w:t>sudnica 11. I. kat</w:t>
      </w:r>
    </w:p>
    <w:p w:rsidRDefault="00120114" w:rsidP="00120114" w:rsidR="00120114" w:rsidRPr="00284FC6">
      <w:pPr>
        <w:jc w:val="center"/>
        <w:rPr>
          <w:rFonts w:hAnsi="Times New Roman" w:ascii="Times New Roman"/>
        </w:rPr>
      </w:pPr>
    </w:p>
    <w:p w:rsidRDefault="00120114" w:rsidP="00120114" w:rsidR="00120114" w:rsidRPr="00284FC6">
      <w:pPr>
        <w:jc w:val="center"/>
        <w:rPr>
          <w:rFonts w:hAnsi="Times New Roman" w:ascii="Times New Roman"/>
        </w:rPr>
      </w:pPr>
    </w:p>
    <w:p w:rsidRDefault="00120114" w:rsidP="00120114" w:rsidR="00120114" w:rsidRPr="00284FC6">
      <w:pPr>
        <w:ind w:firstLine="708"/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284FC6">
        <w:rPr>
          <w:rFonts w:hAnsi="Times New Roman" w:ascii="Times New Roman"/>
        </w:rPr>
        <w:t>j stranici e-oglasne ploče suda</w:t>
      </w:r>
      <w:r w:rsidRPr="00284FC6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284FC6">
      <w:pPr>
        <w:ind w:left="2832"/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 xml:space="preserve">        </w:t>
      </w:r>
      <w:r w:rsidR="00B75DE6" w:rsidRPr="00284FC6">
        <w:rPr>
          <w:rFonts w:hAnsi="Times New Roman" w:ascii="Times New Roman"/>
        </w:rPr>
        <w:tab/>
      </w:r>
      <w:r w:rsidR="00B75DE6" w:rsidRPr="00284FC6">
        <w:rPr>
          <w:rFonts w:hAnsi="Times New Roman" w:ascii="Times New Roman"/>
        </w:rPr>
        <w:tab/>
      </w:r>
      <w:r w:rsidR="00B75DE6" w:rsidRPr="00284FC6">
        <w:rPr>
          <w:rFonts w:hAnsi="Times New Roman" w:ascii="Times New Roman"/>
        </w:rPr>
        <w:tab/>
      </w:r>
      <w:r w:rsidR="00B75DE6" w:rsidRPr="00284FC6">
        <w:rPr>
          <w:rFonts w:hAnsi="Times New Roman" w:ascii="Times New Roman"/>
        </w:rPr>
        <w:tab/>
      </w:r>
      <w:r w:rsidR="00B75DE6" w:rsidRPr="00284FC6">
        <w:rPr>
          <w:rFonts w:hAnsi="Times New Roman" w:ascii="Times New Roman"/>
        </w:rPr>
        <w:tab/>
        <w:t xml:space="preserve"> </w:t>
      </w:r>
      <w:r w:rsidR="00F94803" w:rsidRPr="00284FC6">
        <w:rPr>
          <w:rFonts w:hAnsi="Times New Roman" w:ascii="Times New Roman"/>
        </w:rPr>
        <w:t xml:space="preserve">        </w:t>
      </w:r>
    </w:p>
    <w:p w:rsidRDefault="00F94803" w:rsidP="00F94803" w:rsidR="00F94803" w:rsidRPr="00284FC6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284FC6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284FC6">
      <w:pPr>
        <w:ind w:left="7080"/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 xml:space="preserve">Sudac </w:t>
      </w:r>
    </w:p>
    <w:p w:rsidRDefault="00182A48" w:rsidP="00F94803" w:rsidR="00B75DE6" w:rsidRPr="00284FC6">
      <w:pPr>
        <w:ind w:left="7080"/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>Liljana Ugrin</w:t>
      </w:r>
    </w:p>
    <w:p w:rsidRDefault="00B75DE6" w:rsidP="00B75DE6" w:rsidR="00B75DE6" w:rsidRPr="00284FC6">
      <w:pPr>
        <w:rPr>
          <w:rFonts w:hAnsi="Times New Roman" w:ascii="Times New Roman"/>
          <w:b/>
        </w:rPr>
      </w:pP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  <w:r w:rsidRPr="00284FC6">
        <w:rPr>
          <w:rFonts w:hAnsi="Times New Roman" w:ascii="Times New Roman"/>
          <w:b/>
        </w:rPr>
        <w:tab/>
      </w:r>
    </w:p>
    <w:p w:rsidRDefault="00B75DE6" w:rsidP="00B75DE6" w:rsidR="00B75DE6" w:rsidRPr="00284FC6">
      <w:pPr>
        <w:rPr>
          <w:rFonts w:hAnsi="Times New Roman" w:ascii="Times New Roman"/>
          <w:b/>
        </w:rPr>
      </w:pPr>
    </w:p>
    <w:p w:rsidRDefault="00182A48" w:rsidP="001F3E78" w:rsidR="00B75DE6" w:rsidRPr="00284FC6">
      <w:pPr>
        <w:rPr>
          <w:rFonts w:hAnsi="Times New Roman" w:ascii="Times New Roman"/>
        </w:rPr>
      </w:pPr>
      <w:r w:rsidRPr="00284FC6">
        <w:rPr>
          <w:rFonts w:hAnsi="Times New Roman" w:ascii="Times New Roman"/>
          <w:b/>
        </w:rPr>
        <w:t xml:space="preserve"> </w:t>
      </w:r>
    </w:p>
    <w:p w:rsidRDefault="00B75DE6" w:rsidP="00B75DE6" w:rsidR="00B75DE6" w:rsidRPr="00284FC6">
      <w:pPr>
        <w:jc w:val="both"/>
        <w:rPr>
          <w:rFonts w:hAnsi="Times New Roman" w:ascii="Times New Roman"/>
          <w:b/>
        </w:rPr>
      </w:pPr>
    </w:p>
    <w:p w:rsidRDefault="00C66D14" w:rsidP="00517E07" w:rsidR="00C66D14" w:rsidRPr="00284FC6">
      <w:pPr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>DNA</w:t>
      </w:r>
    </w:p>
    <w:p w:rsidRDefault="00C66D14" w:rsidP="00517E07" w:rsidR="00C66D14" w:rsidRPr="00284FC6">
      <w:pPr>
        <w:jc w:val="both"/>
        <w:rPr>
          <w:rFonts w:hAnsi="Times New Roman" w:ascii="Times New Roman"/>
        </w:rPr>
      </w:pPr>
    </w:p>
    <w:p w:rsidRDefault="00C66D14" w:rsidP="00C66D14" w:rsidR="00C66D14" w:rsidRPr="00284FC6">
      <w:pPr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>-</w:t>
      </w:r>
      <w:r w:rsidRPr="00284FC6">
        <w:rPr>
          <w:rFonts w:hAnsi="Times New Roman" w:ascii="Times New Roman"/>
        </w:rPr>
        <w:tab/>
        <w:t>Oglas objaviti na</w:t>
      </w:r>
      <w:r w:rsidR="00E555CD" w:rsidRPr="00284FC6">
        <w:rPr>
          <w:rFonts w:hAnsi="Times New Roman" w:ascii="Times New Roman"/>
        </w:rPr>
        <w:t xml:space="preserve"> mrežnoj stranici e-oglasne ploče suda </w:t>
      </w:r>
      <w:r w:rsidRPr="00284FC6">
        <w:rPr>
          <w:rFonts w:hAnsi="Times New Roman" w:ascii="Times New Roman"/>
        </w:rPr>
        <w:t xml:space="preserve"> </w:t>
      </w:r>
    </w:p>
    <w:p w:rsidRDefault="00C66D14" w:rsidP="00C66D14" w:rsidR="00C66D14" w:rsidRPr="00284FC6">
      <w:pPr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>-</w:t>
      </w:r>
      <w:r w:rsidRPr="00284FC6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284FC6">
      <w:pPr>
        <w:jc w:val="both"/>
        <w:rPr>
          <w:rFonts w:hAnsi="Times New Roman" w:ascii="Times New Roman"/>
        </w:rPr>
      </w:pPr>
    </w:p>
    <w:p w:rsidRDefault="00C66D14" w:rsidP="004E7799" w:rsidR="00C66D14" w:rsidRPr="00284FC6">
      <w:pPr>
        <w:jc w:val="both"/>
        <w:rPr>
          <w:rFonts w:hAnsi="Times New Roman" w:ascii="Times New Roman"/>
        </w:rPr>
      </w:pPr>
      <w:r w:rsidRPr="00284FC6">
        <w:rPr>
          <w:rFonts w:hAnsi="Times New Roman" w:ascii="Times New Roman"/>
        </w:rPr>
        <w:t>U Rijeci</w:t>
      </w:r>
      <w:r w:rsidR="00371B91" w:rsidRPr="00284FC6">
        <w:rPr>
          <w:rFonts w:hAnsi="Times New Roman" w:ascii="Times New Roman"/>
        </w:rPr>
        <w:t>,</w:t>
      </w:r>
      <w:r w:rsidRPr="00284FC6">
        <w:rPr>
          <w:rFonts w:hAnsi="Times New Roman" w:ascii="Times New Roman"/>
        </w:rPr>
        <w:t xml:space="preserve"> </w:t>
      </w:r>
      <w:r w:rsidR="00120114" w:rsidRPr="00284FC6">
        <w:rPr>
          <w:rFonts w:hAnsi="Times New Roman" w:ascii="Times New Roman"/>
        </w:rPr>
        <w:t>2. prosinca 2015</w:t>
      </w:r>
      <w:r w:rsidRPr="00284FC6">
        <w:rPr>
          <w:rFonts w:hAnsi="Times New Roman" w:ascii="Times New Roman"/>
        </w:rPr>
        <w:t xml:space="preserve">. </w:t>
      </w:r>
    </w:p>
    <w:sectPr w:rsidR="00C66D14" w:rsidRPr="00284FC6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643" w:rsidR="00F51643">
      <w:r>
        <w:separator/>
      </w:r>
    </w:p>
  </w:endnote>
  <w:endnote w:id="0" w:type="continuationSeparator">
    <w:p w:rsidRDefault="00F51643" w:rsidR="00F51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E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643" w:rsidR="00F51643">
      <w:r>
        <w:separator/>
      </w:r>
    </w:p>
  </w:footnote>
  <w:footnote w:id="0" w:type="continuationSeparator">
    <w:p w:rsidRDefault="00F51643" w:rsidR="00F51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120114">
      <w:rPr>
        <w:rFonts w:hAnsi="Times New Roman" w:ascii="Times New Roman"/>
      </w:rPr>
      <w:t>1</w:t>
    </w:r>
    <w:r w:rsidR="00E555CD">
      <w:rPr>
        <w:rFonts w:hAnsi="Times New Roman" w:ascii="Times New Roman"/>
      </w:rPr>
      <w:t>8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120114">
      <w:rPr>
        <w:rFonts w:hAnsi="Times New Roman" w:ascii="Times New Roman"/>
      </w:rPr>
      <w:t>8</w:t>
    </w:r>
    <w:r w:rsidR="00E555CD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615D"/>
    <w:rsid w:val="000B4649"/>
    <w:rsid w:val="00120114"/>
    <w:rsid w:val="00136880"/>
    <w:rsid w:val="00164BC6"/>
    <w:rsid w:val="00182A48"/>
    <w:rsid w:val="001B3F74"/>
    <w:rsid w:val="001C7DCD"/>
    <w:rsid w:val="001E448C"/>
    <w:rsid w:val="001F20CD"/>
    <w:rsid w:val="001F3E78"/>
    <w:rsid w:val="00253BFF"/>
    <w:rsid w:val="00257065"/>
    <w:rsid w:val="0026374B"/>
    <w:rsid w:val="00284FC6"/>
    <w:rsid w:val="0029482D"/>
    <w:rsid w:val="002C3500"/>
    <w:rsid w:val="00351875"/>
    <w:rsid w:val="003527B5"/>
    <w:rsid w:val="00371B91"/>
    <w:rsid w:val="003823C1"/>
    <w:rsid w:val="00391298"/>
    <w:rsid w:val="003B5DE4"/>
    <w:rsid w:val="003E5973"/>
    <w:rsid w:val="004236CE"/>
    <w:rsid w:val="004E7799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C47F4"/>
    <w:rsid w:val="009D3A53"/>
    <w:rsid w:val="00A00E1A"/>
    <w:rsid w:val="00A17513"/>
    <w:rsid w:val="00A43E41"/>
    <w:rsid w:val="00A65B00"/>
    <w:rsid w:val="00A717C4"/>
    <w:rsid w:val="00A94AD7"/>
    <w:rsid w:val="00AC212B"/>
    <w:rsid w:val="00AE1D40"/>
    <w:rsid w:val="00B0403F"/>
    <w:rsid w:val="00B75DE6"/>
    <w:rsid w:val="00B76DD7"/>
    <w:rsid w:val="00B97754"/>
    <w:rsid w:val="00BB7AB4"/>
    <w:rsid w:val="00BC5C1C"/>
    <w:rsid w:val="00BF484E"/>
    <w:rsid w:val="00C16905"/>
    <w:rsid w:val="00C3449C"/>
    <w:rsid w:val="00C66D14"/>
    <w:rsid w:val="00C70104"/>
    <w:rsid w:val="00C76773"/>
    <w:rsid w:val="00CB02B2"/>
    <w:rsid w:val="00CE708F"/>
    <w:rsid w:val="00D64011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C269D"/>
    <w:rsid w:val="00EE7A46"/>
    <w:rsid w:val="00F14512"/>
    <w:rsid w:val="00F2483B"/>
    <w:rsid w:val="00F356F9"/>
    <w:rsid w:val="00F411E0"/>
    <w:rsid w:val="00F51643"/>
    <w:rsid w:val="00F55DE2"/>
    <w:rsid w:val="00F572AE"/>
    <w:rsid w:val="00F94803"/>
    <w:rsid w:val="00FD2529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284F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4FC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E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0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E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284F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4FC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E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0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E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Stpn-18/2015</izvorni_sadrzaj>
    <derivirana_varijabla naziv="DomainObject.Predmet.OznakaBroj_1">Stpn-18/2015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HIDRA GRUPA d.o.o. Kastav</izvorni_sadrzaj>
    <derivirana_varijabla naziv="DomainObject.Predmet.StrankaFormated_1">  HIDRA GRUPA d.o.o. Kastav</derivirana_varijabla>
  </DomainObject.Predmet.StrankaFormated>
  <DomainObject.Predmet.StrankaFormatedOIB>
    <izvorni_sadrzaj>  HIDRA GRUPA d.o.o. Kastav, OIB 71606121066</izvorni_sadrzaj>
    <derivirana_varijabla naziv="DomainObject.Predmet.StrankaFormatedOIB_1">  HIDRA GRUPA d.o.o. Kastav, OIB 71606121066</derivirana_varijabla>
  </DomainObject.Predmet.StrankaFormatedOIB>
  <DomainObject.Predmet.StrankaFormatedWithAdress>
    <izvorni_sadrzaj> HIDRA GRUPA d.o.o. Kastav, Spinčići 161III, 51215 Kastav</izvorni_sadrzaj>
    <derivirana_varijabla naziv="DomainObject.Predmet.StrankaFormatedWithAdress_1"> HIDRA GRUPA d.o.o. Kastav, Spinčići 161III, 51215 Kastav</derivirana_varijabla>
  </DomainObject.Predmet.StrankaFormatedWithAdress>
  <DomainObject.Predmet.StrankaFormatedWithAdressOIB>
    <izvorni_sadrzaj> HIDRA GRUPA d.o.o. Kastav, OIB 71606121066, Spinčići 161III, 51215 Kastav</izvorni_sadrzaj>
    <derivirana_varijabla naziv="DomainObject.Predmet.StrankaFormatedWithAdressOIB_1"> HIDRA GRUPA d.o.o. Kastav, OIB 71606121066, Spinčići 161III, 51215 Kastav</derivirana_varijabla>
  </DomainObject.Predmet.StrankaFormatedWithAdressOIB>
  <DomainObject.Predmet.StrankaWithAdress>
    <izvorni_sadrzaj>HIDRA GRUPA d.o.o. Kastav Spinčići 161III,51215 Kastav</izvorni_sadrzaj>
    <derivirana_varijabla naziv="DomainObject.Predmet.StrankaWithAdress_1">HIDRA GRUPA d.o.o. Kastav Spinčići 161III,51215 Kastav</derivirana_varijabla>
  </DomainObject.Predmet.StrankaWithAdress>
  <DomainObject.Predmet.StrankaWithAdressOIB>
    <izvorni_sadrzaj>HIDRA GRUPA d.o.o. Kastav, OIB 71606121066, Spinčići 161III,51215 Kastav</izvorni_sadrzaj>
    <derivirana_varijabla naziv="DomainObject.Predmet.StrankaWithAdressOIB_1">HIDRA GRUPA d.o.o. Kastav, OIB 71606121066, Spinčići 161III,51215 Kastav</derivirana_varijabla>
  </DomainObject.Predmet.StrankaWithAdressOIB>
  <DomainObject.Predmet.StrankaNazivFormated>
    <izvorni_sadrzaj>HIDRA GRUPA d.o.o. Kastav</izvorni_sadrzaj>
    <derivirana_varijabla naziv="DomainObject.Predmet.StrankaNazivFormated_1">HIDRA GRUPA d.o.o. Kastav</derivirana_varijabla>
  </DomainObject.Predmet.StrankaNazivFormated>
  <DomainObject.Predmet.StrankaNazivFormatedOIB>
    <izvorni_sadrzaj>HIDRA GRUPA d.o.o. Kastav, OIB 71606121066</izvorni_sadrzaj>
    <derivirana_varijabla naziv="DomainObject.Predmet.StrankaNazivFormatedOIB_1">HIDRA GRUPA d.o.o. Kastav, OIB 71606121066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HIDRA GRUPA d.o.o. Kastav</item>
    </izvorni_sadrzaj>
    <derivirana_varijabla naziv="DomainObject.Predmet.StrankaListFormated_1">
      <item>HIDRA GRUPA d.o.o. Kastav</item>
    </derivirana_varijabla>
  </DomainObject.Predmet.StrankaListFormated>
  <DomainObject.Predmet.StrankaListFormatedOIB>
    <izvorni_sadrzaj>
      <item>HIDRA GRUPA d.o.o. Kastav, OIB 71606121066</item>
    </izvorni_sadrzaj>
    <derivirana_varijabla naziv="DomainObject.Predmet.StrankaListFormatedOIB_1">
      <item>HIDRA GRUPA d.o.o. Kastav, OIB 71606121066</item>
    </derivirana_varijabla>
  </DomainObject.Predmet.StrankaListFormatedOIB>
  <DomainObject.Predmet.StrankaListFormatedWithAdress>
    <izvorni_sadrzaj>
      <item>HIDRA GRUPA d.o.o. Kastav, Spinčići 161III, 51215 Kastav</item>
    </izvorni_sadrzaj>
    <derivirana_varijabla naziv="DomainObject.Predmet.StrankaListFormatedWithAdress_1">
      <item>HIDRA GRUPA d.o.o. Kastav, Spinčići 161III, 51215 Kastav</item>
    </derivirana_varijabla>
  </DomainObject.Predmet.StrankaListFormatedWithAdress>
  <DomainObject.Predmet.StrankaListFormatedWithAdressOIB>
    <izvorni_sadrzaj>
      <item>HIDRA GRUPA d.o.o. Kastav, OIB 71606121066, Spinčići 161III, 51215 Kastav</item>
    </izvorni_sadrzaj>
    <derivirana_varijabla naziv="DomainObject.Predmet.StrankaListFormatedWithAdressOIB_1">
      <item>HIDRA GRUPA d.o.o. Kastav, OIB 71606121066, Spinčići 161III, 51215 Kastav</item>
    </derivirana_varijabla>
  </DomainObject.Predmet.StrankaListFormatedWithAdressOIB>
  <DomainObject.Predmet.StrankaListNazivFormated>
    <izvorni_sadrzaj>
      <item>HIDRA GRUPA d.o.o. Kastav</item>
    </izvorni_sadrzaj>
    <derivirana_varijabla naziv="DomainObject.Predmet.StrankaListNazivFormated_1">
      <item>HIDRA GRUPA d.o.o. Kastav</item>
    </derivirana_varijabla>
  </DomainObject.Predmet.StrankaListNazivFormated>
  <DomainObject.Predmet.StrankaListNazivFormatedOIB>
    <izvorni_sadrzaj>
      <item>HIDRA GRUPA d.o.o. Kastav, OIB 71606121066</item>
    </izvorni_sadrzaj>
    <derivirana_varijabla naziv="DomainObject.Predmet.StrankaListNazivFormatedOIB_1">
      <item>HIDRA GRUPA d.o.o. Kastav, OIB 71606121066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HIDRA GRUPA d.o.o. Kastav</izvorni_sadrzaj>
    <derivirana_varijabla naziv="DomainObject.Predmet.StrankaIDrugi_1">HIDRA GRUPA d.o.o.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HIDRA GRUPA d.o.o. Kastav, OIB 71606121066, Spinčići 161III, 51215 Kastav</izvorni_sadrzaj>
    <derivirana_varijabla naziv="DomainObject.Predmet.StrankaIDrugiAdressOIB_1">HIDRA GRUPA d.o.o. Kastav, OIB 71606121066, Spinčići 161III,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 GRUPA d.o.o. Kastav</item>
    </izvorni_sadrzaj>
    <derivirana_varijabla naziv="DomainObject.Predmet.SudioniciListNaziv_1">
      <item>HIDRA GRUPA d.o.o. Kastav</item>
    </derivirana_varijabla>
  </DomainObject.Predmet.SudioniciListNaziv>
  <DomainObject.Predmet.SudioniciListAdressOIB>
    <izvorni_sadrzaj>
      <item>HIDRA GRUPA d.o.o. Kastav, OIB 71606121066, Spinčići 161III,51215 Kastav</item>
    </izvorni_sadrzaj>
    <derivirana_varijabla naziv="DomainObject.Predmet.SudioniciListAdressOIB_1">
      <item>HIDRA GRUPA d.o.o. Kastav, OIB 71606121066, Spinčići 161III,51215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71606121066</item>
    </izvorni_sadrzaj>
    <derivirana_varijabla naziv="DomainObject.Predmet.SudioniciListNazivOIB_1">
      <item>, OIB 71606121066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1168</properties:Characters>
  <properties:Lines>48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1412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2015-12-03T08:34:00Z</dcterms:created>
  <dc:creator>ksarlija</dc:creator>
  <cp:lastModifiedBy>Sonja Krapić</cp:lastModifiedBy>
  <cp:lastPrinted>2015-12-03T08:35:00Z</cp:lastPrinted>
  <dcterms:modified xmlns:xsi="http://www.w3.org/2001/XMLSchema-instance" xsi:type="dcterms:W3CDTF">2015-12-03T08:39:00Z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