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8b45" w14:paraId="8b58b4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St-2011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E4F8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C2874" w:rsidRPr="005C2874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DOANA d.o.o.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Stiplošekova 22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E4F80" w:rsidRPr="00B24975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080075813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E4F80" w:rsidRPr="00B24975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87913676844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C2874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DOANA d.o.o.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Stiplošekova 22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E4F80" w:rsidRPr="00B24975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080075813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E4F80" w:rsidRPr="00B24975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87913676844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Obradović, Sveta Nedelja, Srebrnjak 20B, OIB: 45619494339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C2874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DOANA d.o.o.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Stiplošekova 22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E4F80" w:rsidRPr="00B24975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080075813</w:t>
      </w:r>
      <w:r w:rsidR="00CE4F8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E4F80" w:rsidRPr="00B24975">
        <w:t xml:space="preserve"> </w:t>
      </w:r>
      <w:r w:rsidR="00CE4F80" w:rsidRPr="00B24975">
        <w:rPr>
          <w:rFonts w:cs="Times New Roman" w:eastAsia="Times New Roman" w:hAnsi="Times New Roman" w:ascii="Times New Roman"/>
          <w:sz w:val="24"/>
          <w:szCs w:val="24"/>
          <w:lang w:eastAsia="hr-HR"/>
        </w:rPr>
        <w:t>87913676844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E4F8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21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12.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944C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692C6F">
      <w:rPr>
        <w:rFonts w:cs="Times New Roman" w:hAnsi="Times New Roman" w:ascii="Times New Roman"/>
        <w:sz w:val="24"/>
        <w:szCs w:val="24"/>
      </w:rPr>
      <w:t>2011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44CE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4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4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44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44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44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4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4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44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44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44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St-2011/2015</izvorni_sadrzaj>
    <derivirana_varijabla naziv="DomainObject.Predmet.OznakaBroj_1">St-2011/2015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DOANA d.o.o. zastupanog po punomoćniku Damir Božičević</izvorni_sadrzaj>
    <derivirana_varijabla naziv="DomainObject.Predmet.ProtustrankaFormated_1">  DOANA d.o.o. zastupanog po punomoćniku Damir Božičević</derivirana_varijabla>
  </DomainObject.Predmet.ProtustrankaFormated>
  <DomainObject.Predmet.ProtustrankaFormatedOIB>
    <izvorni_sadrzaj>  DOANA d.o.o., OIB 87913676844 zastupanog po punomoćniku Damir Božičević</izvorni_sadrzaj>
    <derivirana_varijabla naziv="DomainObject.Predmet.ProtustrankaFormatedOIB_1">  DOANA d.o.o., OIB 87913676844 zastupanog po punomoćniku Damir Božičević</derivirana_varijabla>
  </DomainObject.Predmet.ProtustrankaFormatedOIB>
  <DomainObject.Predmet.ProtustrankaFormatedWithAdress>
    <izvorni_sadrzaj> DOANA d.o.o., Stiplošekova 22, 10000 Zagreb zastupanog po punomoćniku Damir Božičević</izvorni_sadrzaj>
    <derivirana_varijabla naziv="DomainObject.Predmet.ProtustrankaFormatedWithAdress_1"> DOANA d.o.o., Stiplošekova 22, 10000 Zagreb zastupanog po punomoćniku Damir Božičević</derivirana_varijabla>
  </DomainObject.Predmet.ProtustrankaFormatedWithAdress>
  <DomainObject.Predmet.ProtustrankaFormatedWithAdressOIB>
    <izvorni_sadrzaj> DOANA d.o.o., OIB 87913676844, Stiplošekova 22, 10000 Zagreb zastupanog po punomoćniku Damir Božičević</izvorni_sadrzaj>
    <derivirana_varijabla naziv="DomainObject.Predmet.ProtustrankaFormatedWithAdressOIB_1"> DOANA d.o.o., OIB 87913676844, Stiplošekova 22, 10000 Zagreb zastupanog po punomoćniku Damir Božičević</derivirana_varijabla>
  </DomainObject.Predmet.ProtustrankaFormatedWithAdressOIB>
  <DomainObject.Predmet.ProtustrankaWithAdress>
    <izvorni_sadrzaj>DOANA d.o.o. Stiplošekova 22, 10000 Zagreb</izvorni_sadrzaj>
    <derivirana_varijabla naziv="DomainObject.Predmet.ProtustrankaWithAdress_1">DOANA d.o.o. Stiplošekova 22, 10000 Zagreb</derivirana_varijabla>
  </DomainObject.Predmet.ProtustrankaWithAdress>
  <DomainObject.Predmet.ProtustrankaWithAdressOIB>
    <izvorni_sadrzaj>DOANA d.o.o., OIB 87913676844, Stiplošekova 22, 10000 Zagreb</izvorni_sadrzaj>
    <derivirana_varijabla naziv="DomainObject.Predmet.ProtustrankaWithAdressOIB_1">DOANA d.o.o., OIB 87913676844, Stiplošekova 22, 10000 Zagreb</derivirana_varijabla>
  </DomainObject.Predmet.ProtustrankaWithAdressOIB>
  <DomainObject.Predmet.ProtustrankaNazivFormated>
    <izvorni_sadrzaj>DOANA d.o.o.</izvorni_sadrzaj>
    <derivirana_varijabla naziv="DomainObject.Predmet.ProtustrankaNazivFormated_1">DOANA d.o.o.</derivirana_varijabla>
  </DomainObject.Predmet.ProtustrankaNazivFormated>
  <DomainObject.Predmet.ProtustrankaNazivFormatedOIB>
    <izvorni_sadrzaj>DOANA d.o.o., OIB 87913676844</izvorni_sadrzaj>
    <derivirana_varijabla naziv="DomainObject.Predmet.ProtustrankaNazivFormatedOIB_1">DOANA d.o.o., OIB 87913676844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DOANA d.o.o. zastupanog po punomoćniku Damir Božičević</item>
    </izvorni_sadrzaj>
    <derivirana_varijabla naziv="DomainObject.Predmet.ProtuStrankaListFormated_1">
      <item>DOANA d.o.o. zastupanog po punomoćniku Damir Božičević</item>
    </derivirana_varijabla>
  </DomainObject.Predmet.ProtuStrankaListFormated>
  <DomainObject.Predmet.ProtuStrankaListFormatedOIB>
    <izvorni_sadrzaj>
      <item>DOANA d.o.o., OIB 87913676844 zastupanog po punomoćniku Damir Božičević</item>
    </izvorni_sadrzaj>
    <derivirana_varijabla naziv="DomainObject.Predmet.ProtuStrankaListFormatedOIB_1">
      <item>DOANA d.o.o., OIB 87913676844 zastupanog po punomoćniku Damir Božičević</item>
    </derivirana_varijabla>
  </DomainObject.Predmet.ProtuStrankaListFormatedOIB>
  <DomainObject.Predmet.ProtuStrankaListFormatedWithAdress>
    <izvorni_sadrzaj>
      <item>DOANA d.o.o., Stiplošekova 22, 10000 Zagreb zastupanog po punomoćniku Damir Božičević</item>
    </izvorni_sadrzaj>
    <derivirana_varijabla naziv="DomainObject.Predmet.ProtuStrankaListFormatedWithAdress_1">
      <item>DOANA d.o.o., Stiplošekova 22, 10000 Zagreb zastupanog po punomoćniku Damir Božičević</item>
    </derivirana_varijabla>
  </DomainObject.Predmet.ProtuStrankaListFormatedWithAdress>
  <DomainObject.Predmet.ProtuStrankaListFormatedWithAdressOIB>
    <izvorni_sadrzaj>
      <item>DOANA d.o.o., OIB 87913676844, Stiplošekova 22, 10000 Zagreb zastupanog po punomoćniku Damir Božičević</item>
    </izvorni_sadrzaj>
    <derivirana_varijabla naziv="DomainObject.Predmet.ProtuStrankaListFormatedWithAdressOIB_1">
      <item>DOANA d.o.o., OIB 87913676844, Stiplošekova 22, 10000 Zagreb zastupanog po punomoćniku Damir Božičević</item>
    </derivirana_varijabla>
  </DomainObject.Predmet.ProtuStrankaListFormatedWithAdressOIB>
  <DomainObject.Predmet.ProtuStrankaListNazivFormated>
    <izvorni_sadrzaj>
      <item>DOANA d.o.o.</item>
    </izvorni_sadrzaj>
    <derivirana_varijabla naziv="DomainObject.Predmet.ProtuStrankaListNazivFormated_1">
      <item>DOANA d.o.o.</item>
    </derivirana_varijabla>
  </DomainObject.Predmet.ProtuStrankaListNazivFormated>
  <DomainObject.Predmet.ProtuStrankaListNazivFormatedOIB>
    <izvorni_sadrzaj>
      <item>DOANA d.o.o., OIB 87913676844</item>
    </izvorni_sadrzaj>
    <derivirana_varijabla naziv="DomainObject.Predmet.ProtuStrankaListNazivFormatedOIB_1">
      <item>DOANA d.o.o., OIB 87913676844</item>
    </derivirana_varijabla>
  </DomainObject.Predmet.ProtuStrankaListNazivFormatedOIB>
  <DomainObject.Predmet.OstaliListFormated>
    <izvorni_sadrzaj>
      <item>Damir Božičević punomoćnik sudionika u postupku DOANA d.o.o.</item>
    </izvorni_sadrzaj>
    <derivirana_varijabla naziv="DomainObject.Predmet.OstaliListFormated_1">
      <item>Damir Božičević punomoćnik sudionika u postupku DOANA d.o.o.</item>
    </derivirana_varijabla>
  </DomainObject.Predmet.OstaliListFormated>
  <DomainObject.Predmet.OstaliListFormatedOIB>
    <izvorni_sadrzaj>
      <item>Damir Božičević, OIB 44969971077 punomoćnik sudionika u postupku DOANA d.o.o.</item>
    </izvorni_sadrzaj>
    <derivirana_varijabla naziv="DomainObject.Predmet.OstaliListFormatedOIB_1">
      <item>Damir Božičević, OIB 44969971077 punomoćnik sudionika u postupku DOANA d.o.o.</item>
    </derivirana_varijabla>
  </DomainObject.Predmet.OstaliListFormatedOIB>
  <DomainObject.Predmet.OstaliListFormatedWithAdress>
    <izvorni_sadrzaj>
      <item>Damir Božičević, Vii.ravnice 40, 10000 Zagreb punomoćnik sudionika u postupku DOANA d.o.o.</item>
    </izvorni_sadrzaj>
    <derivirana_varijabla naziv="DomainObject.Predmet.OstaliListFormatedWithAdress_1">
      <item>Damir Božičević, Vii.ravnice 40, 10000 Zagreb punomoćnik sudionika u postupku DOANA d.o.o.</item>
    </derivirana_varijabla>
  </DomainObject.Predmet.OstaliListFormatedWithAdress>
  <DomainObject.Predmet.OstaliListFormatedWithAdressOIB>
    <izvorni_sadrzaj>
      <item>Damir Božičević, OIB 44969971077, Vii.ravnice 40, 10000 Zagreb punomoćnik sudionika u postupku DOANA d.o.o.</item>
    </izvorni_sadrzaj>
    <derivirana_varijabla naziv="DomainObject.Predmet.OstaliListFormatedWithAdressOIB_1">
      <item>Damir Božičević, OIB 44969971077, Vii.ravnice 40, 10000 Zagreb punomoćnik sudionika u postupku DOANA d.o.o.</item>
    </derivirana_varijabla>
  </DomainObject.Predmet.OstaliListFormatedWithAdressOIB>
  <DomainObject.Predmet.OstaliListNazivFormated>
    <izvorni_sadrzaj>
      <item>Damir Božičević</item>
    </izvorni_sadrzaj>
    <derivirana_varijabla naziv="DomainObject.Predmet.OstaliListNazivFormated_1">
      <item>Damir Božičević</item>
    </derivirana_varijabla>
  </DomainObject.Predmet.OstaliListNazivFormated>
  <DomainObject.Predmet.OstaliListNazivFormatedOIB>
    <izvorni_sadrzaj>
      <item>Damir Božičević, OIB 44969971077</item>
    </izvorni_sadrzaj>
    <derivirana_varijabla naziv="DomainObject.Predmet.OstaliListNazivFormatedOIB_1">
      <item>Damir Božičević, OIB 44969971077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DOANA d.o.o.</izvorni_sadrzaj>
    <derivirana_varijabla naziv="DomainObject.Predmet.ProtustrankaIDrugi_1">DOANA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DOANA d.o.o., OIB 87913676844, Stiplošekova 22, 10000 Zagreb</izvorni_sadrzaj>
    <derivirana_varijabla naziv="DomainObject.Predmet.ProtustrankaIDrugiAdressOIB_1">DOANA d.o.o., OIB 87913676844, Stiplošekova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DOANA d.o.o.</item>
      <item>Damir Božičević</item>
    </izvorni_sadrzaj>
    <derivirana_varijabla naziv="DomainObject.Predmet.SudioniciListNaziv_1">
      <item>FINA Regionalni centar Zagreb</item>
      <item>DOANA d.o.o.</item>
      <item>Damir Božičević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DOANA d.o.o., OIB 87913676844, Stiplošekova 22,10000 Zagreb</item>
      <item>Damir Božičević, OIB 44969971077, Vii.ravnice 40,10000 Zagreb</item>
    </izvorni_sadrzaj>
    <derivirana_varijabla naziv="DomainObject.Predmet.SudioniciListAdressOIB_1">
      <item>FINA Regionalni centar Zagreb, OIB 85821130368, Trg svibanjskih žrtava 1995. 1,10000 Zagreb</item>
      <item>DOANA d.o.o., OIB 87913676844, Stiplošekova 22,10000 Zagreb</item>
      <item>Damir Božičević, OIB 44969971077, Vii.ravnice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87913676844</item>
      <item>, OIB 44969971077</item>
    </izvorni_sadrzaj>
    <derivirana_varijabla naziv="DomainObject.Predmet.SudioniciListNazivOIB_1">
      <item>, OIB 85821130368</item>
      <item>, OIB 87913676844</item>
      <item>, OIB 44969971077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2765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2016-05-11T13:10:00Z</dcterms:created>
  <dc:creator>Ivan Turčić</dc:creator>
  <cp:lastModifiedBy>Ivan Turčić</cp:lastModifiedBy>
  <dcterms:modified xmlns:xsi="http://www.w3.org/2001/XMLSchema-instance" xsi:type="dcterms:W3CDTF">2016-05-12T06:47:00Z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