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1cf1" w14:paraId="5bc1cf1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BB7C9D">
        <w:t>TRGOTEHNA-UVOZ-IZVOZ KRIŽEVCI d.o.o</w:t>
      </w:r>
      <w:r w:rsidR="004133DA">
        <w:t>.</w:t>
      </w:r>
      <w:r w:rsidR="00BB7C9D">
        <w:t>, Sveti Ivan Žabno, Zagrebačka bb</w:t>
      </w:r>
      <w:r w:rsidR="004133DA">
        <w:t xml:space="preserve">, OIB: </w:t>
      </w:r>
      <w:r w:rsidR="00BB7C9D">
        <w:t>22919658732</w:t>
      </w:r>
      <w:r w:rsidR="002E00D7">
        <w:t xml:space="preserve">, dana </w:t>
      </w:r>
      <w:r w:rsidR="00BB7C9D">
        <w:t>3.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031118" w:rsidRPr="00031118">
        <w:t xml:space="preserve"> </w:t>
      </w:r>
      <w:r w:rsidR="00031118">
        <w:t>TRGOTEHNA-UVOZ-IZVOZ KRIŽEVCI d.o.o., Sveti Ivan Žabno, Zagrebačka bb, OIB: 22919658732</w:t>
      </w:r>
      <w:r w:rsidR="004133DA">
        <w:t xml:space="preserve">, iznosi </w:t>
      </w:r>
      <w:r w:rsidR="00031118">
        <w:t>1.278.704,94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 xml:space="preserve">irektor dužnika </w:t>
      </w:r>
      <w:r w:rsidR="00031118">
        <w:t>Stjepan Vrhovec iz Križevaca, M. Detonija 6</w:t>
      </w:r>
      <w:r w:rsidR="004133DA">
        <w:t xml:space="preserve">, OIB: </w:t>
      </w:r>
      <w:r w:rsidR="00031118">
        <w:t>36308780519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31118">
        <w:rPr>
          <w:lang w:val="hr-HR"/>
        </w:rPr>
        <w:t>3.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7C5289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F247A5" w:rsidP="007C5289" w:rsidR="00F247A5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Direktoru dužnika Stjepanu Vrhovcu, iz Križevaca, M. Detonija 6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04B80" w:rsidRPr="00504B80">
      <w:rPr>
        <w:noProof/>
        <w:lang w:val="hr-HR"/>
      </w:rPr>
      <w:t>2</w:t>
    </w:r>
    <w:r>
      <w:fldChar w:fldCharType="end"/>
    </w:r>
  </w:p>
  <w:p w:rsidRDefault="00031118" w:rsidP="00031118" w:rsidR="00031118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St-316/15-4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St-316/15-4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4B80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5289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47A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4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B8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4B8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4B8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4B8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4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B8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4B8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4B8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4B8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St-316/2015</izvorni_sadrzaj>
    <derivirana_varijabla naziv="DomainObject.Predmet.OznakaBroj_1">St-316/2015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TRGOTEHNA-UVOZ-IZVOZ KRIŽEVCI, društvo s ograničenom odgovornošću za trgovinu i usluge</izvorni_sadrzaj>
    <derivirana_varijabla naziv="DomainObject.Predmet.ProtustrankaFormated_1">  TRGOTEHNA-UVOZ-IZVOZ KRIŽEVCI, društvo s ograničenom odgovornošću za trgovinu i usluge</derivirana_varijabla>
  </DomainObject.Predmet.ProtustrankaFormated>
  <DomainObject.Predmet.ProtustrankaFormatedOIB>
    <izvorni_sadrzaj>  TRGOTEHNA-UVOZ-IZVOZ KRIŽEVCI, društvo s ograničenom odgovornošću za trgovinu i usluge, OIB 22919658732</izvorni_sadrzaj>
    <derivirana_varijabla naziv="DomainObject.Predmet.ProtustrankaFormatedOIB_1">  TRGOTEHNA-UVOZ-IZVOZ KRIŽEVCI, društvo s ograničenom odgovornošću za trgovinu i usluge, OIB 22919658732</derivirana_varijabla>
  </DomainObject.Predmet.ProtustrankaFormatedOIB>
  <DomainObject.Predmet.ProtustrankaFormatedWithAdress>
    <izvorni_sadrzaj> TRGOTEHNA-UVOZ-IZVOZ KRIŽEVCI, društvo s ograničenom odgovornošću za trgovinu i usluge, Zagrebačka/bb, 48214 Sveti Ivan Žabno</izvorni_sadrzaj>
    <derivirana_varijabla naziv="DomainObject.Predmet.ProtustrankaFormatedWithAdress_1"> TRGOTEHNA-UVOZ-IZVOZ KRIŽEVCI, društvo s ograničenom odgovornošću za trgovinu i usluge, Zagrebačka/bb, 48214 Sveti Ivan Žabno</derivirana_varijabla>
  </DomainObject.Predmet.ProtustrankaFormatedWithAdress>
  <DomainObject.Predmet.ProtustrankaFormatedWithAdressOIB>
    <izvorni_sadrzaj> TRGOTEHNA-UVOZ-IZVOZ KRIŽEVCI, društvo s ograničenom odgovornošću za trgovinu i usluge, OIB 22919658732, Zagrebačka/bb, 48214 Sveti Ivan Žabno</izvorni_sadrzaj>
    <derivirana_varijabla naziv="DomainObject.Predmet.ProtustrankaFormatedWithAdressOIB_1"> TRGOTEHNA-UVOZ-IZVOZ KRIŽEVCI, društvo s ograničenom odgovornošću za trgovinu i usluge, OIB 22919658732, Zagrebačka/bb, 48214 Sveti Ivan Žabno</derivirana_varijabla>
  </DomainObject.Predmet.ProtustrankaFormatedWithAdressOIB>
  <DomainObject.Predmet.ProtustrankaWithAdress>
    <izvorni_sadrzaj>TRGOTEHNA-UVOZ-IZVOZ KRIŽEVCI, društvo s ograničenom odgovornošću za trgovinu i usluge Zagrebačka/bb, 48214 Sveti Ivan Žabno</izvorni_sadrzaj>
    <derivirana_varijabla naziv="DomainObject.Predmet.ProtustrankaWithAdress_1">TRGOTEHNA-UVOZ-IZVOZ KRIŽEVCI, društvo s ograničenom odgovornošću za trgovinu i usluge Zagrebačka/bb, 48214 Sveti Ivan Žabno</derivirana_varijabla>
  </DomainObject.Predmet.ProtustrankaWithAdress>
  <DomainObject.Predmet.ProtustrankaWithAdressOIB>
    <izvorni_sadrzaj>TRGOTEHNA-UVOZ-IZVOZ KRIŽEVCI, društvo s ograničenom odgovornošću za trgovinu i usluge, OIB 22919658732, Zagrebačka/bb, 48214 Sveti Ivan Žabno</izvorni_sadrzaj>
    <derivirana_varijabla naziv="DomainObject.Predmet.ProtustrankaWithAdressOIB_1">TRGOTEHNA-UVOZ-IZVOZ KRIŽEVCI, društvo s ograničenom odgovornošću za trgovinu i usluge, OIB 22919658732, Zagrebačka/bb, 48214 Sveti Ivan Žabno</derivirana_varijabla>
  </DomainObject.Predmet.ProtustrankaWithAdressOIB>
  <DomainObject.Predmet.ProtustrankaNazivFormated>
    <izvorni_sadrzaj>TRGOTEHNA-UVOZ-IZVOZ KRIŽEVCI, društvo s ograničenom odgovornošću za trgovinu i usluge</izvorni_sadrzaj>
    <derivirana_varijabla naziv="DomainObject.Predmet.ProtustrankaNazivFormated_1">TRGOTEHNA-UVOZ-IZVOZ KRIŽEVCI, društvo s ograničenom odgovornošću za trgovinu i usluge</derivirana_varijabla>
  </DomainObject.Predmet.ProtustrankaNazivFormated>
  <DomainObject.Predmet.ProtustrankaNazivFormatedOIB>
    <izvorni_sadrzaj>TRGOTEHNA-UVOZ-IZVOZ KRIŽEVCI, društvo s ograničenom odgovornošću za trgovinu i usluge, OIB 22919658732</izvorni_sadrzaj>
    <derivirana_varijabla naziv="DomainObject.Predmet.ProtustrankaNazivFormatedOIB_1">TRGOTEHNA-UVOZ-IZVOZ KRIŽEVCI, društvo s ograničenom odgovornošću za trgovinu i usluge, OIB 22919658732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1278704.94</izvorni_sadrzaj>
    <derivirana_varijabla naziv="DomainObject.Predmet.TrenutnaVrijednost_1">1278704.94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TRGOTEHNA-UVOZ-IZVOZ KRIŽEVCI, društvo s ograničenom odgovornošću za trgovinu i usluge</item>
    </izvorni_sadrzaj>
    <derivirana_varijabla naziv="DomainObject.Predmet.ProtuStrankaListFormated_1">
      <item>TRGOTEHNA-UVOZ-IZVOZ KRIŽEVCI, društvo s ograničenom odgovornošću za trgovinu i usluge</item>
    </derivirana_varijabla>
  </DomainObject.Predmet.ProtuStrankaListFormated>
  <DomainObject.Predmet.ProtuStrankaListFormatedOIB>
    <izvorni_sadrzaj>
      <item>TRGOTEHNA-UVOZ-IZVOZ KRIŽEVCI, društvo s ograničenom odgovornošću za trgovinu i usluge, OIB 22919658732</item>
    </izvorni_sadrzaj>
    <derivirana_varijabla naziv="DomainObject.Predmet.ProtuStrankaListFormatedOIB_1">
      <item>TRGOTEHNA-UVOZ-IZVOZ KRIŽEVCI, društvo s ograničenom odgovornošću za trgovinu i usluge, OIB 22919658732</item>
    </derivirana_varijabla>
  </DomainObject.Predmet.ProtuStrankaListFormatedOIB>
  <DomainObject.Predmet.ProtuStrankaListFormatedWithAdress>
    <izvorni_sadrzaj>
      <item>TRGOTEHNA-UVOZ-IZVOZ KRIŽEVCI, društvo s ograničenom odgovornošću za trgovinu i usluge, Zagrebačka/bb, 48214 Sveti Ivan Žabno</item>
    </izvorni_sadrzaj>
    <derivirana_varijabla naziv="DomainObject.Predmet.ProtuStrankaListFormatedWithAdress_1">
      <item>TRGOTEHNA-UVOZ-IZVOZ KRIŽEVCI, društvo s ograničenom odgovornošću za trgovinu i usluge, Zagrebačka/bb, 48214 Sveti Ivan Žabno</item>
    </derivirana_varijabla>
  </DomainObject.Predmet.ProtuStrankaListFormatedWithAdress>
  <DomainObject.Predmet.ProtuStrankaListFormatedWithAdressOIB>
    <izvorni_sadrzaj>
      <item>TRGOTEHNA-UVOZ-IZVOZ KRIŽEVCI, društvo s ograničenom odgovornošću za trgovinu i usluge, OIB 22919658732, Zagrebačka/bb, 48214 Sveti Ivan Žabno</item>
    </izvorni_sadrzaj>
    <derivirana_varijabla naziv="DomainObject.Predmet.ProtuStrankaListFormatedWithAdressOIB_1">
      <item>TRGOTEHNA-UVOZ-IZVOZ KRIŽEVCI, društvo s ograničenom odgovornošću za trgovinu i usluge, OIB 22919658732, Zagrebačka/bb, 48214 Sveti Ivan Žabno</item>
    </derivirana_varijabla>
  </DomainObject.Predmet.ProtuStrankaListFormatedWithAdressOIB>
  <DomainObject.Predmet.ProtuStrankaListNazivFormated>
    <izvorni_sadrzaj>
      <item>TRGOTEHNA-UVOZ-IZVOZ KRIŽEVCI, društvo s ograničenom odgovornošću za trgovinu i usluge</item>
    </izvorni_sadrzaj>
    <derivirana_varijabla naziv="DomainObject.Predmet.ProtuStrankaListNazivFormated_1">
      <item>TRGOTEHNA-UVOZ-IZVOZ KRIŽEVCI, društvo s ograničenom odgovornošću za trgovinu i usluge</item>
    </derivirana_varijabla>
  </DomainObject.Predmet.ProtuStrankaListNazivFormated>
  <DomainObject.Predmet.ProtuStrankaListNazivFormatedOIB>
    <izvorni_sadrzaj>
      <item>TRGOTEHNA-UVOZ-IZVOZ KRIŽEVCI, društvo s ograničenom odgovornošću za trgovinu i usluge, OIB 22919658732</item>
    </izvorni_sadrzaj>
    <derivirana_varijabla naziv="DomainObject.Predmet.ProtuStrankaListNazivFormatedOIB_1">
      <item>TRGOTEHNA-UVOZ-IZVOZ KRIŽEVCI, društvo s ograničenom odgovornošću za trgovinu i usluge, OIB 22919658732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TRGOTEHNA-UVOZ-IZVOZ KRIŽEVCI, društvo s ograničenom odgovornošću za trgovinu i usluge</izvorni_sadrzaj>
    <derivirana_varijabla naziv="DomainObject.Predmet.ProtustrankaIDrugi_1">TRGOTEHNA-UVOZ-IZVOZ KRIŽEVCI,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TRGOTEHNA-UVOZ-IZVOZ KRIŽEVCI, društvo s ograničenom odgovornošću za trgovinu i usluge, OIB 22919658732, Zagrebačka/bb, 48214 Sveti Ivan Žabno</izvorni_sadrzaj>
    <derivirana_varijabla naziv="DomainObject.Predmet.ProtustrankaIDrugiAdressOIB_1">TRGOTEHNA-UVOZ-IZVOZ KRIŽEVCI, društvo s ograničenom odgovornošću za trgovinu i usluge, OIB 22919658732, Zagrebačka/bb,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TRGOTEHNA-UVOZ-IZVOZ KRIŽEVCI, društvo s ograničenom odgovornošću za trgovinu i usluge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TRGOTEHNA-UVOZ-IZVOZ KRIŽEVCI, društvo s ograničenom odgovornošću za trgovinu i usluge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TRGOTEHNA-UVOZ-IZVOZ KRIŽEVCI, društvo s ograničenom odgovornošću za trgovinu i usluge, OIB 22919658732, Zagrebačka/bb,48214 Sveti Ivan Žabno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TRGOTEHNA-UVOZ-IZVOZ KRIŽEVCI, društvo s ograničenom odgovornošću za trgovinu i usluge, OIB 22919658732, Zagrebačka/bb,48214 Sveti Ivan Žabno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22919658732</item>
      <item>, OIB null</item>
      <item>, OIB null</item>
    </izvorni_sadrzaj>
    <derivirana_varijabla naziv="DomainObject.Predmet.SudioniciListNazivOIB_1">
      <item>, OIB null</item>
      <item>, OIB 22919658732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402</properties:Words>
  <properties:Characters>2145</properties:Characters>
  <properties:Lines>58</properties:Lines>
  <properties:Paragraphs>17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2015-11-03T08:56:00Z</cp:lastPrinted>
  <dcterms:modified xmlns:xsi="http://www.w3.org/2001/XMLSchema-instance" xsi:type="dcterms:W3CDTF">2015-11-03T08:58:00Z</dcterms:modified>
  <cp:revision>17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