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2a7e" w14:paraId="0d52a7e" w:rsidRDefault="00352A16" w:rsidP="00DC4E5F" w:rsidR="00180AF8" w:rsidRPr="00ED0184">
      <w:pPr>
        <w:jc w:val="both"/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r>
        <w:t>Amruševa 2, Zagreb                                                                                          70.St-</w:t>
      </w:r>
      <w:r w:rsidR="00D5037B">
        <w:t>1708/2017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D925D7" w:rsidP="009A3D55" w:rsidR="00D5037B">
      <w:pPr>
        <w:jc w:val="both"/>
        <w:rPr>
          <w:lang w:val="pt-BR"/>
        </w:rPr>
      </w:pPr>
      <w:r>
        <w:rPr>
          <w:lang w:val="pt-BR"/>
        </w:rPr>
        <w:tab/>
      </w:r>
      <w:r w:rsidR="00D5037B" w:rsidRPr="00A2608E">
        <w:rPr>
          <w:lang w:val="pt-BR"/>
        </w:rPr>
        <w:t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 GLAVA d.o.o., OIB: 4308127489</w:t>
      </w:r>
      <w:r w:rsidR="00D5037B">
        <w:rPr>
          <w:lang w:val="pt-BR"/>
        </w:rPr>
        <w:t>0, Zagreb, Augusta Šenoe 8, dana 05. veljače 2018.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F65A5C" w:rsidR="003E6659" w:rsidRPr="00ED0184">
      <w:pPr>
        <w:jc w:val="both"/>
      </w:pPr>
      <w:r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D925D7">
        <w:t xml:space="preserve">   </w:t>
      </w:r>
      <w:r w:rsidR="00E52C46" w:rsidRPr="00ED0184">
        <w:t xml:space="preserve">Ispravlja se </w:t>
      </w:r>
      <w:r w:rsidR="00D5037B">
        <w:t>rješenje</w:t>
      </w:r>
      <w:r w:rsidR="00CA1137" w:rsidRPr="00ED0184">
        <w:t xml:space="preserve">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7264ED">
        <w:t>St-</w:t>
      </w:r>
      <w:r w:rsidR="00D5037B">
        <w:t>1708/2017</w:t>
      </w:r>
      <w:r w:rsidR="007264ED">
        <w:t xml:space="preserve"> od </w:t>
      </w:r>
      <w:r w:rsidR="00D5037B">
        <w:t>02. veljače 2018</w:t>
      </w:r>
      <w:r w:rsidR="007264ED" w:rsidRPr="007264ED">
        <w:t>.</w:t>
      </w:r>
      <w:r w:rsidR="007264ED">
        <w:t xml:space="preserve"> </w:t>
      </w:r>
      <w:r w:rsidR="00F65A5C">
        <w:t>u</w:t>
      </w:r>
      <w:r w:rsidR="00DC70B5">
        <w:t xml:space="preserve"> </w:t>
      </w:r>
      <w:r w:rsidR="00D5037B">
        <w:t>obrazloženju rješenja</w:t>
      </w:r>
      <w:r w:rsidR="007363FE">
        <w:t>, redak treći i četvrti</w:t>
      </w:r>
      <w:r w:rsidR="00352A16">
        <w:t xml:space="preserve"> </w:t>
      </w:r>
      <w:r w:rsidR="00E75D61">
        <w:t>tako da umjesto „</w:t>
      </w:r>
      <w:r w:rsidR="00D5037B" w:rsidRPr="00DB6CDF">
        <w:rPr>
          <w:lang w:val="pt-BR"/>
        </w:rPr>
        <w:t>PODO SJAJ d.o.o. OIB: 88403005703, Donji Stupnik, Stupničke Šipkovine 3/1</w:t>
      </w:r>
      <w:r w:rsidR="00E86482">
        <w:t>"</w:t>
      </w:r>
      <w:r w:rsidR="00E75D61">
        <w:t xml:space="preserve"> ima </w:t>
      </w:r>
      <w:r w:rsidR="009A3D55">
        <w:t xml:space="preserve">ispravno </w:t>
      </w:r>
      <w:r w:rsidR="00E75D61">
        <w:t>pisati „</w:t>
      </w:r>
      <w:r w:rsidR="00D5037B" w:rsidRPr="00A2608E">
        <w:rPr>
          <w:lang w:val="pt-BR"/>
        </w:rPr>
        <w:t>GLAVA d.o.o., OIB: 43081274890, Zagreb, Augusta Šenoe 8</w:t>
      </w:r>
      <w:r w:rsidR="002F003B">
        <w:t>"</w:t>
      </w:r>
      <w:r w:rsidR="00752FE3">
        <w:t>.</w:t>
      </w:r>
    </w:p>
    <w:p w:rsidRDefault="00660180" w:rsidP="00F65AC7" w:rsidR="00660180">
      <w:pPr>
        <w:jc w:val="center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3363A3">
        <w:t>rješenju</w:t>
      </w:r>
      <w:r w:rsidRPr="00ED0184">
        <w:t xml:space="preserve"> ovog suda poslovni </w:t>
      </w:r>
      <w:r w:rsidR="00B40FEB">
        <w:t xml:space="preserve">broj </w:t>
      </w:r>
      <w:r w:rsidR="00F65A5C" w:rsidRPr="00F65A5C">
        <w:t>St-</w:t>
      </w:r>
      <w:r w:rsidR="003363A3">
        <w:t>1708/2017</w:t>
      </w:r>
      <w:r w:rsidR="00F65A5C" w:rsidRPr="00F65A5C">
        <w:t xml:space="preserve"> od </w:t>
      </w:r>
      <w:r w:rsidR="003363A3">
        <w:t>02. veljače 2018</w:t>
      </w:r>
      <w:r w:rsidR="00F65A5C" w:rsidRPr="00F65A5C">
        <w:t xml:space="preserve">. </w:t>
      </w:r>
      <w:r w:rsidRPr="00ED0184">
        <w:t xml:space="preserve">nastala je očita pogreška u pisanju </w:t>
      </w:r>
      <w:r w:rsidR="003363A3">
        <w:t xml:space="preserve">naziva stečajnog </w:t>
      </w:r>
      <w:r w:rsidR="00774B94">
        <w:t xml:space="preserve">dužnika </w:t>
      </w:r>
      <w:r w:rsidRPr="00ED0184">
        <w:t xml:space="preserve">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r w:rsidR="003363A3">
        <w:t>05. veljače 2018</w:t>
      </w:r>
      <w:r w:rsidR="00774B94" w:rsidRPr="00774B94">
        <w:t>.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1A6F51">
        <w:t>, v.r.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1A6F51" w:rsidP="008C5BAA" w:rsidR="001A6F51">
      <w:pPr>
        <w:jc w:val="right"/>
      </w:pPr>
      <w:r>
        <w:t>Za točnost otpravka-ovlašteni službenik:</w:t>
      </w:r>
    </w:p>
    <w:p w:rsidRDefault="001A6F51" w:rsidP="008C5BAA" w:rsidR="001A6F51">
      <w:pPr>
        <w:jc w:val="right"/>
      </w:pPr>
      <w:r>
        <w:t>Gordana Cvitković</w:t>
      </w:r>
    </w:p>
    <w:p w:rsidRDefault="007363FE" w:rsidP="007363FE" w:rsidR="007363FE" w:rsidRPr="00C51622">
      <w:pPr>
        <w:jc w:val="both"/>
        <w:rPr>
          <w:lang w:val="pt-BR"/>
        </w:rPr>
      </w:pPr>
    </w:p>
    <w:p w:rsidRDefault="00352A16" w:rsidP="00352A16" w:rsidR="00352A16">
      <w:pPr>
        <w:jc w:val="both"/>
      </w:pPr>
    </w:p>
    <w:sectPr w:rsidSect="007363FE" w:rsidR="00352A16">
      <w:pgSz w:h="16838" w:w="11906"/>
      <w:pgMar w:gutter="0" w:footer="708" w:header="708" w:left="1417" w:bottom="709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2A4F"/>
    <w:rsid w:val="000B0E9B"/>
    <w:rsid w:val="000B76EF"/>
    <w:rsid w:val="00180AF8"/>
    <w:rsid w:val="001A6F51"/>
    <w:rsid w:val="001D50E0"/>
    <w:rsid w:val="001E3FF8"/>
    <w:rsid w:val="001F2BFC"/>
    <w:rsid w:val="002045B6"/>
    <w:rsid w:val="00224211"/>
    <w:rsid w:val="00246E0B"/>
    <w:rsid w:val="0029353C"/>
    <w:rsid w:val="002D087C"/>
    <w:rsid w:val="002F003B"/>
    <w:rsid w:val="00302306"/>
    <w:rsid w:val="003363A3"/>
    <w:rsid w:val="00352A16"/>
    <w:rsid w:val="00367DB3"/>
    <w:rsid w:val="0037564B"/>
    <w:rsid w:val="003827F8"/>
    <w:rsid w:val="003D4496"/>
    <w:rsid w:val="003E6659"/>
    <w:rsid w:val="00454913"/>
    <w:rsid w:val="004A066E"/>
    <w:rsid w:val="004A1844"/>
    <w:rsid w:val="004A7EA9"/>
    <w:rsid w:val="005646B2"/>
    <w:rsid w:val="00567924"/>
    <w:rsid w:val="005E32DB"/>
    <w:rsid w:val="0060370C"/>
    <w:rsid w:val="00605DBA"/>
    <w:rsid w:val="006231BB"/>
    <w:rsid w:val="006574B5"/>
    <w:rsid w:val="00660180"/>
    <w:rsid w:val="00663B0A"/>
    <w:rsid w:val="00683436"/>
    <w:rsid w:val="006D2A78"/>
    <w:rsid w:val="006E078C"/>
    <w:rsid w:val="006F225B"/>
    <w:rsid w:val="007264ED"/>
    <w:rsid w:val="007363FE"/>
    <w:rsid w:val="007517F1"/>
    <w:rsid w:val="00752FE3"/>
    <w:rsid w:val="00765D53"/>
    <w:rsid w:val="00774B94"/>
    <w:rsid w:val="00793CA5"/>
    <w:rsid w:val="008565E2"/>
    <w:rsid w:val="008E057B"/>
    <w:rsid w:val="008E34A0"/>
    <w:rsid w:val="00905CCB"/>
    <w:rsid w:val="00907CE9"/>
    <w:rsid w:val="00955B15"/>
    <w:rsid w:val="00956EC0"/>
    <w:rsid w:val="00971A3D"/>
    <w:rsid w:val="00982CA1"/>
    <w:rsid w:val="009A3D55"/>
    <w:rsid w:val="00A356C2"/>
    <w:rsid w:val="00A510E4"/>
    <w:rsid w:val="00AA77E5"/>
    <w:rsid w:val="00AD4006"/>
    <w:rsid w:val="00B40FEB"/>
    <w:rsid w:val="00B63540"/>
    <w:rsid w:val="00BC345B"/>
    <w:rsid w:val="00BD313D"/>
    <w:rsid w:val="00C128F4"/>
    <w:rsid w:val="00C163B5"/>
    <w:rsid w:val="00CA1137"/>
    <w:rsid w:val="00CE6DD6"/>
    <w:rsid w:val="00D224EF"/>
    <w:rsid w:val="00D5037B"/>
    <w:rsid w:val="00D7591E"/>
    <w:rsid w:val="00D86469"/>
    <w:rsid w:val="00D925D7"/>
    <w:rsid w:val="00D925F7"/>
    <w:rsid w:val="00DB40D5"/>
    <w:rsid w:val="00DC4E5F"/>
    <w:rsid w:val="00DC70B5"/>
    <w:rsid w:val="00E41E1D"/>
    <w:rsid w:val="00E52C46"/>
    <w:rsid w:val="00E720E7"/>
    <w:rsid w:val="00E75D61"/>
    <w:rsid w:val="00E86482"/>
    <w:rsid w:val="00ED0184"/>
    <w:rsid w:val="00ED72CF"/>
    <w:rsid w:val="00EF14BF"/>
    <w:rsid w:val="00F028A7"/>
    <w:rsid w:val="00F22FC1"/>
    <w:rsid w:val="00F26A15"/>
    <w:rsid w:val="00F65A5C"/>
    <w:rsid w:val="00F65AC7"/>
    <w:rsid w:val="00F8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F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F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F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F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F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F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F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F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St-1708/2017</izvorni_sadrzaj>
    <derivirana_varijabla naziv="DomainObject.Predmet.OznakaBroj_1">St-1708/2017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GLAVA, d.o.o. zastupanog po punomoćniku IVAN BULJAN</izvorni_sadrzaj>
    <derivirana_varijabla naziv="DomainObject.Predmet.ProtustrankaFormated_1">  GLAVA, d.o.o. zastupanog po punomoćniku IVAN BULJAN</derivirana_varijabla>
  </DomainObject.Predmet.ProtustrankaFormated>
  <DomainObject.Predmet.ProtustrankaFormatedOIB>
    <izvorni_sadrzaj>  GLAVA, d.o.o., OIB 43081274890 zastupanog po punomoćniku IVAN BULJAN</izvorni_sadrzaj>
    <derivirana_varijabla naziv="DomainObject.Predmet.ProtustrankaFormatedOIB_1">  GLAVA, d.o.o., OIB 43081274890 zastupanog po punomoćniku IVAN BULJAN</derivirana_varijabla>
  </DomainObject.Predmet.ProtustrankaFormatedOIB>
  <DomainObject.Predmet.ProtustrankaFormatedWithAdress>
    <izvorni_sadrzaj> GLAVA, d.o.o., Augusta Šenoe 8, 10000 Zagreb zastupanog po punomoćniku IVAN BULJAN</izvorni_sadrzaj>
    <derivirana_varijabla naziv="DomainObject.Predmet.ProtustrankaFormatedWithAdress_1"> GLAVA, d.o.o., Augusta Šenoe 8, 10000 Zagreb zastupanog po punomoćniku IVAN BULJAN</derivirana_varijabla>
  </DomainObject.Predmet.ProtustrankaFormatedWithAdress>
  <DomainObject.Predmet.ProtustrankaFormatedWithAdressOIB>
    <izvorni_sadrzaj> GLAVA, d.o.o., OIB 43081274890, Augusta Šenoe 8, 10000 Zagreb zastupanog po punomoćniku IVAN BULJAN</izvorni_sadrzaj>
    <derivirana_varijabla naziv="DomainObject.Predmet.ProtustrankaFormatedWithAdressOIB_1"> GLAVA, d.o.o., OIB 43081274890, Augusta Šenoe 8, 10000 Zagreb zastupanog po punomoćniku IVAN BULJAN</derivirana_varijabla>
  </DomainObject.Predmet.ProtustrankaFormatedWithAdressOIB>
  <DomainObject.Predmet.ProtustrankaWithAdress>
    <izvorni_sadrzaj>GLAVA, d.o.o. Augusta Šenoe 8, 10000 Zagreb</izvorni_sadrzaj>
    <derivirana_varijabla naziv="DomainObject.Predmet.ProtustrankaWithAdress_1">GLAVA, d.o.o. Augusta Šenoe 8, 10000 Zagreb</derivirana_varijabla>
  </DomainObject.Predmet.ProtustrankaWithAdress>
  <DomainObject.Predmet.ProtustrankaWithAdressOIB>
    <izvorni_sadrzaj>GLAVA, d.o.o., OIB 43081274890, Augusta Šenoe 8, 10000 Zagreb</izvorni_sadrzaj>
    <derivirana_varijabla naziv="DomainObject.Predmet.ProtustrankaWithAdressOIB_1">GLAVA, d.o.o., OIB 43081274890, Augusta Šenoe 8, 10000 Zagreb</derivirana_varijabla>
  </DomainObject.Predmet.ProtustrankaWithAdressOIB>
  <DomainObject.Predmet.ProtustrankaNazivFormated>
    <izvorni_sadrzaj>GLAVA, d.o.o.</izvorni_sadrzaj>
    <derivirana_varijabla naziv="DomainObject.Predmet.ProtustrankaNazivFormated_1">GLAVA, d.o.o.</derivirana_varijabla>
  </DomainObject.Predmet.ProtustrankaNazivFormated>
  <DomainObject.Predmet.ProtustrankaNazivFormatedOIB>
    <izvorni_sadrzaj>GLAVA, d.o.o., OIB 43081274890</izvorni_sadrzaj>
    <derivirana_varijabla naziv="DomainObject.Predmet.ProtustrankaNazivFormatedOIB_1">GLAVA, d.o.o., OIB 43081274890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 br. 1, 10000 Zagreb; RH MF Porezna uprava Zagreb zastupanog po punomoćniku ŽDO u Zagrebu</izvorni_sadrzaj>
    <derivirana_varijabla naziv="DomainObject.Predmet.StrankaFormatedWithAdress_1"> FINA Regionalni centar Zagreb, Trg svibanjskih žrtava 1995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 br. 1,10000 Zagreb,RH MF Porezna uprava Zagreb </izvorni_sadrzaj>
    <derivirana_varijabla naziv="DomainObject.Predmet.StrankaWithAdress_1">FINA Regionalni centar Zagreb Trg svibanjskih žrtava 1995 br. 1,10000 Zagreb,RH MF Porezna uprava Zagreb </derivirana_varijabla>
  </DomainObject.Predmet.StrankaWithAdress>
  <DomainObject.Predmet.StrankaWithAdressOIB>
    <izvorni_sadrzaj>FINA Regionalni centar Zagreb, OIB 85821130368, Trg svibanjskih žrtava 1995 br. 1,10000 Zagreb,RH MF Porezna uprava Zagreb, OIB 18683136487</izvorni_sadrzaj>
    <derivirana_varijabla naziv="DomainObject.Predmet.StrankaWithAdressOIB_1">FINA Regionalni centar Zagreb, OIB 85821130368, Trg svibanjskih žrtava 1995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GLAVA, d.o.o. zastupanog po punomoćniku IVAN BULJAN</item>
    </izvorni_sadrzaj>
    <derivirana_varijabla naziv="DomainObject.Predmet.ProtuStrankaListFormated_1">
      <item>GLAVA, d.o.o. zastupanog po punomoćniku IVAN BULJAN</item>
    </derivirana_varijabla>
  </DomainObject.Predmet.ProtuStrankaListFormated>
  <DomainObject.Predmet.ProtuStrankaListFormatedOIB>
    <izvorni_sadrzaj>
      <item>GLAVA, d.o.o., OIB 43081274890 zastupanog po punomoćniku IVAN BULJAN</item>
    </izvorni_sadrzaj>
    <derivirana_varijabla naziv="DomainObject.Predmet.ProtuStrankaListFormatedOIB_1">
      <item>GLAVA, d.o.o., OIB 43081274890 zastupanog po punomoćniku IVAN BULJAN</item>
    </derivirana_varijabla>
  </DomainObject.Predmet.ProtuStrankaListFormatedOIB>
  <DomainObject.Predmet.ProtuStrankaListFormatedWithAdress>
    <izvorni_sadrzaj>
      <item>GLAVA, d.o.o., Augusta Šenoe 8, 10000 Zagreb zastupanog po punomoćniku IVAN BULJAN</item>
    </izvorni_sadrzaj>
    <derivirana_varijabla naziv="DomainObject.Predmet.ProtuStrankaListFormatedWithAdress_1">
      <item>GLAVA, d.o.o., Augusta Šenoe 8, 10000 Zagreb zastupanog po punomoćniku IVAN BULJAN</item>
    </derivirana_varijabla>
  </DomainObject.Predmet.ProtuStrankaListFormatedWithAdress>
  <DomainObject.Predmet.ProtuStrankaListFormatedWithAdressOIB>
    <izvorni_sadrzaj>
      <item>GLAVA, d.o.o., OIB 43081274890, Augusta Šenoe 8, 10000 Zagreb zastupanog po punomoćniku IVAN BULJAN</item>
    </izvorni_sadrzaj>
    <derivirana_varijabla naziv="DomainObject.Predmet.ProtuStrankaListFormatedWithAdressOIB_1">
      <item>GLAVA, d.o.o., OIB 43081274890, Augusta Šenoe 8, 10000 Zagreb zastupanog po punomoćniku IVAN BULJAN</item>
    </derivirana_varijabla>
  </DomainObject.Predmet.ProtuStrankaListFormatedWithAdressOIB>
  <DomainObject.Predmet.ProtuStrankaListNazivFormated>
    <izvorni_sadrzaj>
      <item>GLAVA, d.o.o.</item>
    </izvorni_sadrzaj>
    <derivirana_varijabla naziv="DomainObject.Predmet.ProtuStrankaListNazivFormated_1">
      <item>GLAVA, d.o.o.</item>
    </derivirana_varijabla>
  </DomainObject.Predmet.ProtuStrankaListNazivFormated>
  <DomainObject.Predmet.ProtuStrankaListNazivFormatedOIB>
    <izvorni_sadrzaj>
      <item>GLAVA, d.o.o., OIB 43081274890</item>
    </izvorni_sadrzaj>
    <derivirana_varijabla naziv="DomainObject.Predmet.ProtuStrankaListNazivFormatedOIB_1">
      <item>GLAVA, d.o.o., OIB 43081274890</item>
    </derivirana_varijabla>
  </DomainObject.Predmet.ProtuStrankaListNazivFormatedOIB>
  <DomainObject.Predmet.OstaliListFormated>
    <izvorni_sadrzaj>
      <item>IVAN BULJAN punomoćnik sudionika u postupku GLAVA, d.o.o.</item>
      <item>ŽDO u Zagrebu punomoćnik sudionika u postupku RH MF Porezna uprava Zagreb</item>
    </izvorni_sadrzaj>
    <derivirana_varijabla naziv="DomainObject.Predmet.OstaliListFormated_1">
      <item>IVAN BULJAN punomoćnik sudionika u postupku GLAVA, d.o.o.</item>
      <item>ŽDO u Zagrebu punomoćnik sudionika u postupku RH MF Porezna uprava Zagreb</item>
    </derivirana_varijabla>
  </DomainObject.Predmet.OstaliListFormated>
  <DomainObject.Predmet.OstaliListFormatedOIB>
    <izvorni_sadrzaj>
      <item>IVAN BULJAN, OIB 18100445168 punomoćnik sudionika u postupku GLAVA, d.o.o.</item>
      <item>ŽDO u Zagrebu, OIB 16488001145 punomoćnik sudionika u postupku RH MF Porezna uprava Zagreb</item>
    </izvorni_sadrzaj>
    <derivirana_varijabla naziv="DomainObject.Predmet.OstaliListFormatedOIB_1">
      <item>IVAN BULJAN, OIB 18100445168 punomoćnik sudionika u postupku GLAVA,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BULJAN, ALBAHARIJEVA ULICA 1, 10000 Zagreb punomoćnik sudionika u postupku GLAVA, d.o.o.</item>
      <item>ŽDO u Zagrebu, Savska cesta 41, 10000 Zagreb punomoćnik sudionika u postupku RH MF Porezna uprava Zagreb</item>
    </izvorni_sadrzaj>
    <derivirana_varijabla naziv="DomainObject.Predmet.OstaliListFormatedWithAdress_1">
      <item>IVAN BULJAN, ALBAHARIJEVA ULICA 1, 10000 Zagreb punomoćnik sudionika u postupku GLAVA,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BULJAN, OIB 18100445168, ALBAHARIJEVA ULICA 1, 10000 Zagreb punomoćnik sudionika u postupku GLAVA,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BULJAN, OIB 18100445168, ALBAHARIJEVA ULICA 1, 10000 Zagreb punomoćnik sudionika u postupku GLAVA,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BULJAN</item>
      <item>ŽDO u Zagrebu</item>
    </izvorni_sadrzaj>
    <derivirana_varijabla naziv="DomainObject.Predmet.OstaliListNazivFormated_1">
      <item>IVAN BULJAN</item>
      <item>ŽDO u Zagrebu</item>
    </derivirana_varijabla>
  </DomainObject.Predmet.OstaliListNazivFormated>
  <DomainObject.Predmet.OstaliListNazivFormatedOIB>
    <izvorni_sadrzaj>
      <item>IVAN BULJAN, OIB 18100445168</item>
      <item>ŽDO u Zagrebu, OIB 16488001145</item>
    </izvorni_sadrzaj>
    <derivirana_varijabla naziv="DomainObject.Predmet.OstaliListNazivFormatedOIB_1">
      <item>IVAN BULJAN, OIB 18100445168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GLAVA, d.o.o.</izvorni_sadrzaj>
    <derivirana_varijabla naziv="DomainObject.Predmet.ProtustrankaIDrugi_1">GLAVA,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GLAVA, d.o.o., OIB 43081274890, Augusta Šenoe 8, 10000 Zagreb</izvorni_sadrzaj>
    <derivirana_varijabla naziv="DomainObject.Predmet.ProtustrankaIDrugiAdressOIB_1">GLAVA, d.o.o., OIB 43081274890, Augusta Šenoe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GLAVA, d.o.o.</item>
      <item>FINA Regionalni centar Zagreb</item>
      <item>IVAN BULJAN</item>
      <item>RH MF Porezna uprava Zagreb</item>
      <item>ŽDO u Zagrebu</item>
    </izvorni_sadrzaj>
    <derivirana_varijabla naziv="DomainObject.Predmet.SudioniciListNaziv_1">
      <item>GLAVA, d.o.o.</item>
      <item>FINA Regionalni centar Zagreb</item>
      <item>IVAN BULJAN</item>
      <item>RH MF Porezna uprava Zagreb</item>
      <item>ŽDO u Zagrebu</item>
    </derivirana_varijabla>
  </DomainObject.Predmet.SudioniciListNaziv>
  <DomainObject.Predmet.SudioniciListAdressOIB>
    <izvorni_sadrzaj>
      <item>GLAVA, d.o.o., OIB 43081274890, Augusta Šenoe 8,10000 Zagreb</item>
      <item>FINA Regionalni centar Zagreb, OIB 85821130368, Trg svibanjskih žrtava 1995 br. 1,10000 Zagreb</item>
      <item>IVAN BULJAN, OIB 18100445168, ALBAHARIJEVA ULICA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GLAVA, d.o.o., OIB 43081274890, Augusta Šenoe 8,10000 Zagreb</item>
      <item>FINA Regionalni centar Zagreb, OIB 85821130368, Trg svibanjskih žrtava 1995 br. 1,10000 Zagreb</item>
      <item>IVAN BULJAN, OIB 18100445168, ALBAHARIJEVA ULICA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43081274890</item>
      <item>, OIB 85821130368</item>
      <item>, OIB 18100445168</item>
      <item>, OIB 18683136487</item>
      <item>, OIB 16488001145</item>
    </izvorni_sadrzaj>
    <derivirana_varijabla naziv="DomainObject.Predmet.SudioniciListNazivOIB_1">
      <item>, OIB 43081274890</item>
      <item>, OIB 85821130368</item>
      <item>, OIB 18100445168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7B68F-A7B3-482A-AAF0-9B1D37035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1257</properties:Characters>
  <properties:Lines>43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2018-02-05T13:04:00Z</dcterms:created>
  <dc:creator>mjurovicki</dc:creator>
  <cp:lastModifiedBy>Gordana Cvitković</cp:lastModifiedBy>
  <cp:lastPrinted>2018-02-06T07:38:00Z</cp:lastPrinted>
  <dcterms:modified xmlns:xsi="http://www.w3.org/2001/XMLSchema-instance" xsi:type="dcterms:W3CDTF">2018-02-06T07:38:00Z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