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996f" w14:paraId="976996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383C32">
        <w:t>171</w:t>
      </w:r>
      <w:r w:rsidR="002263D0">
        <w:t>2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2263D0">
        <w:t xml:space="preserve">PUSTARA </w:t>
      </w:r>
      <w:r w:rsidR="00383C32">
        <w:t xml:space="preserve">d.o.o. za </w:t>
      </w:r>
      <w:r w:rsidR="002263D0">
        <w:t>turistička agencija za pružanje usluga u turizmu i trgovinu</w:t>
      </w:r>
      <w:r w:rsidR="00383C32">
        <w:t xml:space="preserve">, </w:t>
      </w:r>
      <w:r w:rsidR="002263D0">
        <w:t>Tenja, J. Panonijusa 85</w:t>
      </w:r>
      <w:r w:rsidR="00383C32">
        <w:t>, MBS: 030</w:t>
      </w:r>
      <w:r w:rsidR="002263D0">
        <w:t>098314</w:t>
      </w:r>
      <w:r w:rsidR="004A426C">
        <w:t xml:space="preserve">, OIB: </w:t>
      </w:r>
      <w:r w:rsidR="002263D0">
        <w:t>24418803109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383C32">
        <w:t>10</w:t>
      </w:r>
      <w:r w:rsidR="00224AFF">
        <w:t xml:space="preserve">. </w:t>
      </w:r>
      <w:r w:rsidR="00383C32">
        <w:t>siječnja</w:t>
      </w:r>
      <w:r w:rsidR="00224AFF">
        <w:t xml:space="preserve"> 201</w:t>
      </w:r>
      <w:r w:rsidR="00383C32">
        <w:t>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2263D0">
        <w:t>PUSTARA d.o.o. za turistička agencija za pružanje usluga u turizmu i trgovinu, Tenja, J. Panonijusa 85, MBS: 030098314, OIB: 24418803109</w:t>
      </w:r>
      <w:r w:rsidR="006009EA">
        <w:t>,</w:t>
      </w:r>
      <w:r>
        <w:t xml:space="preserve"> iznosi </w:t>
      </w:r>
      <w:r w:rsidR="002263D0">
        <w:t>7</w:t>
      </w:r>
      <w:r w:rsidR="00383C32">
        <w:t>.</w:t>
      </w:r>
      <w:r w:rsidR="002263D0">
        <w:t>292,19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2263D0">
        <w:t>Silvija Svalina</w:t>
      </w:r>
      <w:r w:rsidR="004A426C">
        <w:t>,</w:t>
      </w:r>
      <w:r w:rsidR="00B16FF6">
        <w:t xml:space="preserve"> </w:t>
      </w:r>
      <w:r w:rsidR="00D457B9">
        <w:t>Osijek, Dobriše Cesarića 13/A</w:t>
      </w:r>
      <w:r w:rsidR="00B16FF6">
        <w:t xml:space="preserve">, OIB: </w:t>
      </w:r>
      <w:r w:rsidR="00D457B9">
        <w:t>28565129817</w:t>
      </w:r>
      <w:r w:rsidR="00226A5B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383C32">
        <w:t>171</w:t>
      </w:r>
      <w:r w:rsidR="00D457B9">
        <w:t>2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83C32">
        <w:t>10</w:t>
      </w:r>
      <w:r>
        <w:t xml:space="preserve">. </w:t>
      </w:r>
      <w:r w:rsidR="00383C32">
        <w:t>siječnj</w:t>
      </w:r>
      <w:r w:rsidR="00DF4531">
        <w:t xml:space="preserve">a </w:t>
      </w:r>
      <w:r>
        <w:t>201</w:t>
      </w:r>
      <w:r w:rsidR="00383C32">
        <w:t>8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83C32">
        <w:t>5/3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3D0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05C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3C32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26813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426C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5F4C7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16FF6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2742"/>
    <w:rsid w:val="00C8590C"/>
    <w:rsid w:val="00CA01EF"/>
    <w:rsid w:val="00CE0EE4"/>
    <w:rsid w:val="00CF63EE"/>
    <w:rsid w:val="00D063F6"/>
    <w:rsid w:val="00D212DB"/>
    <w:rsid w:val="00D23251"/>
    <w:rsid w:val="00D24D2F"/>
    <w:rsid w:val="00D457B9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A51B7"/>
    <w:rsid w:val="00DD6682"/>
    <w:rsid w:val="00DE5F69"/>
    <w:rsid w:val="00DF25F3"/>
    <w:rsid w:val="00DF4531"/>
    <w:rsid w:val="00E07C56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4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4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St-1712/2017</izvorni_sadrzaj>
    <derivirana_varijabla naziv="DomainObject.Predmet.OznakaBroj_1">St-1712/2017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PUSTARA d.o.o. turistička agencija za pružanje usluga u turizmu i trgovinu</izvorni_sadrzaj>
    <derivirana_varijabla naziv="DomainObject.Predmet.ProtustrankaFormated_1">  PUSTARA d.o.o. turistička agencija za pružanje usluga u turizmu i trgovinu</derivirana_varijabla>
  </DomainObject.Predmet.ProtustrankaFormated>
  <DomainObject.Predmet.ProtustrankaFormatedOIB>
    <izvorni_sadrzaj>  PUSTARA d.o.o. turistička agencija za pružanje usluga u turizmu i trgovinu, OIB 24418803109</izvorni_sadrzaj>
    <derivirana_varijabla naziv="DomainObject.Predmet.ProtustrankaFormatedOIB_1">  PUSTARA d.o.o. turistička agencija za pružanje usluga u turizmu i trgovinu, OIB 24418803109</derivirana_varijabla>
  </DomainObject.Predmet.ProtustrankaFormatedOIB>
  <DomainObject.Predmet.ProtustrankaFormatedWithAdress>
    <izvorni_sadrzaj> PUSTARA d.o.o. turistička agencija za pružanje usluga u turizmu i trgovinu, J.Panonijusa 85, 31207 Tenja</izvorni_sadrzaj>
    <derivirana_varijabla naziv="DomainObject.Predmet.ProtustrankaFormatedWithAdress_1"> PUSTARA d.o.o. turistička agencija za pružanje usluga u turizmu i trgovinu, J.Panonijusa 85, 31207 Tenja</derivirana_varijabla>
  </DomainObject.Predmet.ProtustrankaFormatedWithAdress>
  <DomainObject.Predmet.ProtustrankaFormatedWithAdressOIB>
    <izvorni_sadrzaj> PUSTARA d.o.o. turistička agencija za pružanje usluga u turizmu i trgovinu, OIB 24418803109, J.Panonijusa 85, 31207 Tenja</izvorni_sadrzaj>
    <derivirana_varijabla naziv="DomainObject.Predmet.ProtustrankaFormatedWithAdressOIB_1"> PUSTARA d.o.o. turistička agencija za pružanje usluga u turizmu i trgovinu, OIB 24418803109, J.Panonijusa 85, 31207 Tenja</derivirana_varijabla>
  </DomainObject.Predmet.ProtustrankaFormatedWithAdressOIB>
  <DomainObject.Predmet.ProtustrankaWithAdress>
    <izvorni_sadrzaj>PUSTARA d.o.o. turistička agencija za pružanje usluga u turizmu i trgovinu J.Panonijusa 85, 31207 Tenja</izvorni_sadrzaj>
    <derivirana_varijabla naziv="DomainObject.Predmet.ProtustrankaWithAdress_1">PUSTARA d.o.o. turistička agencija za pružanje usluga u turizmu i trgovinu J.Panonijusa 85, 31207 Tenja</derivirana_varijabla>
  </DomainObject.Predmet.ProtustrankaWithAdress>
  <DomainObject.Predmet.ProtustrankaWithAdressOIB>
    <izvorni_sadrzaj>PUSTARA d.o.o. turistička agencija za pružanje usluga u turizmu i trgovinu, OIB 24418803109, J.Panonijusa 85, 31207 Tenja</izvorni_sadrzaj>
    <derivirana_varijabla naziv="DomainObject.Predmet.ProtustrankaWithAdressOIB_1">PUSTARA d.o.o. turistička agencija za pružanje usluga u turizmu i trgovinu, OIB 24418803109, J.Panonijusa 85, 31207 Tenja</derivirana_varijabla>
  </DomainObject.Predmet.ProtustrankaWithAdressOIB>
  <DomainObject.Predmet.ProtustrankaNazivFormated>
    <izvorni_sadrzaj>PUSTARA d.o.o. turistička agencija za pružanje usluga u turizmu i trgovinu</izvorni_sadrzaj>
    <derivirana_varijabla naziv="DomainObject.Predmet.ProtustrankaNazivFormated_1">PUSTARA d.o.o. turistička agencija za pružanje usluga u turizmu i trgovinu</derivirana_varijabla>
  </DomainObject.Predmet.ProtustrankaNazivFormated>
  <DomainObject.Predmet.ProtustrankaNazivFormatedOIB>
    <izvorni_sadrzaj>PUSTARA d.o.o. turistička agencija za pružanje usluga u turizmu i trgovinu, OIB 24418803109</izvorni_sadrzaj>
    <derivirana_varijabla naziv="DomainObject.Predmet.ProtustrankaNazivFormatedOIB_1">PUSTARA d.o.o. turistička agencija za pružanje usluga u turizmu i trgovinu, OIB 24418803109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PUSTARA d.o.o. turistička agencija za pružanje usluga u turizmu i trgovinu</item>
    </izvorni_sadrzaj>
    <derivirana_varijabla naziv="DomainObject.Predmet.ProtuStrankaListFormated_1">
      <item>PUSTARA d.o.o. turistička agencija za pružanje usluga u turizmu i trgovinu</item>
    </derivirana_varijabla>
  </DomainObject.Predmet.ProtuStrankaListFormated>
  <DomainObject.Predmet.ProtuStrankaListFormatedOIB>
    <izvorni_sadrzaj>
      <item>PUSTARA d.o.o. turistička agencija za pružanje usluga u turizmu i trgovinu, OIB 24418803109</item>
    </izvorni_sadrzaj>
    <derivirana_varijabla naziv="DomainObject.Predmet.ProtuStrankaListFormatedOIB_1">
      <item>PUSTARA d.o.o. turistička agencija za pružanje usluga u turizmu i trgovinu, OIB 24418803109</item>
    </derivirana_varijabla>
  </DomainObject.Predmet.ProtuStrankaListFormatedOIB>
  <DomainObject.Predmet.ProtuStrankaListFormatedWithAdress>
    <izvorni_sadrzaj>
      <item>PUSTARA d.o.o. turistička agencija za pružanje usluga u turizmu i trgovinu, J.Panonijusa 85, 31207 Tenja</item>
    </izvorni_sadrzaj>
    <derivirana_varijabla naziv="DomainObject.Predmet.ProtuStrankaListFormatedWithAdress_1">
      <item>PUSTARA d.o.o. turistička agencija za pružanje usluga u turizmu i trgovinu, J.Panonijusa 85, 31207 Tenja</item>
    </derivirana_varijabla>
  </DomainObject.Predmet.ProtuStrankaListFormatedWithAdress>
  <DomainObject.Predmet.ProtuStrankaListFormatedWithAdressOIB>
    <izvorni_sadrzaj>
      <item>PUSTARA d.o.o. turistička agencija za pružanje usluga u turizmu i trgovinu, OIB 24418803109, J.Panonijusa 85, 31207 Tenja</item>
    </izvorni_sadrzaj>
    <derivirana_varijabla naziv="DomainObject.Predmet.ProtuStrankaListFormatedWithAdressOIB_1">
      <item>PUSTARA d.o.o. turistička agencija za pružanje usluga u turizmu i trgovinu, OIB 24418803109, J.Panonijusa 85, 31207 Tenja</item>
    </derivirana_varijabla>
  </DomainObject.Predmet.ProtuStrankaListFormatedWithAdressOIB>
  <DomainObject.Predmet.ProtuStrankaListNazivFormated>
    <izvorni_sadrzaj>
      <item>PUSTARA d.o.o. turistička agencija za pružanje usluga u turizmu i trgovinu</item>
    </izvorni_sadrzaj>
    <derivirana_varijabla naziv="DomainObject.Predmet.ProtuStrankaListNazivFormated_1">
      <item>PUSTARA d.o.o. turistička agencija za pružanje usluga u turizmu i trgovinu</item>
    </derivirana_varijabla>
  </DomainObject.Predmet.ProtuStrankaListNazivFormated>
  <DomainObject.Predmet.ProtuStrankaListNazivFormatedOIB>
    <izvorni_sadrzaj>
      <item>PUSTARA d.o.o. turistička agencija za pružanje usluga u turizmu i trgovinu, OIB 24418803109</item>
    </izvorni_sadrzaj>
    <derivirana_varijabla naziv="DomainObject.Predmet.ProtuStrankaListNazivFormatedOIB_1">
      <item>PUSTARA d.o.o. turistička agencija za pružanje usluga u turizmu i trgovinu, OIB 24418803109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PUSTARA d.o.o. turistička agencija za pružanje usluga u turizmu i trgovinu</izvorni_sadrzaj>
    <derivirana_varijabla naziv="DomainObject.Predmet.ProtustrankaIDrugi_1">PUSTARA d.o.o. turistička agencija za pružanje usluga u turizmu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PUSTARA d.o.o. turistička agencija za pružanje usluga u turizmu i trgovinu, OIB 24418803109, J.Panonijusa 85, 31207 Tenja</izvorni_sadrzaj>
    <derivirana_varijabla naziv="DomainObject.Predmet.ProtustrankaIDrugiAdressOIB_1">PUSTARA d.o.o. turistička agencija za pružanje usluga u turizmu i trgovinu, OIB 24418803109, J.Panonijusa 85,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PUSTARA d.o.o. turistička agencija za pružanje usluga u turizmu i trgovinu</item>
    </izvorni_sadrzaj>
    <derivirana_varijabla naziv="DomainObject.Predmet.SudioniciListNaziv_1">
      <item>FINA RC OSIJEK</item>
      <item>PUSTARA d.o.o. turistička agencija za pružanje usluga u turizmu i trgovinu</item>
    </derivirana_varijabla>
  </DomainObject.Predmet.SudioniciListNaziv>
  <DomainObject.Predmet.SudioniciListAdressOIB>
    <izvorni_sadrzaj>
      <item>FINA RC OSIJEK, OIB 85821130368</item>
      <item>PUSTARA d.o.o. turistička agencija za pružanje usluga u turizmu i trgovinu, OIB 24418803109, J.Panonijusa 85,31207 Tenja</item>
    </izvorni_sadrzaj>
    <derivirana_varijabla naziv="DomainObject.Predmet.SudioniciListAdressOIB_1">
      <item>FINA RC OSIJEK, OIB 85821130368</item>
      <item>PUSTARA d.o.o. turistička agencija za pružanje usluga u turizmu i trgovinu, OIB 24418803109, J.Panonijusa 85,31207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24418803109</item>
    </izvorni_sadrzaj>
    <derivirana_varijabla naziv="DomainObject.Predmet.SudioniciListNazivOIB_1">
      <item>, OIB 85821130368</item>
      <item>, OIB 24418803109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376</properties:Words>
  <properties:Characters>1984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2018-01-10T07:16:00Z</dcterms:created>
  <dc:creator>Korisnik</dc:creator>
  <cp:lastModifiedBy>Maja Videnović</cp:lastModifiedBy>
  <cp:lastPrinted>2018-01-10T07:09:00Z</cp:lastPrinted>
  <dcterms:modified xmlns:xsi="http://www.w3.org/2001/XMLSchema-instance" xsi:type="dcterms:W3CDTF">2018-01-10T07:16:00Z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