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ba8e" w14:paraId="502ba8e" w:rsidRDefault="009B6C6C" w:rsidP="009B6C6C" w:rsidR="009B6C6C">
      <w:pPr>
        <w15:collapsed w:val="false"/>
      </w:pPr>
      <w:r>
        <w:rPr>
          <w:rStyle w:val="Naglaeno"/>
        </w:rPr>
        <w:t xml:space="preserve">             </w:t>
      </w:r>
      <w:r w:rsidR="008F36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395CD1">
        <w:t>356</w:t>
      </w:r>
      <w:r>
        <w:t>/1</w:t>
      </w:r>
      <w:r w:rsidR="005E6B22">
        <w:t>6</w:t>
      </w:r>
      <w:r>
        <w:t>-</w:t>
      </w:r>
      <w:r w:rsidR="00395CD1">
        <w:t>3</w:t>
      </w:r>
      <w:r w:rsidR="00BB1A42">
        <w:t>2</w:t>
      </w:r>
      <w:bookmarkStart w:name="_GoBack" w:id="0"/>
      <w:bookmarkEnd w:id="0"/>
    </w:p>
    <w:p w:rsidRDefault="009B6C6C" w:rsidP="009B6C6C" w:rsidR="009B6C6C" w:rsidRPr="00D21A2C"/>
    <w:p w:rsidRDefault="009B6C6C" w:rsidP="009B6C6C" w:rsidR="009B6C6C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6C6C" w:rsidP="009B6C6C" w:rsidR="00FD2BB6" w:rsidRPr="009B6C6C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FD2BB6">
        <w:rPr>
          <w:b/>
          <w:bCs/>
        </w:rPr>
        <w:tab/>
      </w:r>
      <w:r>
        <w:rPr>
          <w:b/>
          <w:bCs/>
        </w:rPr>
        <w:t xml:space="preserve"> </w:t>
      </w:r>
    </w:p>
    <w:p w:rsidRDefault="00FD2BB6" w:rsidP="00572FB9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St-112/13-43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C510B0" w:rsidP="00935080" w:rsidR="00C510B0"/>
    <w:p w:rsidRDefault="005A1074" w:rsidP="005A1074" w:rsidR="005A1074" w:rsidRPr="00AF2A21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dužnikom </w:t>
      </w:r>
      <w:r w:rsidR="00395CD1" w:rsidRPr="00872351">
        <w:t>DUNAV GRADNJA d.o.o. za građenje i trgovinu, Vukovar, Lijeva bara 6, MBS 030109926,  OIB 61875589633</w:t>
      </w:r>
      <w:r>
        <w:t xml:space="preserve">, dana </w:t>
      </w:r>
      <w:r w:rsidR="00600837">
        <w:t>5</w:t>
      </w:r>
      <w:r>
        <w:t xml:space="preserve">. </w:t>
      </w:r>
      <w:r w:rsidR="00600837">
        <w:t>veljače</w:t>
      </w:r>
      <w:r>
        <w:t xml:space="preserve"> 2018. </w:t>
      </w:r>
    </w:p>
    <w:p w:rsidRDefault="00DC1762" w:rsidP="00DC1762" w:rsidR="00DC1762">
      <w:pPr>
        <w:ind w:firstLine="711"/>
        <w:jc w:val="both"/>
      </w:pPr>
    </w:p>
    <w:p w:rsidRDefault="00C510B0" w:rsidP="00DC1762" w:rsidR="00C510B0">
      <w:pPr>
        <w:ind w:firstLine="711"/>
        <w:jc w:val="both"/>
      </w:pPr>
    </w:p>
    <w:p w:rsidRDefault="00F14D32" w:rsidP="00DC1762" w:rsidR="00C96DCA">
      <w:pPr>
        <w:jc w:val="center"/>
      </w:pPr>
      <w:r w:rsidRPr="00BB217D">
        <w:t>r i j e š i o   j e</w:t>
      </w:r>
    </w:p>
    <w:p w:rsidRDefault="00D93A5F" w:rsidR="00D93A5F">
      <w:pPr>
        <w:jc w:val="center"/>
      </w:pPr>
    </w:p>
    <w:p w:rsidRDefault="00C510B0" w:rsidR="00C510B0">
      <w:pPr>
        <w:jc w:val="center"/>
      </w:pPr>
    </w:p>
    <w:p w:rsidRDefault="00935080" w:rsidP="00E660B8" w:rsidR="00935080">
      <w:pPr>
        <w:numPr>
          <w:ilvl w:val="0"/>
          <w:numId w:val="4"/>
        </w:numPr>
        <w:ind w:hanging="425" w:left="1134"/>
        <w:jc w:val="both"/>
      </w:pPr>
      <w:r>
        <w:t xml:space="preserve">Odobrava se </w:t>
      </w:r>
      <w:r w:rsidR="00C510B0">
        <w:t xml:space="preserve">privremenom </w:t>
      </w:r>
      <w:r>
        <w:t>stečajno</w:t>
      </w:r>
      <w:r w:rsidR="00DC2194">
        <w:t>m</w:t>
      </w:r>
      <w:r>
        <w:t xml:space="preserve"> upravitelj</w:t>
      </w:r>
      <w:r w:rsidR="00DC2194">
        <w:t>u</w:t>
      </w:r>
      <w:r>
        <w:t xml:space="preserve"> </w:t>
      </w:r>
      <w:r w:rsidR="00600837" w:rsidRPr="007302D7">
        <w:t>Zvonimir</w:t>
      </w:r>
      <w:r w:rsidR="00C510B0">
        <w:t>u</w:t>
      </w:r>
      <w:r w:rsidR="00600837" w:rsidRPr="007302D7">
        <w:t xml:space="preserve"> </w:t>
      </w:r>
      <w:proofErr w:type="spellStart"/>
      <w:r w:rsidR="00600837" w:rsidRPr="007302D7">
        <w:t>Močilac</w:t>
      </w:r>
      <w:proofErr w:type="spellEnd"/>
      <w:r w:rsidR="00600837" w:rsidRPr="007302D7">
        <w:t xml:space="preserve">, Slavonski Brod, Naselje </w:t>
      </w:r>
      <w:proofErr w:type="spellStart"/>
      <w:r w:rsidR="00600837" w:rsidRPr="007302D7">
        <w:t>A.Hebranga</w:t>
      </w:r>
      <w:proofErr w:type="spellEnd"/>
      <w:r w:rsidR="00600837" w:rsidRPr="007302D7">
        <w:t xml:space="preserve"> 7/2, OIB 95935171001</w:t>
      </w:r>
      <w:r w:rsidR="0065270D">
        <w:t xml:space="preserve"> </w:t>
      </w:r>
      <w:r>
        <w:t>naknada stvarnih troškova u</w:t>
      </w:r>
      <w:r w:rsidR="009F3B7C">
        <w:t xml:space="preserve"> ukupnom</w:t>
      </w:r>
      <w:r>
        <w:t xml:space="preserve"> </w:t>
      </w:r>
      <w:r w:rsidR="00E81D7B">
        <w:t xml:space="preserve">neto </w:t>
      </w:r>
      <w:r>
        <w:t xml:space="preserve">iznosu od </w:t>
      </w:r>
      <w:r w:rsidR="00600837">
        <w:t>720,00</w:t>
      </w:r>
      <w:r w:rsidR="001B5916">
        <w:t xml:space="preserve"> kn</w:t>
      </w:r>
      <w:r w:rsidR="00E660B8">
        <w:t xml:space="preserve"> za </w:t>
      </w:r>
      <w:r w:rsidR="00F25518">
        <w:t>korištenje privatnog automobila u službene svrhe</w:t>
      </w:r>
      <w:r w:rsidR="001B5916">
        <w:t>.</w:t>
      </w:r>
    </w:p>
    <w:p w:rsidRDefault="00E660B8" w:rsidP="00E660B8" w:rsidR="00E660B8">
      <w:pPr>
        <w:ind w:left="1134"/>
        <w:jc w:val="both"/>
      </w:pPr>
    </w:p>
    <w:p w:rsidRDefault="00F25518" w:rsidP="00F25518" w:rsidR="00F25518">
      <w:pPr>
        <w:pStyle w:val="Tijeloteksta"/>
        <w:numPr>
          <w:ilvl w:val="0"/>
          <w:numId w:val="1"/>
        </w:numPr>
      </w:pPr>
      <w:r>
        <w:t xml:space="preserve">Nalaže se računovodstvu ovoga suda da po pravomoćnosti ovoga rješenja iz </w:t>
      </w:r>
      <w:r w:rsidRPr="005D4B25">
        <w:t>Fond</w:t>
      </w:r>
      <w:r>
        <w:t>a</w:t>
      </w:r>
      <w:r w:rsidRPr="005D4B25">
        <w:t xml:space="preserve"> za namirenje troškova stečajnog postupka</w:t>
      </w:r>
      <w:r>
        <w:t xml:space="preserve"> izvrši isplatu privremenom stečajnom upravitelju na njegov žiro-račun broj HR8924840083115774547, a pripadajuće poreze i doprinose na odgovarajuće žiro-račune.</w:t>
      </w:r>
    </w:p>
    <w:p w:rsidRDefault="00F25518" w:rsidP="00F25518" w:rsidR="00F25518">
      <w:pPr>
        <w:pStyle w:val="Odlomakpopisa"/>
      </w:pPr>
    </w:p>
    <w:p w:rsidRDefault="00F25518" w:rsidP="00F25518" w:rsidR="00F25518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D93A5F" w:rsidP="004E2B3F" w:rsidR="00D93A5F">
      <w:pPr>
        <w:jc w:val="both"/>
      </w:pPr>
    </w:p>
    <w:p w:rsidRDefault="00C510B0" w:rsidP="004E2B3F" w:rsidR="00C510B0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C510B0" w:rsidP="004E2B3F" w:rsidR="00C510B0"/>
    <w:p w:rsidRDefault="00935080" w:rsidP="00935080" w:rsidR="00935080">
      <w:pPr>
        <w:jc w:val="both"/>
      </w:pPr>
      <w:r>
        <w:tab/>
      </w:r>
      <w:r w:rsidR="00CD0607">
        <w:t xml:space="preserve">Rješenjem ovoga suda broj 14 St-356/16-6 od 17.02.2016. pokrenut je prethodni postupak nad dužnikom i imenovan je Zvonimir </w:t>
      </w:r>
      <w:proofErr w:type="spellStart"/>
      <w:r w:rsidR="00CD0607">
        <w:t>Močilac</w:t>
      </w:r>
      <w:proofErr w:type="spellEnd"/>
      <w:r w:rsidR="00CD0607">
        <w:t xml:space="preserve"> iz Slavonskog Broda za privremenog stečajnog upravitelja</w:t>
      </w:r>
    </w:p>
    <w:p w:rsidRDefault="00CD0607" w:rsidP="00935080" w:rsidR="00CD0607">
      <w:pPr>
        <w:jc w:val="both"/>
      </w:pPr>
    </w:p>
    <w:p w:rsidRDefault="00935080" w:rsidP="009B6C6C" w:rsidR="00D93A5F">
      <w:pPr>
        <w:jc w:val="both"/>
      </w:pPr>
      <w:r>
        <w:tab/>
        <w:t>Stečajn</w:t>
      </w:r>
      <w:r w:rsidR="00621B0F">
        <w:t>i</w:t>
      </w:r>
      <w:r>
        <w:t xml:space="preserve"> upravitelj je dana </w:t>
      </w:r>
      <w:r w:rsidR="00CD0607">
        <w:t>28</w:t>
      </w:r>
      <w:r w:rsidR="00D93A5F">
        <w:t>.</w:t>
      </w:r>
      <w:r w:rsidR="00CD0607">
        <w:t>1</w:t>
      </w:r>
      <w:r w:rsidR="00656E4F">
        <w:t>1</w:t>
      </w:r>
      <w:r w:rsidR="00D93A5F">
        <w:t>.201</w:t>
      </w:r>
      <w:r w:rsidR="00CD0607">
        <w:t>7</w:t>
      </w:r>
      <w:r w:rsidR="00D93A5F">
        <w:t xml:space="preserve">. </w:t>
      </w:r>
      <w:r>
        <w:t>podni</w:t>
      </w:r>
      <w:r w:rsidR="00621B0F">
        <w:t>o</w:t>
      </w:r>
      <w:r>
        <w:t xml:space="preserve"> </w:t>
      </w:r>
      <w:r w:rsidR="00340391">
        <w:t xml:space="preserve">pisani, </w:t>
      </w:r>
      <w:r>
        <w:t xml:space="preserve">obrazloženi </w:t>
      </w:r>
      <w:r w:rsidR="00340391">
        <w:t xml:space="preserve">i dokumentirani </w:t>
      </w:r>
      <w:r>
        <w:t xml:space="preserve">zahtjev za </w:t>
      </w:r>
      <w:r w:rsidR="009F3B7C">
        <w:t xml:space="preserve">naknadu stvarnih troškova </w:t>
      </w:r>
      <w:r w:rsidR="00DC1762">
        <w:t xml:space="preserve">i to </w:t>
      </w:r>
      <w:r w:rsidR="00656E4F">
        <w:t>korištenje privatnog automobila</w:t>
      </w:r>
      <w:r w:rsidR="00340391">
        <w:t xml:space="preserve"> u službene svrhe</w:t>
      </w:r>
      <w:r w:rsidR="00DC1762">
        <w:t xml:space="preserve"> </w:t>
      </w:r>
      <w:r w:rsidR="0007191C">
        <w:t>(</w:t>
      </w:r>
      <w:r w:rsidR="003D54C2">
        <w:t xml:space="preserve">dana 1.03.2016. </w:t>
      </w:r>
      <w:r w:rsidR="00D910C5">
        <w:t xml:space="preserve">na relaciji </w:t>
      </w:r>
      <w:r w:rsidR="00CD0607">
        <w:t>Slavonski Brod-Vukovar-Slavonski Brod</w:t>
      </w:r>
      <w:r w:rsidR="0007191C">
        <w:t xml:space="preserve"> radi davanja </w:t>
      </w:r>
      <w:proofErr w:type="spellStart"/>
      <w:r w:rsidR="0007191C">
        <w:t>prokaznog</w:t>
      </w:r>
      <w:proofErr w:type="spellEnd"/>
      <w:r w:rsidR="0007191C">
        <w:t xml:space="preserve"> popisa imovine zakonskog zastupnika dužnika</w:t>
      </w:r>
      <w:r w:rsidR="00C07902">
        <w:t xml:space="preserve"> </w:t>
      </w:r>
      <w:r w:rsidR="0007191C">
        <w:t xml:space="preserve">- 180 km x 2 = 360,00 kn i </w:t>
      </w:r>
      <w:r w:rsidR="003D54C2">
        <w:t>12.10.2017. na relaciji Slavonski Brod-Vukovar-Slavonski Brod radi smještaja arhive i naplate tražbine – 180 km x 2 kn = 360,00 kn)</w:t>
      </w:r>
    </w:p>
    <w:p w:rsidRDefault="00D93A5F" w:rsidP="00935080" w:rsidR="00D93A5F">
      <w:pPr>
        <w:jc w:val="both"/>
      </w:pPr>
    </w:p>
    <w:p w:rsidRDefault="00935080" w:rsidP="0065270D" w:rsidR="00935080">
      <w:pPr>
        <w:jc w:val="both"/>
      </w:pPr>
      <w:r>
        <w:lastRenderedPageBreak/>
        <w:tab/>
        <w:t>Budući su predmetni troškovi bili nužni, a pisano izvješće – zahtjev stečajn</w:t>
      </w:r>
      <w:r w:rsidR="0065270D">
        <w:t>og</w:t>
      </w:r>
      <w:r>
        <w:t xml:space="preserve"> upravitelj</w:t>
      </w:r>
      <w:r w:rsidR="0065270D">
        <w:t>a</w:t>
      </w:r>
      <w:r>
        <w:t xml:space="preserve"> je obrazložen</w:t>
      </w:r>
      <w:r w:rsidR="00340391">
        <w:t xml:space="preserve"> i dokumentiran</w:t>
      </w:r>
      <w:r>
        <w:t>, odlučeno je kao u izreci temeljem čl. 9</w:t>
      </w:r>
      <w:r w:rsidR="00E660B8">
        <w:t>4</w:t>
      </w:r>
      <w:r>
        <w:t xml:space="preserve">. </w:t>
      </w:r>
      <w:r w:rsidR="0085044B" w:rsidRPr="0085044B">
        <w:t>Stečajnog zakona (NN 71/15</w:t>
      </w:r>
      <w:r w:rsidR="00340391">
        <w:t xml:space="preserve"> i 104/17</w:t>
      </w:r>
      <w:r w:rsidR="0085044B" w:rsidRPr="0085044B">
        <w:t>)</w:t>
      </w:r>
      <w:r>
        <w:t>.</w:t>
      </w:r>
    </w:p>
    <w:p w:rsidRDefault="00577C1C" w:rsidP="0065270D" w:rsidR="00577C1C" w:rsidRPr="0014455C">
      <w:pPr>
        <w:jc w:val="both"/>
      </w:pPr>
    </w:p>
    <w:p w:rsidRDefault="00935080" w:rsidP="009B6C6C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577C1C" w:rsidRPr="00577C1C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5. veljače </w:t>
      </w:r>
      <w:r w:rsidR="009B27C5" w:rsidRPr="009B27C5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577C1C" w:rsidP="00577C1C" w:rsidR="00577C1C" w:rsidRPr="00577C1C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B6C6C" w:rsidR="0097362D">
      <w:pPr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A6DC4" w:rsidP="00935080" w:rsidR="00EA6DC4">
      <w:pPr>
        <w:rPr>
          <w:b/>
          <w:bCs/>
        </w:rPr>
      </w:pPr>
    </w:p>
    <w:p w:rsidRDefault="00EA6DC4" w:rsidP="00935080" w:rsidR="00EA6DC4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DC1762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85044B">
        <w:rPr>
          <w:bCs/>
        </w:rPr>
        <w:t>i</w:t>
      </w:r>
      <w:r>
        <w:rPr>
          <w:bCs/>
        </w:rPr>
        <w:t xml:space="preserve"> upravitelj</w:t>
      </w:r>
      <w:r w:rsidR="0097362D">
        <w:rPr>
          <w:bCs/>
        </w:rPr>
        <w:t xml:space="preserve"> </w:t>
      </w:r>
      <w:r w:rsidR="00577C1C">
        <w:rPr>
          <w:bCs/>
        </w:rPr>
        <w:t xml:space="preserve">Zvonimir </w:t>
      </w:r>
      <w:proofErr w:type="spellStart"/>
      <w:r w:rsidR="00577C1C">
        <w:rPr>
          <w:bCs/>
        </w:rPr>
        <w:t>Močilac</w:t>
      </w:r>
      <w:proofErr w:type="spellEnd"/>
    </w:p>
    <w:p w:rsidRDefault="0023230F" w:rsidP="0023230F" w:rsidR="0023230F" w:rsidRPr="0023230F">
      <w:pPr>
        <w:numPr>
          <w:ilvl w:val="0"/>
          <w:numId w:val="3"/>
        </w:numPr>
        <w:jc w:val="both"/>
      </w:pPr>
      <w:r w:rsidRPr="0023230F">
        <w:t xml:space="preserve">mrežna </w:t>
      </w:r>
      <w:r>
        <w:t>stranica e-Oglasna ploča sudova</w:t>
      </w:r>
    </w:p>
    <w:sectPr w:rsidR="0023230F" w:rsidRPr="002323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29A" w:rsidR="00B8229A">
      <w:r>
        <w:separator/>
      </w:r>
    </w:p>
  </w:endnote>
  <w:endnote w:id="0" w:type="continuationSeparator">
    <w:p w:rsidRDefault="00B8229A" w:rsidR="00B82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29A" w:rsidR="00B8229A">
      <w:r>
        <w:separator/>
      </w:r>
    </w:p>
  </w:footnote>
  <w:footnote w:id="0" w:type="continuationSeparator">
    <w:p w:rsidRDefault="00B8229A" w:rsidR="00B822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A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6B22" w:rsidP="00E26734" w:rsidR="006E41C6">
    <w:pPr>
      <w:pStyle w:val="Zaglavlje"/>
      <w:jc w:val="right"/>
    </w:pPr>
    <w:r w:rsidRPr="005E6B22">
      <w:t>14 St-</w:t>
    </w:r>
    <w:r w:rsidR="00395CD1" w:rsidRPr="00395CD1">
      <w:t>356/16-3</w:t>
    </w:r>
    <w:r w:rsidR="00BB1A42">
      <w:t>2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FC29A7"/>
    <w:multiLevelType w:val="hybridMultilevel"/>
    <w:tmpl w:val="5322C6D4"/>
    <w:lvl w:tplc="2AB267E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8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7191C"/>
    <w:rsid w:val="00076DCE"/>
    <w:rsid w:val="000F7AD4"/>
    <w:rsid w:val="00102C43"/>
    <w:rsid w:val="00103D02"/>
    <w:rsid w:val="00104772"/>
    <w:rsid w:val="001273F9"/>
    <w:rsid w:val="001310F1"/>
    <w:rsid w:val="00141508"/>
    <w:rsid w:val="00145BB5"/>
    <w:rsid w:val="00146DA9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3230F"/>
    <w:rsid w:val="00257080"/>
    <w:rsid w:val="00257F37"/>
    <w:rsid w:val="002735C4"/>
    <w:rsid w:val="0027717E"/>
    <w:rsid w:val="00282387"/>
    <w:rsid w:val="002B4331"/>
    <w:rsid w:val="002C2CDE"/>
    <w:rsid w:val="002C4521"/>
    <w:rsid w:val="002E4642"/>
    <w:rsid w:val="002E7AB8"/>
    <w:rsid w:val="002F0865"/>
    <w:rsid w:val="002F7679"/>
    <w:rsid w:val="00337544"/>
    <w:rsid w:val="00340391"/>
    <w:rsid w:val="00361758"/>
    <w:rsid w:val="00395CD1"/>
    <w:rsid w:val="00397B57"/>
    <w:rsid w:val="003B010F"/>
    <w:rsid w:val="003C1E2F"/>
    <w:rsid w:val="003D3368"/>
    <w:rsid w:val="003D3B04"/>
    <w:rsid w:val="003D54C2"/>
    <w:rsid w:val="003D5822"/>
    <w:rsid w:val="003E6318"/>
    <w:rsid w:val="0040049C"/>
    <w:rsid w:val="00401E39"/>
    <w:rsid w:val="00417DFD"/>
    <w:rsid w:val="0044388A"/>
    <w:rsid w:val="00445CA2"/>
    <w:rsid w:val="00452631"/>
    <w:rsid w:val="004761A5"/>
    <w:rsid w:val="00481157"/>
    <w:rsid w:val="004868A7"/>
    <w:rsid w:val="00487089"/>
    <w:rsid w:val="004B5CB4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72FB9"/>
    <w:rsid w:val="00577C1C"/>
    <w:rsid w:val="005A1074"/>
    <w:rsid w:val="005A1517"/>
    <w:rsid w:val="005B41FF"/>
    <w:rsid w:val="005C72BB"/>
    <w:rsid w:val="005C7B02"/>
    <w:rsid w:val="005D2747"/>
    <w:rsid w:val="005E0DA8"/>
    <w:rsid w:val="005E6B22"/>
    <w:rsid w:val="005F0872"/>
    <w:rsid w:val="005F4DFA"/>
    <w:rsid w:val="00600837"/>
    <w:rsid w:val="00615983"/>
    <w:rsid w:val="00621B0F"/>
    <w:rsid w:val="0065270D"/>
    <w:rsid w:val="00652F6D"/>
    <w:rsid w:val="00656E4F"/>
    <w:rsid w:val="006D0E42"/>
    <w:rsid w:val="006D448E"/>
    <w:rsid w:val="006E41C6"/>
    <w:rsid w:val="006F42B0"/>
    <w:rsid w:val="0071666D"/>
    <w:rsid w:val="007224D7"/>
    <w:rsid w:val="00724A43"/>
    <w:rsid w:val="00725EE2"/>
    <w:rsid w:val="00766FD3"/>
    <w:rsid w:val="007747D7"/>
    <w:rsid w:val="007E652C"/>
    <w:rsid w:val="007F1BCA"/>
    <w:rsid w:val="0085044B"/>
    <w:rsid w:val="00860E56"/>
    <w:rsid w:val="008756C6"/>
    <w:rsid w:val="00880934"/>
    <w:rsid w:val="008B4753"/>
    <w:rsid w:val="008B670B"/>
    <w:rsid w:val="008C164B"/>
    <w:rsid w:val="008F3671"/>
    <w:rsid w:val="008F446A"/>
    <w:rsid w:val="00912CA9"/>
    <w:rsid w:val="00931E58"/>
    <w:rsid w:val="0093508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27C5"/>
    <w:rsid w:val="009B6C6C"/>
    <w:rsid w:val="009C1ECD"/>
    <w:rsid w:val="009F3B7C"/>
    <w:rsid w:val="00A152F2"/>
    <w:rsid w:val="00A5121F"/>
    <w:rsid w:val="00A537F1"/>
    <w:rsid w:val="00A74469"/>
    <w:rsid w:val="00AC78FC"/>
    <w:rsid w:val="00AD5F72"/>
    <w:rsid w:val="00AE693D"/>
    <w:rsid w:val="00B501F4"/>
    <w:rsid w:val="00B5309A"/>
    <w:rsid w:val="00B8229A"/>
    <w:rsid w:val="00BA2235"/>
    <w:rsid w:val="00BB1A42"/>
    <w:rsid w:val="00BB217D"/>
    <w:rsid w:val="00BC5EF2"/>
    <w:rsid w:val="00C07902"/>
    <w:rsid w:val="00C510B0"/>
    <w:rsid w:val="00C6476A"/>
    <w:rsid w:val="00C84F09"/>
    <w:rsid w:val="00C96DCA"/>
    <w:rsid w:val="00CA5197"/>
    <w:rsid w:val="00CC15DD"/>
    <w:rsid w:val="00CD0607"/>
    <w:rsid w:val="00CF024C"/>
    <w:rsid w:val="00CF60F5"/>
    <w:rsid w:val="00D00ECF"/>
    <w:rsid w:val="00D0409F"/>
    <w:rsid w:val="00D16A63"/>
    <w:rsid w:val="00D27143"/>
    <w:rsid w:val="00D5639E"/>
    <w:rsid w:val="00D62AE6"/>
    <w:rsid w:val="00D70C6E"/>
    <w:rsid w:val="00D70D53"/>
    <w:rsid w:val="00D910C5"/>
    <w:rsid w:val="00D93A5F"/>
    <w:rsid w:val="00DA0B76"/>
    <w:rsid w:val="00DC1762"/>
    <w:rsid w:val="00DC2194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65C8A"/>
    <w:rsid w:val="00E660B8"/>
    <w:rsid w:val="00E81D7B"/>
    <w:rsid w:val="00E9708C"/>
    <w:rsid w:val="00EA6DC4"/>
    <w:rsid w:val="00F14D32"/>
    <w:rsid w:val="00F25518"/>
    <w:rsid w:val="00F430B8"/>
    <w:rsid w:val="00F45962"/>
    <w:rsid w:val="00F570A8"/>
    <w:rsid w:val="00F570C0"/>
    <w:rsid w:val="00F601A2"/>
    <w:rsid w:val="00F60A3E"/>
    <w:rsid w:val="00F62E0F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Odlomakpopisa" w:type="paragraph">
    <w:name w:val="List Paragraph"/>
    <w:basedOn w:val="Normal"/>
    <w:uiPriority w:val="34"/>
    <w:qFormat/>
    <w:rsid w:val="00F25518"/>
    <w:pPr>
      <w:ind w:left="708"/>
    </w:pPr>
  </w:style>
  <w:style w:customStyle="true" w:styleId="TijelotekstaChar" w:type="character">
    <w:name w:val="Tijelo teksta Char"/>
    <w:link w:val="Tijeloteksta"/>
    <w:rsid w:val="00F255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1B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F1BC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F1BC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BC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BC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Odlomakpopisa" w:type="paragraph">
    <w:name w:val="List Paragraph"/>
    <w:basedOn w:val="Normal"/>
    <w:uiPriority w:val="34"/>
    <w:qFormat/>
    <w:rsid w:val="00F25518"/>
    <w:pPr>
      <w:ind w:left="708"/>
    </w:pPr>
  </w:style>
  <w:style w:customStyle="1" w:styleId="TijelotekstaChar" w:type="character">
    <w:name w:val="Tijelo teksta Char"/>
    <w:link w:val="Tijeloteksta"/>
    <w:rsid w:val="00F255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1B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F1BC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F1BC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BC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BC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St-356/2016-32</izvorni_sadrzaj>
    <derivirana_varijabla naziv="DomainObject.Oznaka_1">St-356/2016-32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2016.</izvorni_sadrzaj>
    <derivirana_varijabla naziv="DomainObject.Predmet.DatumRjesavanja_1">13.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
Tt-16/4936</izvorni_sadrzaj>
    <derivirana_varijabla naziv="DomainObject.Predmet.PrimjedbaSuca_1">SUBJEKT BRISAN RJEŠENJEM
Tt-16/4936</derivirana_varijabla>
  </DomainObject.Predmet.PrimjedbaSuca>
  <DomainObject.Predmet.ProtustrankaFormated>
    <izvorni_sadrzaj>  DUNAV GRADNJA d.o.o. za građenje i trgovinu</izvorni_sadrzaj>
    <derivirana_varijabla naziv="DomainObject.Predmet.ProtustrankaFormated_1">  DUNAV GRADNJA d.o.o. za građenje i trgovinu</derivirana_varijabla>
  </DomainObject.Predmet.ProtustrankaFormated>
  <DomainObject.Predmet.ProtustrankaFormatedOIB>
    <izvorni_sadrzaj>  DUNAV GRADNJA d.o.o. za građenje i trgovinu, OIB 61875589633</izvorni_sadrzaj>
    <derivirana_varijabla naziv="DomainObject.Predmet.ProtustrankaFormatedOIB_1">  DUNAV GRADNJA d.o.o. za građenje i trgovinu, OIB 61875589633</derivirana_varijabla>
  </DomainObject.Predmet.ProtustrankaFormatedOIB>
  <DomainObject.Predmet.ProtustrankaFormatedWithAdress>
    <izvorni_sadrzaj> DUNAV GRADNJA d.o.o. za građenje i trgovinu, Lijeva bara 6, 32000 Vukovar</izvorni_sadrzaj>
    <derivirana_varijabla naziv="DomainObject.Predmet.ProtustrankaFormatedWithAdress_1"> DUNAV GRADNJA d.o.o. za građenje i trgovinu, Lijeva bara 6, 32000 Vukovar</derivirana_varijabla>
  </DomainObject.Predmet.ProtustrankaFormatedWithAdress>
  <DomainObject.Predmet.ProtustrankaFormatedWithAdressOIB>
    <izvorni_sadrzaj> DUNAV GRADNJA d.o.o. za građenje i trgovinu, OIB 61875589633, Lijeva bara 6, 32000 Vukovar</izvorni_sadrzaj>
    <derivirana_varijabla naziv="DomainObject.Predmet.ProtustrankaFormatedWithAdressOIB_1"> DUNAV GRADNJA d.o.o. za građenje i trgovinu, OIB 61875589633, Lijeva bara 6, 32000 Vukovar</derivirana_varijabla>
  </DomainObject.Predmet.ProtustrankaFormatedWithAdressOIB>
  <DomainObject.Predmet.ProtustrankaWithAdress>
    <izvorni_sadrzaj>DUNAV GRADNJA d.o.o. za građenje i trgovinu Lijeva bara 6, 32000 Vukovar</izvorni_sadrzaj>
    <derivirana_varijabla naziv="DomainObject.Predmet.ProtustrankaWithAdress_1">DUNAV GRADNJA d.o.o. za građenje i trgovinu Lijeva bara 6, 32000 Vukovar</derivirana_varijabla>
  </DomainObject.Predmet.ProtustrankaWithAdress>
  <DomainObject.Predmet.ProtustrankaWithAdressOIB>
    <izvorni_sadrzaj>DUNAV GRADNJA d.o.o. za građenje i trgovinu, OIB 61875589633, Lijeva bara 6, 32000 Vukovar</izvorni_sadrzaj>
    <derivirana_varijabla naziv="DomainObject.Predmet.ProtustrankaWithAdressOIB_1">DUNAV GRADNJA d.o.o. za građenje i trgovinu, OIB 61875589633, Lijeva bara 6, 32000 Vukovar</derivirana_varijabla>
  </DomainObject.Predmet.ProtustrankaWithAdressOIB>
  <DomainObject.Predmet.ProtustrankaNazivFormated>
    <izvorni_sadrzaj>DUNAV GRADNJA d.o.o. za građenje i trgovinu</izvorni_sadrzaj>
    <derivirana_varijabla naziv="DomainObject.Predmet.ProtustrankaNazivFormated_1">DUNAV GRADNJA d.o.o. za građenje i trgovinu</derivirana_varijabla>
  </DomainObject.Predmet.ProtustrankaNazivFormated>
  <DomainObject.Predmet.ProtustrankaNazivFormatedOIB>
    <izvorni_sadrzaj>DUNAV GRADNJA d.o.o. za građenje i trgovinu, OIB 61875589633</izvorni_sadrzaj>
    <derivirana_varijabla naziv="DomainObject.Predmet.ProtustrankaNazivFormatedOIB_1">DUNAV GRADNJA d.o.o. za građenje i trgovinu, OIB 61875589633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SLAVONIE I BARANJE POREZNO MJESTO VUKOVAR</izvorni_sadrzaj>
    <derivirana_varijabla naziv="DomainObject.Predmet.StrankaFormated_1">  RH MF PU PODRUČNI URED SLAVONIE I BARANJE POREZNO MJESTO VUKOVAR</derivirana_varijabla>
  </DomainObject.Predmet.StrankaFormated>
  <DomainObject.Predmet.StrankaFormatedOIB>
    <izvorni_sadrzaj>  RH MF PU PODRUČNI URED SLAVONIE I BARANJE POREZNO MJESTO VUKOVAR, OIB 18683136487</izvorni_sadrzaj>
    <derivirana_varijabla naziv="DomainObject.Predmet.StrankaFormatedOIB_1">  RH MF PU PODRUČNI URED SLAVONIE I BARANJE POREZNO MJESTO VUKOVAR, OIB 18683136487</derivirana_varijabla>
  </DomainObject.Predmet.StrankaFormatedOIB>
  <DomainObject.Predmet.StrankaFormatedWithAdress>
    <izvorni_sadrzaj> RH MF PU PODRUČNI URED SLAVONIE I BARANJE POREZNO MJESTO VUKOVAR</izvorni_sadrzaj>
    <derivirana_varijabla naziv="DomainObject.Predmet.StrankaFormatedWithAdress_1"> RH MF PU PODRUČNI URED SLAVONIE I BARANJE POREZNO MJESTO VUKOVAR</derivirana_varijabla>
  </DomainObject.Predmet.StrankaFormatedWithAdress>
  <DomainObject.Predmet.StrankaFormatedWithAdressOIB>
    <izvorni_sadrzaj> RH MF PU PODRUČNI URED SLAVONIE I BARANJE POREZNO MJESTO VUKOVAR, OIB 18683136487</izvorni_sadrzaj>
    <derivirana_varijabla naziv="DomainObject.Predmet.StrankaFormatedWithAdressOIB_1"> RH MF PU PODRUČNI URED SLAVONIE I BARANJE POREZNO MJESTO VUKOVAR, OIB 18683136487</derivirana_varijabla>
  </DomainObject.Predmet.StrankaFormatedWithAdressOIB>
  <DomainObject.Predmet.StrankaWithAdress>
    <izvorni_sadrzaj>RH MF PU PODRUČNI URED SLAVONIE I BARANJE POREZNO MJESTO VUKOVAR </izvorni_sadrzaj>
    <derivirana_varijabla naziv="DomainObject.Predmet.StrankaWithAdress_1">RH MF PU PODRUČNI URED SLAVONIE I BARANJE POREZNO MJESTO VUKOVAR </derivirana_varijabla>
  </DomainObject.Predmet.StrankaWithAdress>
  <DomainObject.Predmet.StrankaWithAdressOIB>
    <izvorni_sadrzaj>RH MF PU PODRUČNI URED SLAVONIE I BARANJE POREZNO MJESTO VUKOVAR, OIB 18683136487</izvorni_sadrzaj>
    <derivirana_varijabla naziv="DomainObject.Predmet.StrankaWithAdressOIB_1">RH MF PU PODRUČNI URED SLAVONIE I BARANJE POREZNO MJESTO VUKOVAR, OIB 18683136487</derivirana_varijabla>
  </DomainObject.Predmet.StrankaWithAdressOIB>
  <DomainObject.Predmet.StrankaNazivFormated>
    <izvorni_sadrzaj>RH MF PU PODRUČNI URED SLAVONIE I BARANJE POREZNO MJESTO VUKOVAR</izvorni_sadrzaj>
    <derivirana_varijabla naziv="DomainObject.Predmet.StrankaNazivFormated_1">RH MF PU PODRUČNI URED SLAVONIE I BARANJE POREZNO MJESTO VUKOVAR</derivirana_varijabla>
  </DomainObject.Predmet.StrankaNazivFormated>
  <DomainObject.Predmet.StrankaNazivFormatedOIB>
    <izvorni_sadrzaj>RH MF PU PODRUČNI URED SLAVONIE I BARANJE POREZNO MJESTO VUKOVAR, OIB 18683136487</izvorni_sadrzaj>
    <derivirana_varijabla naziv="DomainObject.Predmet.StrankaNazivFormatedOIB_1">RH MF PU PODRUČNI URED SLAVONIE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SLAVONIE I BARANJE POREZNO MJESTO VUKOVAR</item>
    </izvorni_sadrzaj>
    <derivirana_varijabla naziv="DomainObject.Predmet.StrankaListFormated_1">
      <item>RH MF PU PODRUČNI URED SLAVONIE I BARANJE POREZNO MJESTO VUKOVAR</item>
    </derivirana_varijabla>
  </DomainObject.Predmet.StrankaListFormated>
  <DomainObject.Predmet.StrankaListFormatedOIB>
    <izvorni_sadrzaj>
      <item>RH MF PU PODRUČNI URED SLAVONIE I BARANJE POREZNO MJESTO VUKOVAR, OIB 18683136487</item>
    </izvorni_sadrzaj>
    <derivirana_varijabla naziv="DomainObject.Predmet.StrankaListFormatedOIB_1">
      <item>RH MF PU PODRUČNI URED SLAVONIE I BARANJE POREZNO MJESTO VUKOVAR, OIB 18683136487</item>
    </derivirana_varijabla>
  </DomainObject.Predmet.StrankaListFormatedOIB>
  <DomainObject.Predmet.StrankaListFormatedWithAdress>
    <izvorni_sadrzaj>
      <item>RH MF PU PODRUČNI URED SLAVONIE I BARANJE POREZNO MJESTO VUKOVAR</item>
    </izvorni_sadrzaj>
    <derivirana_varijabla naziv="DomainObject.Predmet.StrankaListFormatedWithAdress_1">
      <item>RH MF PU PODRUČNI URED SLAVONIE I BARANJE POREZNO MJESTO VUKOVAR</item>
    </derivirana_varijabla>
  </DomainObject.Predmet.StrankaListFormatedWithAdress>
  <DomainObject.Predmet.StrankaListFormatedWithAdressOIB>
    <izvorni_sadrzaj>
      <item>RH MF PU PODRUČNI URED SLAVONIE I BARANJE POREZNO MJESTO VUKOVAR, OIB 18683136487</item>
    </izvorni_sadrzaj>
    <derivirana_varijabla naziv="DomainObject.Predmet.StrankaListFormatedWithAdressOIB_1">
      <item>RH MF PU PODRUČNI URED SLAVONIE I BARANJE POREZNO MJESTO VUKOVAR, OIB 18683136487</item>
    </derivirana_varijabla>
  </DomainObject.Predmet.StrankaListFormatedWithAdressOIB>
  <DomainObject.Predmet.StrankaListNazivFormated>
    <izvorni_sadrzaj>
      <item>RH MF PU PODRUČNI URED SLAVONIE I BARANJE POREZNO MJESTO VUKOVAR</item>
    </izvorni_sadrzaj>
    <derivirana_varijabla naziv="DomainObject.Predmet.StrankaListNazivFormated_1">
      <item>RH MF PU PODRUČNI URED SLAVONIE I BARANJE POREZNO MJESTO VUKOVAR</item>
    </derivirana_varijabla>
  </DomainObject.Predmet.StrankaListNazivFormated>
  <DomainObject.Predmet.StrankaListNazivFormatedOIB>
    <izvorni_sadrzaj>
      <item>RH MF PU PODRUČNI URED SLAVONIE I BARANJE POREZNO MJESTO VUKOVAR, OIB 18683136487</item>
    </izvorni_sadrzaj>
    <derivirana_varijabla naziv="DomainObject.Predmet.StrankaListNazivFormatedOIB_1">
      <item>RH MF PU PODRUČNI URED SLAVONIE I BARANJE POREZNO MJESTO VUKOVAR, OIB 18683136487</item>
    </derivirana_varijabla>
  </DomainObject.Predmet.StrankaListNazivFormatedOIB>
  <DomainObject.Predmet.ProtuStrankaListFormated>
    <izvorni_sadrzaj>
      <item>DUNAV GRADNJA d.o.o. za građenje i trgovinu</item>
    </izvorni_sadrzaj>
    <derivirana_varijabla naziv="DomainObject.Predmet.ProtuStrankaListFormated_1">
      <item>DUNAV GRADNJA d.o.o. za građenje i trgovinu</item>
    </derivirana_varijabla>
  </DomainObject.Predmet.ProtuStrankaListFormated>
  <DomainObject.Predmet.ProtuStrankaListFormatedOIB>
    <izvorni_sadrzaj>
      <item>DUNAV GRADNJA d.o.o. za građenje i trgovinu, OIB 61875589633</item>
    </izvorni_sadrzaj>
    <derivirana_varijabla naziv="DomainObject.Predmet.ProtuStrankaListFormatedOIB_1">
      <item>DUNAV GRADNJA d.o.o. za građenje i trgovinu, OIB 61875589633</item>
    </derivirana_varijabla>
  </DomainObject.Predmet.ProtuStrankaListFormatedOIB>
  <DomainObject.Predmet.ProtuStrankaListFormatedWithAdress>
    <izvorni_sadrzaj>
      <item>DUNAV GRADNJA d.o.o. za građenje i trgovinu, Lijeva bara 6, 32000 Vukovar</item>
    </izvorni_sadrzaj>
    <derivirana_varijabla naziv="DomainObject.Predmet.ProtuStrankaListFormatedWithAdress_1">
      <item>DUNAV GRADNJA d.o.o. za građenje i trgovinu, Lijeva bara 6, 32000 Vukovar</item>
    </derivirana_varijabla>
  </DomainObject.Predmet.ProtuStrankaListFormatedWithAdress>
  <DomainObject.Predmet.ProtuStrankaListFormatedWithAdressOIB>
    <izvorni_sadrzaj>
      <item>DUNAV GRADNJA d.o.o. za građenje i trgovinu, OIB 61875589633, Lijeva bara 6, 32000 Vukovar</item>
    </izvorni_sadrzaj>
    <derivirana_varijabla naziv="DomainObject.Predmet.ProtuStrankaListFormatedWithAdressOIB_1">
      <item>DUNAV GRADNJA d.o.o. za građenje i trgovinu, OIB 61875589633, Lijeva bara 6, 32000 Vukovar</item>
    </derivirana_varijabla>
  </DomainObject.Predmet.ProtuStrankaListFormatedWithAdressOIB>
  <DomainObject.Predmet.ProtuStrankaListNazivFormated>
    <izvorni_sadrzaj>
      <item>DUNAV GRADNJA d.o.o. za građenje i trgovinu</item>
    </izvorni_sadrzaj>
    <derivirana_varijabla naziv="DomainObject.Predmet.ProtuStrankaListNazivFormated_1">
      <item>DUNAV GRADNJA d.o.o. za građenje i trgovinu</item>
    </derivirana_varijabla>
  </DomainObject.Predmet.ProtuStrankaListNazivFormated>
  <DomainObject.Predmet.ProtuStrankaListNazivFormatedOIB>
    <izvorni_sadrzaj>
      <item>DUNAV GRADNJA d.o.o. za građenje i trgovinu, OIB 61875589633</item>
    </izvorni_sadrzaj>
    <derivirana_varijabla naziv="DomainObject.Predmet.ProtuStrankaListNazivFormatedOIB_1">
      <item>DUNAV GRADNJA d.o.o. za građenje i trgovinu, OIB 61875589633</item>
    </derivirana_varijabla>
  </DomainObject.Predmet.ProtuStrankaListNazivFormatedOIB>
  <DomainObject.Predmet.OstaliListFormated>
    <izvorni_sadrzaj>
      <item>Zvonimir Močilac</item>
      <item>ŽDO GUO Vukovar</item>
      <item>Branko Božić</item>
    </izvorni_sadrzaj>
    <derivirana_varijabla naziv="DomainObject.Predmet.OstaliListFormated_1">
      <item>Zvonimir Močilac</item>
      <item>ŽDO GUO Vukovar</item>
      <item>Branko Božić</item>
    </derivirana_varijabla>
  </DomainObject.Predmet.OstaliListFormated>
  <DomainObject.Predmet.OstaliListFormatedOIB>
    <izvorni_sadrzaj>
      <item>Zvonimir Močilac, OIB 95935171001</item>
      <item>ŽDO GUO Vukovar</item>
      <item>Branko Božić, OIB 66008344112</item>
    </izvorni_sadrzaj>
    <derivirana_varijabla naziv="DomainObject.Predmet.OstaliListFormatedOIB_1">
      <item>Zvonimir Močilac, OIB 95935171001</item>
      <item>ŽDO GUO Vukovar</item>
      <item>Branko Božić, OIB 66008344112</item>
    </derivirana_varijabla>
  </DomainObject.Predmet.OstaliListFormatedOIB>
  <DomainObject.Predmet.OstaliListFormatedWithAdress>
    <izvorni_sadrzaj>
      <item>Zvonimir Močilac, Nas. A. Hebranga 7/2, 35000 Slavonski Brod</item>
      <item>ŽDO GUO Vukovar</item>
      <item>Branko Božić, Lijeva bara 6, 32000 Vukovar</item>
    </izvorni_sadrzaj>
    <derivirana_varijabla naziv="DomainObject.Predmet.OstaliListFormatedWithAdress_1">
      <item>Zvonimir Močilac, Nas. A. Hebranga 7/2, 35000 Slavonski Brod</item>
      <item>ŽDO GUO Vukovar</item>
      <item>Branko Božić, Lijeva bara 6, 32000 Vukovar</item>
    </derivirana_varijabla>
  </DomainObject.Predmet.OstaliListFormatedWithAdress>
  <DomainObject.Predmet.OstaliListFormatedWithAdressOIB>
    <izvorni_sadrzaj>
      <item>Zvonimir Močilac, OIB 95935171001, Nas. A. Hebranga 7/2, 35000 Slavonski Brod</item>
      <item>ŽDO GUO Vukovar</item>
      <item>Branko Božić, OIB 66008344112, Lijeva bara 6, 32000 Vukovar</item>
    </izvorni_sadrzaj>
    <derivirana_varijabla naziv="DomainObject.Predmet.OstaliListFormatedWithAdressOIB_1">
      <item>Zvonimir Močilac, OIB 95935171001, Nas. A. Hebranga 7/2, 35000 Slavonski Brod</item>
      <item>ŽDO GUO Vukovar</item>
      <item>Branko Božić, OIB 66008344112, Lijeva bara 6, 32000 Vukovar</item>
    </derivirana_varijabla>
  </DomainObject.Predmet.OstaliListFormatedWithAdressOIB>
  <DomainObject.Predmet.OstaliListNazivFormated>
    <izvorni_sadrzaj>
      <item>Zvonimir Močilac</item>
      <item>ŽDO GUO Vukovar</item>
      <item>Branko Božić</item>
    </izvorni_sadrzaj>
    <derivirana_varijabla naziv="DomainObject.Predmet.OstaliListNazivFormated_1">
      <item>Zvonimir Močilac</item>
      <item>ŽDO GUO Vukovar</item>
      <item>Branko Božić</item>
    </derivirana_varijabla>
  </DomainObject.Predmet.OstaliListNazivFormated>
  <DomainObject.Predmet.OstaliListNazivFormatedOIB>
    <izvorni_sadrzaj>
      <item>Zvonimir Močilac, OIB 95935171001</item>
      <item>ŽDO GUO Vukovar</item>
      <item>Branko Božić, OIB 66008344112</item>
    </izvorni_sadrzaj>
    <derivirana_varijabla naziv="DomainObject.Predmet.OstaliListNazivFormatedOIB_1">
      <item>Zvonimir Močilac, OIB 95935171001</item>
      <item>ŽDO GUO Vukovar</item>
      <item>Branko Božić, OIB 66008344112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St-356/2016-32</izvorni_sadrzaj>
    <derivirana_varijabla naziv="DomainObject.PoslovniBrojDokumenta_1">St-356/2016-32</derivirana_varijabla>
  </DomainObject.PoslovniBrojDokumenta>
  <DomainObject.Predmet.StrankaIDrugi>
    <izvorni_sadrzaj>RH MF PU PODRUČNI URED SLAVONIE I BARANJE POREZNO MJESTO VUKOVAR</izvorni_sadrzaj>
    <derivirana_varijabla naziv="DomainObject.Predmet.StrankaIDrugi_1">RH MF PU PODRUČNI URED SLAVONIE I BARANJE POREZNO MJESTO VUKOVAR</derivirana_varijabla>
  </DomainObject.Predmet.StrankaIDrugi>
  <DomainObject.Predmet.ProtustrankaIDrugi>
    <izvorni_sadrzaj>DUNAV GRADNJA d.o.o. za građenje i trgovinu</izvorni_sadrzaj>
    <derivirana_varijabla naziv="DomainObject.Predmet.ProtustrankaIDrugi_1">DUNAV GRADNJA d.o.o. za građenje i trgovinu</derivirana_varijabla>
  </DomainObject.Predmet.ProtustrankaIDrugi>
  <DomainObject.Predmet.StrankaIDrugiAdressOIB>
    <izvorni_sadrzaj>RH MF PU PODRUČNI URED SLAVONIE I BARANJE POREZNO MJESTO VUKOVAR, OIB 18683136487</izvorni_sadrzaj>
    <derivirana_varijabla naziv="DomainObject.Predmet.StrankaIDrugiAdressOIB_1">RH MF PU PODRUČNI URED SLAVONIE I BARANJE POREZNO MJESTO VUKOVAR, OIB 18683136487</derivirana_varijabla>
  </DomainObject.Predmet.StrankaIDrugiAdressOIB>
  <DomainObject.Predmet.ProtustrankaIDrugiAdressOIB>
    <izvorni_sadrzaj>DUNAV GRADNJA d.o.o. za građenje i trgovinu, OIB 61875589633, Lijeva bara 6, 32000 Vukovar</izvorni_sadrzaj>
    <derivirana_varijabla naziv="DomainObject.Predmet.ProtustrankaIDrugiAdressOIB_1">DUNAV GRADNJA d.o.o. za građenje i trgovinu, OIB 61875589633, Lijeva bara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2016.</izvorni_sadrzaj>
    <derivirana_varijabla naziv="DomainObject.Predmet.OdlukaRjesenje.DatumDonosenjaOdluke_1">13. svibnja 2016.</derivirana_varijabla>
  </DomainObject.Predmet.OdlukaRjesenje.DatumDonosenjaOdluke>
  <DomainObject.Predmet.OdlukaRjesenje.DatumPravomocnosti>
    <izvorni_sadrzaj>30. svibnja 2016.</izvorni_sadrzaj>
    <derivirana_varijabla naziv="DomainObject.Predmet.OdlukaRjesenje.DatumPravomocnosti_1">30. svibnja 2016.</derivirana_varijabla>
  </DomainObject.Predmet.OdlukaRjesenje.DatumPravomocnosti>
  <DomainObject.Predmet.OdlukaRjesenje.Oznaka>
    <izvorni_sadrzaj>St-356/2016-16</izvorni_sadrzaj>
    <derivirana_varijabla naziv="DomainObject.Predmet.OdlukaRjesenje.Oznaka_1">St-356/2016-16</derivirana_varijabla>
  </DomainObject.Predmet.OdlukaRjesenje.Oznaka>
  <DomainObject.Predmet.SudioniciListNaziv>
    <izvorni_sadrzaj>
      <item>DUNAV GRADNJA d.o.o. za građenje i trgovinu</item>
      <item>RH MF PU PODRUČNI URED SLAVONIE I BARANJE POREZNO MJESTO VUKOVAR</item>
      <item>Zvonimir Močilac</item>
      <item>ŽDO GUO Vukovar</item>
      <item>Branko Božić</item>
    </izvorni_sadrzaj>
    <derivirana_varijabla naziv="DomainObject.Predmet.SudioniciListNaziv_1">
      <item>DUNAV GRADNJA d.o.o. za građenje i trgovinu</item>
      <item>RH MF PU PODRUČNI URED SLAVONIE I BARANJE POREZNO MJESTO VUKOVAR</item>
      <item>Zvonimir Močilac</item>
      <item>ŽDO GUO Vukovar</item>
      <item>Branko Božić</item>
    </derivirana_varijabla>
  </DomainObject.Predmet.SudioniciListNaziv>
  <DomainObject.Predmet.SudioniciListAdressOIB>
    <izvorni_sadrzaj>
      <item>DUNAV GRADNJA d.o.o. za građenje i trgovinu, OIB 61875589633, Lijeva bara 6,32000 Vukovar</item>
      <item>RH MF PU PODRUČNI URED SLAVONIE I BARANJE POREZNO MJESTO VUKOVAR, OIB 18683136487</item>
      <item>Zvonimir Močilac, OIB 95935171001, Nas. A. Hebranga 7/2,35000 Slavonski Brod</item>
      <item>ŽDO GUO Vukovar</item>
      <item>Branko Božić, OIB 66008344112, Lijeva bara 6,32000 Vukovar</item>
    </izvorni_sadrzaj>
    <derivirana_varijabla naziv="DomainObject.Predmet.SudioniciListAdressOIB_1">
      <item>DUNAV GRADNJA d.o.o. za građenje i trgovinu, OIB 61875589633, Lijeva bara 6,32000 Vukovar</item>
      <item>RH MF PU PODRUČNI URED SLAVONIE I BARANJE POREZNO MJESTO VUKOVAR, OIB 18683136487</item>
      <item>Zvonimir Močilac, OIB 95935171001, Nas. A. Hebranga 7/2,35000 Slavonski Brod</item>
      <item>ŽDO GUO Vukovar</item>
      <item>Branko Božić, OIB 66008344112, Lijeva bara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61875589633</item>
      <item>, OIB 18683136487</item>
      <item>, OIB 95935171001</item>
      <item>, OIB null</item>
      <item>, OIB 66008344112</item>
    </izvorni_sadrzaj>
    <derivirana_varijabla naziv="DomainObject.Predmet.SudioniciListNazivOIB_1">
      <item>, OIB 61875589633</item>
      <item>, OIB 18683136487</item>
      <item>, OIB 95935171001</item>
      <item>, OIB null</item>
      <item>, OIB 66008344112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330</properties:Words>
  <properties:Characters>1879</properties:Characters>
  <properties:Lines>61</properties:Lines>
  <properties:Paragraphs>23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2018-01-11T12:55:00Z</dcterms:created>
  <dc:creator>banka</dc:creator>
  <cp:lastModifiedBy>Elizabeta Đeke</cp:lastModifiedBy>
  <cp:lastPrinted>2018-01-11T13:02:00Z</cp:lastPrinted>
  <dcterms:modified xmlns:xsi="http://www.w3.org/2001/XMLSchema-instance" xsi:type="dcterms:W3CDTF">2018-02-05T10:09:00Z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St-356/2016-32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