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c68563c" w14:textId="c68563c">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192D17">
        <w:t>1915</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192D17">
        <w:t>SREBRNI VJETAR j.d.o.o., OIB: 67116589660, Sesvete, Ulica Ljudevita Posavskog 27B</w:t>
      </w:r>
      <w:r w:rsidR="00F02376">
        <w:t xml:space="preserve">, </w:t>
      </w:r>
      <w:r w:rsidR="002D4E8A">
        <w:t>20</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192D17" w:rsidR="00192D17">
        <w:t>SREBRNI VJETAR j.d.o.o., OIB: 67116589660, Sesvete, Ulica Ljudevita Posavskog 27B</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192D17">
        <w:t>Denisu Ćibariću iz Sesveta, Ulica Ljudevita Posavskog 27B, OIB: 94909706243</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w:t>
      </w:r>
      <w:r w:rsidR="00192D17">
        <w:t>11</w:t>
      </w:r>
      <w:r w:rsidRPr="00494A60">
        <w:t xml:space="preserve">. </w:t>
      </w:r>
      <w:r w:rsidR="002D4E8A">
        <w:t>rujna</w:t>
      </w:r>
      <w:r w:rsidRPr="00494A60">
        <w:t xml:space="preserve"> 2019. u </w:t>
      </w:r>
      <w:r w:rsidR="00192D17">
        <w:t>9</w:t>
      </w:r>
      <w:r w:rsidR="008F29B0">
        <w:t>.</w:t>
      </w:r>
      <w:r w:rsidR="00192D17">
        <w:t>30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8918F0" w:rsidP="00F02376" w:rsidRDefault="008918F0">
      <w:pPr>
        <w:jc w:val="both"/>
      </w:pPr>
    </w:p>
    <w:p w:rsidRPr="00494A60" w:rsidR="008918F0" w:rsidP="008918F0" w:rsidRDefault="008918F0">
      <w:pPr>
        <w:ind w:firstLine="708"/>
        <w:jc w:val="both"/>
      </w:pPr>
      <w:r w:rsidRPr="008918F0">
        <w:t>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192D17">
        <w:t>2. kolovoza</w:t>
      </w:r>
      <w:r w:rsidRPr="00494A60">
        <w:t xml:space="preserve"> 2019. dužnik u Očevidniku redoslijeda osnova za plaćanje imao evidentirane neizvršene osnove za plaćanje u neprekinutom razdoblju od 120 dana, u ukupnom iznosu od </w:t>
      </w:r>
      <w:r w:rsidR="00192D17">
        <w:t>24</w:t>
      </w:r>
      <w:r w:rsidR="008F29B0">
        <w:t>.</w:t>
      </w:r>
      <w:r w:rsidR="00192D17">
        <w:t>791</w:t>
      </w:r>
      <w:r w:rsidR="008F29B0">
        <w:t>,</w:t>
      </w:r>
      <w:r w:rsidR="00192D17">
        <w:t>51</w:t>
      </w:r>
      <w:r w:rsidRPr="00494A60">
        <w:t xml:space="preserve"> kn, te </w:t>
      </w:r>
      <w:r w:rsidR="00192D17">
        <w:t>dvoje</w:t>
      </w:r>
      <w:r w:rsidR="008F29B0">
        <w:t xml:space="preserve"> </w:t>
      </w:r>
      <w:r w:rsidRPr="00494A60">
        <w:t>zaposlen</w:t>
      </w:r>
      <w:r w:rsidR="00192D17">
        <w:t>ih</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7C4248" w:rsidR="007C4248">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2D4E8A">
        <w:t>20</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D84C63">
          <w:rPr>
            <w:noProof/>
          </w:rPr>
          <w:t>1</w:t>
        </w:r>
        <w:r>
          <w:fldChar w:fldCharType="end"/>
        </w:r>
      </w:p>
    </w:sdtContent>
  </w:sdt>
  <w:p w:rsidR="0008074E" w:rsidRDefault="00D84C63">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192D17"/>
    <w:rsid w:val="002D4E8A"/>
    <w:rsid w:val="00464311"/>
    <w:rsid w:val="00494A60"/>
    <w:rsid w:val="00526090"/>
    <w:rsid w:val="007C4248"/>
    <w:rsid w:val="008918F0"/>
    <w:rsid w:val="008F29B0"/>
    <w:rsid w:val="009826D4"/>
    <w:rsid w:val="00AD0851"/>
    <w:rsid w:val="00D84C63"/>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D84C63"/>
    <w:rPr>
      <w:color w:val="808080"/>
      <w:bdr w:val="none" w:color="auto" w:sz="0" w:space="0"/>
      <w:shd w:val="clear" w:color="auto" w:fill="auto"/>
    </w:rPr>
  </w:style>
  <w:style w:type="character" w:styleId="eSPISCCParagraphDefaultFont" w:customStyle="true">
    <w:name w:val="eSPIS_CC_Paragraph Default Font"/>
    <w:basedOn w:val="Zadanifontodlomka"/>
    <w:rsid w:val="00D84C6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84C63"/>
    <w:rPr>
      <w:bdr w:val="none" w:color="auto" w:sz="0" w:space="0"/>
      <w:shd w:val="clear" w:color="auto" w:fill="FFFFCC"/>
      <w:lang w:val="hr-HR"/>
    </w:rPr>
  </w:style>
  <w:style w:type="character" w:styleId="PozadinaSvijetloCrvena" w:customStyle="true">
    <w:name w:val="Pozadina_SvijetloCrvena"/>
    <w:basedOn w:val="eSPISCCParagraphDefaultFont"/>
    <w:rsid w:val="00D84C6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84C6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D84C63"/>
    <w:rPr>
      <w:color w:val="808080"/>
      <w:bdr w:color="auto" w:space="0" w:sz="0" w:val="none"/>
      <w:shd w:color="auto" w:fill="auto" w:val="clear"/>
    </w:rPr>
  </w:style>
  <w:style w:customStyle="1" w:styleId="eSPISCCParagraphDefaultFont" w:type="character">
    <w:name w:val="eSPIS_CC_Paragraph Default Font"/>
    <w:basedOn w:val="Zadanifontodlomka"/>
    <w:rsid w:val="00D84C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4C63"/>
    <w:rPr>
      <w:bdr w:color="auto" w:space="0" w:sz="0" w:val="none"/>
      <w:shd w:color="auto" w:fill="FFFFCC" w:val="clear"/>
      <w:lang w:val="hr-HR"/>
    </w:rPr>
  </w:style>
  <w:style w:customStyle="1" w:styleId="PozadinaSvijetloCrvena" w:type="character">
    <w:name w:val="Pozadina_SvijetloCrvena"/>
    <w:basedOn w:val="eSPISCCParagraphDefaultFont"/>
    <w:rsid w:val="00D84C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4C6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kolovoza 2019.</izvorni_sadrzaj>
    <derivirana_varijabla naziv="DomainObject.Predmet.DatumIzradeOptuznogAkta_1">6. kolovoza 2019.</derivirana_varijabla>
  </DomainObject.Predmet.DatumIzradeOptuznogAkta>
  <DomainObject.Predmet.DatumIzradeOptuznogAktaFormated>
    <izvorni_sadrzaj>6.8.2019.</izvorni_sadrzaj>
    <derivirana_varijabla naziv="DomainObject.Predmet.DatumIzradeOptuznogAktaFormated_1">6.8.2019.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kolovoza 2019.</izvorni_sadrzaj>
    <derivirana_varijabla naziv="DomainObject.Predmet.DatumPrimitkaOptuznogAkta_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St-1915/2019</izvorni_sadrzaj>
    <derivirana_varijabla naziv="DomainObject.Predmet.OznakaBroj_1">St-1915/2019</derivirana_varijabla>
  </DomainObject.Predmet.OznakaBroj>
  <DomainObject.Predmet.OznakaBrojOptuznogAkta>
    <izvorni_sadrzaj>04-06-19-3346</izvorni_sadrzaj>
    <derivirana_varijabla naziv="DomainObject.Predmet.OznakaBrojOptuznogAkta_1">04-06-19-3346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SREBRNI VJETAR j.d.o.o. za usluge</izvorni_sadrzaj>
    <derivirana_varijabla naziv="DomainObject.Predmet.ProtustrankaFormated_1">  SREBRNI VJETAR j.d.o.o. za usluge</derivirana_varijabla>
  </DomainObject.Predmet.ProtustrankaFormated>
  <DomainObject.Predmet.ProtustrankaFormatedOIB>
    <izvorni_sadrzaj>  SREBRNI VJETAR j.d.o.o. za usluge, OIB 67116589660</izvorni_sadrzaj>
    <derivirana_varijabla naziv="DomainObject.Predmet.ProtustrankaFormatedOIB_1">  SREBRNI VJETAR j.d.o.o. za usluge, OIB 67116589660</derivirana_varijabla>
  </DomainObject.Predmet.ProtustrankaFormatedOIB>
  <DomainObject.Predmet.ProtustrankaFormatedWithAdress>
    <izvorni_sadrzaj> SREBRNI VJETAR j.d.o.o. za usluge, Ulica Ljudevita Posavskog 27 B, 10360 Sesvete</izvorni_sadrzaj>
    <derivirana_varijabla naziv="DomainObject.Predmet.ProtustrankaFormatedWithAdress_1"> SREBRNI VJETAR j.d.o.o. za usluge, Ulica Ljudevita Posavskog 27 B, 10360 Sesvete</derivirana_varijabla>
  </DomainObject.Predmet.ProtustrankaFormatedWithAdress>
  <DomainObject.Predmet.ProtustrankaFormatedWithAdressOIB>
    <izvorni_sadrzaj> SREBRNI VJETAR j.d.o.o. za usluge, OIB 67116589660, Ulica Ljudevita Posavskog 27 B, 10360 Sesvete</izvorni_sadrzaj>
    <derivirana_varijabla naziv="DomainObject.Predmet.ProtustrankaFormatedWithAdressOIB_1"> SREBRNI VJETAR j.d.o.o. za usluge, OIB 67116589660, Ulica Ljudevita Posavskog 27 B, 10360 Sesvete</derivirana_varijabla>
  </DomainObject.Predmet.ProtustrankaFormatedWithAdressOIB>
  <DomainObject.Predmet.ProtustrankaWithAdress>
    <izvorni_sadrzaj>SREBRNI VJETAR j.d.o.o. za usluge Ulica Ljudevita Posavskog 27 B, 10360 Sesvete</izvorni_sadrzaj>
    <derivirana_varijabla naziv="DomainObject.Predmet.ProtustrankaWithAdress_1">SREBRNI VJETAR j.d.o.o. za usluge Ulica Ljudevita Posavskog 27 B, 10360 Sesvete</derivirana_varijabla>
  </DomainObject.Predmet.ProtustrankaWithAdress>
  <DomainObject.Predmet.ProtustrankaWithAdressOIB>
    <izvorni_sadrzaj>SREBRNI VJETAR j.d.o.o. za usluge, OIB 67116589660, Ulica Ljudevita Posavskog 27 B, 10360 Sesvete</izvorni_sadrzaj>
    <derivirana_varijabla naziv="DomainObject.Predmet.ProtustrankaWithAdressOIB_1">SREBRNI VJETAR j.d.o.o. za usluge, OIB 67116589660, Ulica Ljudevita Posavskog 27 B, 10360 Sesvete</derivirana_varijabla>
  </DomainObject.Predmet.ProtustrankaWithAdressOIB>
  <DomainObject.Predmet.ProtustrankaNazivFormated>
    <izvorni_sadrzaj>SREBRNI VJETAR j.d.o.o. za usluge</izvorni_sadrzaj>
    <derivirana_varijabla naziv="DomainObject.Predmet.ProtustrankaNazivFormated_1">SREBRNI VJETAR j.d.o.o. za usluge</derivirana_varijabla>
  </DomainObject.Predmet.ProtustrankaNazivFormated>
  <DomainObject.Predmet.ProtustrankaNazivFormatedOIB>
    <izvorni_sadrzaj>SREBRNI VJETAR j.d.o.o. za usluge, OIB 67116589660</izvorni_sadrzaj>
    <derivirana_varijabla naziv="DomainObject.Predmet.ProtustrankaNazivFormatedOIB_1">SREBRNI VJETAR j.d.o.o. za usluge, OIB 67116589660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SREBRNI VJETAR j.d.o.o. za usluge</item>
    </izvorni_sadrzaj>
    <derivirana_varijabla naziv="DomainObject.Predmet.ProtuStrankaListFormated_1">
      <item>SREBRNI VJETAR j.d.o.o. za usluge</item>
    </derivirana_varijabla>
  </DomainObject.Predmet.ProtuStrankaListFormated>
  <DomainObject.Predmet.ProtuStrankaListFormatedOIB>
    <izvorni_sadrzaj>
      <item>SREBRNI VJETAR j.d.o.o. za usluge, OIB 67116589660</item>
    </izvorni_sadrzaj>
    <derivirana_varijabla naziv="DomainObject.Predmet.ProtuStrankaListFormatedOIB_1">
      <item>SREBRNI VJETAR j.d.o.o. za usluge, OIB 67116589660</item>
    </derivirana_varijabla>
  </DomainObject.Predmet.ProtuStrankaListFormatedOIB>
  <DomainObject.Predmet.ProtuStrankaListFormatedWithAdress>
    <izvorni_sadrzaj>
      <item>SREBRNI VJETAR j.d.o.o. za usluge, Ulica Ljudevita Posavskog 27 B, 10360 Sesvete</item>
    </izvorni_sadrzaj>
    <derivirana_varijabla naziv="DomainObject.Predmet.ProtuStrankaListFormatedWithAdress_1">
      <item>SREBRNI VJETAR j.d.o.o. za usluge, Ulica Ljudevita Posavskog 27 B, 10360 Sesvete</item>
    </derivirana_varijabla>
  </DomainObject.Predmet.ProtuStrankaListFormatedWithAdress>
  <DomainObject.Predmet.ProtuStrankaListFormatedWithAdressOIB>
    <izvorni_sadrzaj>
      <item>SREBRNI VJETAR j.d.o.o. za usluge, OIB 67116589660, Ulica Ljudevita Posavskog 27 B, 10360 Sesvete</item>
    </izvorni_sadrzaj>
    <derivirana_varijabla naziv="DomainObject.Predmet.ProtuStrankaListFormatedWithAdressOIB_1">
      <item>SREBRNI VJETAR j.d.o.o. za usluge, OIB 67116589660, Ulica Ljudevita Posavskog 27 B, 10360 Sesvete</item>
    </derivirana_varijabla>
  </DomainObject.Predmet.ProtuStrankaListFormatedWithAdressOIB>
  <DomainObject.Predmet.ProtuStrankaListNazivFormated>
    <izvorni_sadrzaj>
      <item>SREBRNI VJETAR j.d.o.o. za usluge</item>
    </izvorni_sadrzaj>
    <derivirana_varijabla naziv="DomainObject.Predmet.ProtuStrankaListNazivFormated_1">
      <item>SREBRNI VJETAR j.d.o.o. za usluge</item>
    </derivirana_varijabla>
  </DomainObject.Predmet.ProtuStrankaListNazivFormated>
  <DomainObject.Predmet.ProtuStrankaListNazivFormatedOIB>
    <izvorni_sadrzaj>
      <item>SREBRNI VJETAR j.d.o.o. za usluge, OIB 67116589660</item>
    </izvorni_sadrzaj>
    <derivirana_varijabla naziv="DomainObject.Predmet.ProtuStrankaListNazivFormatedOIB_1">
      <item>SREBRNI VJETAR j.d.o.o. za usluge, OIB 67116589660</item>
    </derivirana_varijabla>
  </DomainObject.Predmet.ProtuStrankaListNazivFormatedOIB>
  <DomainObject.Predmet.OstaliListFormated>
    <izvorni_sadrzaj>
      <item>Denis Ćibarić</item>
      <item>Addiko Bank d.d.</item>
      <item>Raiffeisenbank Austria d.d</item>
    </izvorni_sadrzaj>
    <derivirana_varijabla naziv="DomainObject.Predmet.OstaliListFormated_1">
      <item>Denis Ćibarić</item>
      <item>Addiko Bank d.d.</item>
      <item>Raiffeisenbank Austria d.d</item>
    </derivirana_varijabla>
  </DomainObject.Predmet.OstaliListFormated>
  <DomainObject.Predmet.OstaliListFormatedOIB>
    <izvorni_sadrzaj>
      <item>Denis Ćibarić, OIB 94909706243</item>
      <item>Addiko Bank d.d.</item>
      <item>Raiffeisenbank Austria d.d</item>
    </izvorni_sadrzaj>
    <derivirana_varijabla naziv="DomainObject.Predmet.OstaliListFormatedOIB_1">
      <item>Denis Ćibarić, OIB 94909706243</item>
      <item>Addiko Bank d.d.</item>
      <item>Raiffeisenbank Austria d.d</item>
    </derivirana_varijabla>
  </DomainObject.Predmet.OstaliListFormatedOIB>
  <DomainObject.Predmet.OstaliListFormatedWithAdress>
    <izvorni_sadrzaj>
      <item>Denis Ćibarić, Ljudevita Posavskog 27/B, 10360 Sesvete</item>
      <item>Addiko Bank d.d., Slavonska avenija 6, 10000 Zagreb</item>
      <item>Raiffeisenbank Austria d.d, Magazinska cesta 69, 10000 Zagreb</item>
    </izvorni_sadrzaj>
    <derivirana_varijabla naziv="DomainObject.Predmet.OstaliListFormatedWithAdress_1">
      <item>Denis Ćibarić, Ljudevita Posavskog 27/B, 10360 Sesvete</item>
      <item>Addiko Bank d.d., Slavonska avenija 6, 10000 Zagreb</item>
      <item>Raiffeisenbank Austria d.d, Magazinska cesta 69, 10000 Zagreb</item>
    </derivirana_varijabla>
  </DomainObject.Predmet.OstaliListFormatedWithAdress>
  <DomainObject.Predmet.OstaliListFormatedWithAdressOIB>
    <izvorni_sadrzaj>
      <item>Denis Ćibarić, OIB 94909706243, Ljudevita Posavskog 27/B, 10360 Sesvete</item>
      <item>Addiko Bank d.d., Slavonska avenija 6, 10000 Zagreb</item>
      <item>Raiffeisenbank Austria d.d, Magazinska cesta 69, 10000 Zagreb</item>
    </izvorni_sadrzaj>
    <derivirana_varijabla naziv="DomainObject.Predmet.OstaliListFormatedWithAdressOIB_1">
      <item>Denis Ćibarić, OIB 94909706243, Ljudevita Posavskog 27/B, 10360 Sesvete</item>
      <item>Addiko Bank d.d., Slavonska avenija 6, 10000 Zagreb</item>
      <item>Raiffeisenbank Austria d.d, Magazinska cesta 69, 10000 Zagreb</item>
    </derivirana_varijabla>
  </DomainObject.Predmet.OstaliListFormatedWithAdressOIB>
  <DomainObject.Predmet.OstaliListNazivFormated>
    <izvorni_sadrzaj>
      <item>Denis Ćibarić</item>
      <item>Addiko Bank d.d.</item>
      <item>Raiffeisenbank Austria d.d</item>
    </izvorni_sadrzaj>
    <derivirana_varijabla naziv="DomainObject.Predmet.OstaliListNazivFormated_1">
      <item>Denis Ćibarić</item>
      <item>Addiko Bank d.d.</item>
      <item>Raiffeisenbank Austria d.d</item>
    </derivirana_varijabla>
  </DomainObject.Predmet.OstaliListNazivFormated>
  <DomainObject.Predmet.OstaliListNazivFormatedOIB>
    <izvorni_sadrzaj>
      <item>Denis Ćibarić, OIB 94909706243</item>
      <item>Addiko Bank d.d.</item>
      <item>Raiffeisenbank Austria d.d</item>
    </izvorni_sadrzaj>
    <derivirana_varijabla naziv="DomainObject.Predmet.OstaliListNazivFormatedOIB_1">
      <item>Denis Ćibarić, OIB 94909706243</item>
      <item>Addiko Bank d.d.</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SREBRNI VJETAR j.d.o.o. za usluge</izvorni_sadrzaj>
    <derivirana_varijabla naziv="DomainObject.Predmet.ProtustrankaIDrugi_1">SREBRNI VJETAR j.d.o.o.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SREBRNI VJETAR j.d.o.o. za usluge, OIB 67116589660, Ulica Ljudevita Posavskog 27 B, 10360 Sesvete</izvorni_sadrzaj>
    <derivirana_varijabla naziv="DomainObject.Predmet.ProtustrankaIDrugiAdressOIB_1">SREBRNI VJETAR j.d.o.o. za usluge, OIB 67116589660, Ulica Ljudevita Posavskog 27 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SREBRNI VJETAR j.d.o.o. za usluge</item>
      <item>Financijska agencija</item>
      <item>Denis Ćibarić</item>
      <item>Addiko Bank d.d.</item>
      <item>Raiffeisenbank Austria d.d</item>
    </izvorni_sadrzaj>
    <derivirana_varijabla naziv="DomainObject.Predmet.SudioniciListNaziv_1">
      <item>SREBRNI VJETAR j.d.o.o. za usluge</item>
      <item>Financijska agencija</item>
      <item>Denis Ćibarić</item>
      <item>Addiko Bank d.d.</item>
      <item>Raiffeisenbank Austria d.d</item>
    </derivirana_varijabla>
  </DomainObject.Predmet.SudioniciListNaziv>
  <DomainObject.Predmet.SudioniciListAdressOIB>
    <izvorni_sadrzaj>
      <item>SREBRNI VJETAR j.d.o.o. za usluge, OIB 67116589660, Ulica Ljudevita Posavskog 27 B,10360 Sesvete</item>
      <item>Financijska agencija, OIB 85821130368, TRG SVIBANJSKIH ŽRTAVA 1995. 1,10000 Zagreb</item>
      <item>Denis Ćibarić, OIB 94909706243, Ljudevita Posavskog 27/B,10360 Sesvete</item>
      <item>Addiko Bank d.d., Slavonska avenija 6,10000 Zagreb</item>
      <item>Raiffeisenbank Austria d.d, Magazinska cesta 69,10000 Zagreb</item>
    </izvorni_sadrzaj>
    <derivirana_varijabla naziv="DomainObject.Predmet.SudioniciListAdressOIB_1">
      <item>SREBRNI VJETAR j.d.o.o. za usluge, OIB 67116589660, Ulica Ljudevita Posavskog 27 B,10360 Sesvete</item>
      <item>Financijska agencija, OIB 85821130368, TRG SVIBANJSKIH ŽRTAVA 1995. 1,10000 Zagreb</item>
      <item>Denis Ćibarić, OIB 94909706243, Ljudevita Posavskog 27/B,10360 Sesvete</item>
      <item>Addiko Bank d.d., Slavonska avenija 6,10000 Zagreb</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67116589660</item>
      <item>, OIB 85821130368</item>
      <item>, OIB 94909706243</item>
      <item>, OIB null</item>
      <item>, OIB null</item>
    </izvorni_sadrzaj>
    <derivirana_varijabla naziv="DomainObject.Predmet.SudioniciListNazivOIB_1">
      <item>, OIB 67116589660</item>
      <item>, OIB 85821130368</item>
      <item>, OIB 94909706243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898</properties:Words>
  <properties:Characters>4660</properties:Characters>
  <properties:Lines>125</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2019-08-19T12:24:00Z</dcterms:created>
  <dc:creator>Danijela Uzelac</dc:creator>
  <cp:lastModifiedBy>Katarina Franjić</cp:lastModifiedBy>
  <dcterms:modified xmlns:xsi="http://www.w3.org/2001/XMLSchema-instance" xsi:type="dcterms:W3CDTF">2019-08-20T09:24:00Z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(st-1915-19 1. rješenje prethodni.docx)</vt:lpwstr>
  </prop:property>
  <prop:property fmtid="{D5CDD505-2E9C-101B-9397-08002B2CF9AE}" pid="4" name="CC_coloring">
    <vt:bool>false</vt:bool>
  </prop:property>
  <prop:property fmtid="{D5CDD505-2E9C-101B-9397-08002B2CF9AE}" pid="5" name="BrojStranica">
    <vt:i4>3</vt:i4>
  </prop:property>
</prop:Properties>
</file>