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97a6" w14:paraId="d9c97a6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037040">
        <w:rPr>
          <w:rStyle w:val="Strong"/>
          <w:b w:val="false"/>
        </w:rPr>
        <w:t>112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37040">
        <w:t>UDRUGA ZA OČUVANJE TRADICIJE I PRIRODNOG OKOLIŠA ZELENI PLETER</w:t>
      </w:r>
      <w:r w:rsidR="00C75AC9">
        <w:t xml:space="preserve">, </w:t>
      </w:r>
      <w:r w:rsidR="00037040">
        <w:t>Zagreb, Varićakova 3, Registarski broj</w:t>
      </w:r>
      <w:r w:rsidR="00C36AFE">
        <w:t xml:space="preserve">: </w:t>
      </w:r>
      <w:r w:rsidR="00037040">
        <w:t>21010777</w:t>
      </w:r>
      <w:r w:rsidR="00C36AFE">
        <w:t xml:space="preserve">, OIB: </w:t>
      </w:r>
      <w:r w:rsidR="00037040">
        <w:t>69989578280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37040">
        <w:t>UDRUGA ZA OČUVANJE TRADICIJE I PRIRODNOG OKOLIŠA ZELENI PLETER, Zagreb, Varićakova 3, Registarski broj: 21010777, OIB: 69989578280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37040">
        <w:t>27.012</w:t>
      </w:r>
      <w:r w:rsidR="009E6046">
        <w:t>,</w:t>
      </w:r>
      <w:r w:rsidR="00037040">
        <w:t>80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37040">
        <w:t>112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040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4A71"/>
    <w:rsid w:val="009C670C"/>
    <w:rsid w:val="009E0CD5"/>
    <w:rsid w:val="009E5D6D"/>
    <w:rsid w:val="009E6046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9C4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9C4A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9C4A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A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A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9C4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9C4A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9C4A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A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A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ZA OČUVANJE TRADICIJE I PRIRODNOG OKOLIŠA ZELENI PLETER</izvorni_sadrzaj>
    <derivirana_varijabla naziv="DomainObject.Predmet.ProtustrankaFormated_1">  UDRUGA ZA OČUVANJE TRADICIJE I PRIRODNOG OKOLIŠA ZELENI PLETER</derivirana_varijabla>
  </DomainObject.Predmet.ProtustrankaFormated>
  <DomainObject.Predmet.ProtustrankaFormatedOIB>
    <izvorni_sadrzaj>  UDRUGA ZA OČUVANJE TRADICIJE I PRIRODNOG OKOLIŠA ZELENI PLETER, OIB 69989578280</izvorni_sadrzaj>
    <derivirana_varijabla naziv="DomainObject.Predmet.ProtustrankaFormatedOIB_1">  UDRUGA ZA OČUVANJE TRADICIJE I PRIRODNOG OKOLIŠA ZELENI PLETER, OIB 69989578280</derivirana_varijabla>
  </DomainObject.Predmet.ProtustrankaFormatedOIB>
  <DomainObject.Predmet.ProtustrankaFormatedWithAdress>
    <izvorni_sadrzaj> UDRUGA ZA OČUVANJE TRADICIJE I PRIRODNOG OKOLIŠA ZELENI PLETER, Varićakova 3, 10000 Zagreb</izvorni_sadrzaj>
    <derivirana_varijabla naziv="DomainObject.Predmet.ProtustrankaFormatedWithAdress_1"> UDRUGA ZA OČUVANJE TRADICIJE I PRIRODNOG OKOLIŠA ZELENI PLETER, Varićakova 3, 10000 Zagreb</derivirana_varijabla>
  </DomainObject.Predmet.ProtustrankaFormatedWithAdress>
  <DomainObject.Predmet.ProtustrankaFormatedWithAdressOIB>
    <izvorni_sadrzaj> UDRUGA ZA OČUVANJE TRADICIJE I PRIRODNOG OKOLIŠA ZELENI PLETER, OIB 69989578280, Varićakova 3, 10000 Zagreb</izvorni_sadrzaj>
    <derivirana_varijabla naziv="DomainObject.Predmet.ProtustrankaFormatedWithAdressOIB_1"> UDRUGA ZA OČUVANJE TRADICIJE I PRIRODNOG OKOLIŠA ZELENI PLETER, OIB 69989578280, Varićakova 3, 10000 Zagreb</derivirana_varijabla>
  </DomainObject.Predmet.ProtustrankaFormatedWithAdressOIB>
  <DomainObject.Predmet.ProtustrankaWithAdress>
    <izvorni_sadrzaj>UDRUGA ZA OČUVANJE TRADICIJE I PRIRODNOG OKOLIŠA ZELENI PLETER Varićakova 3, 10000 Zagreb</izvorni_sadrzaj>
    <derivirana_varijabla naziv="DomainObject.Predmet.ProtustrankaWithAdress_1">UDRUGA ZA OČUVANJE TRADICIJE I PRIRODNOG OKOLIŠA ZELENI PLETER Varićakova 3, 10000 Zagreb</derivirana_varijabla>
  </DomainObject.Predmet.ProtustrankaWithAdress>
  <DomainObject.Predmet.ProtustrankaWithAdressOIB>
    <izvorni_sadrzaj>UDRUGA ZA OČUVANJE TRADICIJE I PRIRODNOG OKOLIŠA ZELENI PLETER, OIB 69989578280, Varićakova 3, 10000 Zagreb</izvorni_sadrzaj>
    <derivirana_varijabla naziv="DomainObject.Predmet.ProtustrankaWithAdressOIB_1">UDRUGA ZA OČUVANJE TRADICIJE I PRIRODNOG OKOLIŠA ZELENI PLETER, OIB 69989578280, Varićakova 3, 10000 Zagreb</derivirana_varijabla>
  </DomainObject.Predmet.ProtustrankaWithAdressOIB>
  <DomainObject.Predmet.ProtustrankaNazivFormated>
    <izvorni_sadrzaj>UDRUGA ZA OČUVANJE TRADICIJE I PRIRODNOG OKOLIŠA ZELENI PLETER</izvorni_sadrzaj>
    <derivirana_varijabla naziv="DomainObject.Predmet.ProtustrankaNazivFormated_1">UDRUGA ZA OČUVANJE TRADICIJE I PRIRODNOG OKOLIŠA ZELENI PLETER</derivirana_varijabla>
  </DomainObject.Predmet.ProtustrankaNazivFormated>
  <DomainObject.Predmet.ProtustrankaNazivFormatedOIB>
    <izvorni_sadrzaj>UDRUGA ZA OČUVANJE TRADICIJE I PRIRODNOG OKOLIŠA ZELENI PLETER, OIB 69989578280</izvorni_sadrzaj>
    <derivirana_varijabla naziv="DomainObject.Predmet.ProtustrankaNazivFormatedOIB_1">UDRUGA ZA OČUVANJE TRADICIJE I PRIRODNOG OKOLIŠA ZELENI PLETER, OIB 69989578280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TRADICIJE I PRIRODNOG OKOLIŠA ZELENI PLETER</item>
    </izvorni_sadrzaj>
    <derivirana_varijabla naziv="DomainObject.Predmet.ProtuStrankaListFormated_1">
      <item>UDRUGA ZA OČUVANJE TRADICIJE I PRIRODNOG OKOLIŠA ZELENI PLETER</item>
    </derivirana_varijabla>
  </DomainObject.Predmet.ProtuStrankaListFormated>
  <DomainObject.Predmet.ProtuStrankaListFormatedOIB>
    <izvorni_sadrzaj>
      <item>UDRUGA ZA OČUVANJE TRADICIJE I PRIRODNOG OKOLIŠA ZELENI PLETER, OIB 69989578280</item>
    </izvorni_sadrzaj>
    <derivirana_varijabla naziv="DomainObject.Predmet.ProtuStrankaListFormatedOIB_1">
      <item>UDRUGA ZA OČUVANJE TRADICIJE I PRIRODNOG OKOLIŠA ZELENI PLETER, OIB 69989578280</item>
    </derivirana_varijabla>
  </DomainObject.Predmet.ProtuStrankaListFormatedOIB>
  <DomainObject.Predmet.ProtuStrankaListFormatedWithAdress>
    <izvorni_sadrzaj>
      <item>UDRUGA ZA OČUVANJE TRADICIJE I PRIRODNOG OKOLIŠA ZELENI PLETER, Varićakova 3, 10000 Zagreb</item>
    </izvorni_sadrzaj>
    <derivirana_varijabla naziv="DomainObject.Predmet.ProtuStrankaListFormatedWithAdress_1">
      <item>UDRUGA ZA OČUVANJE TRADICIJE I PRIRODNOG OKOLIŠA ZELENI PLETER, Varićakova 3, 10000 Zagreb</item>
    </derivirana_varijabla>
  </DomainObject.Predmet.ProtuStrankaListFormatedWithAdress>
  <DomainObject.Predmet.ProtuStrankaListFormatedWithAdressOIB>
    <izvorni_sadrzaj>
      <item>UDRUGA ZA OČUVANJE TRADICIJE I PRIRODNOG OKOLIŠA ZELENI PLETER, OIB 69989578280, Varićakova 3, 10000 Zagreb</item>
    </izvorni_sadrzaj>
    <derivirana_varijabla naziv="DomainObject.Predmet.ProtuStrankaListFormatedWithAdressOIB_1">
      <item>UDRUGA ZA OČUVANJE TRADICIJE I PRIRODNOG OKOLIŠA ZELENI PLETER, OIB 69989578280, Varićakova 3, 10000 Zagreb</item>
    </derivirana_varijabla>
  </DomainObject.Predmet.ProtuStrankaListFormatedWithAdressOIB>
  <DomainObject.Predmet.ProtuStrankaListNazivFormated>
    <izvorni_sadrzaj>
      <item>UDRUGA ZA OČUVANJE TRADICIJE I PRIRODNOG OKOLIŠA ZELENI PLETER</item>
    </izvorni_sadrzaj>
    <derivirana_varijabla naziv="DomainObject.Predmet.ProtuStrankaListNazivFormated_1">
      <item>UDRUGA ZA OČUVANJE TRADICIJE I PRIRODNOG OKOLIŠA ZELENI PLETER</item>
    </derivirana_varijabla>
  </DomainObject.Predmet.ProtuStrankaListNazivFormated>
  <DomainObject.Predmet.ProtuStrankaListNazivFormatedOIB>
    <izvorni_sadrzaj>
      <item>UDRUGA ZA OČUVANJE TRADICIJE I PRIRODNOG OKOLIŠA ZELENI PLETER, OIB 69989578280</item>
    </izvorni_sadrzaj>
    <derivirana_varijabla naziv="DomainObject.Predmet.ProtuStrankaListNazivFormatedOIB_1">
      <item>UDRUGA ZA OČUVANJE TRADICIJE I PRIRODNOG OKOLIŠA ZELENI PLETER, OIB 69989578280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TRADICIJE I PRIRODNOG OKOLIŠA ZELENI PLETER</izvorni_sadrzaj>
    <derivirana_varijabla naziv="DomainObject.Predmet.ProtustrankaIDrugi_1">UDRUGA ZA OČUVANJE TRADICIJE I PRIRODNOG OKOLIŠA ZELENI PLETER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OČUVANJE TRADICIJE I PRIRODNOG OKOLIŠA ZELENI PLETER, OIB 69989578280, Varićakova 3, 10000 Zagreb</izvorni_sadrzaj>
    <derivirana_varijabla naziv="DomainObject.Predmet.ProtustrankaIDrugiAdressOIB_1">UDRUGA ZA OČUVANJE TRADICIJE I PRIRODNOG OKOLIŠA ZELENI PLETER, OIB 69989578280, Varićakova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TRADICIJE I PRIRODNOG OKOLIŠA ZELENI PLETER</item>
      <item>FINA Regionalni centar Zagreb</item>
    </izvorni_sadrzaj>
    <derivirana_varijabla naziv="DomainObject.Predmet.SudioniciListNaziv_1">
      <item>UDRUGA ZA OČUVANJE TRADICIJE I PRIRODNOG OKOLIŠA ZELENI PLETER</item>
      <item>FINA Regionalni centar Zagreb</item>
    </derivirana_varijabla>
  </DomainObject.Predmet.SudioniciListNaziv>
  <DomainObject.Predmet.SudioniciListAdressOIB>
    <izvorni_sadrzaj>
      <item>UDRUGA ZA OČUVANJE TRADICIJE I PRIRODNOG OKOLIŠA ZELENI PLETER, OIB 69989578280, Varićakova 3,10000 Zagreb</item>
      <item>FINA Regionalni centar Zagreb, OIB 85821130368, Trg svibanjskih žrtava 1995. br. 1,10000 Zagreb</item>
    </izvorni_sadrzaj>
    <derivirana_varijabla naziv="DomainObject.Predmet.SudioniciListAdressOIB_1">
      <item>UDRUGA ZA OČUVANJE TRADICIJE I PRIRODNOG OKOLIŠA ZELENI PLETER, OIB 69989578280, Varićakova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69989578280</item>
      <item>, OIB 85821130368</item>
    </izvorni_sadrzaj>
    <derivirana_varijabla naziv="DomainObject.Predmet.SudioniciListNazivOIB_1">
      <item>, OIB 69989578280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B3909-C822-40E4-8B55-0C7076EB3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2112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2017-02-03T10:34:00Z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2017-02-03T10:34:00Z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