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63f075c" w14:textId="63f075c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061F8">
        <w:t>1323</w:t>
      </w:r>
      <w:r w:rsidR="00714B8F">
        <w:t>/2019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8010EC">
        <w:t xml:space="preserve"> i 104/17</w:t>
      </w:r>
      <w:r>
        <w:t>)</w:t>
      </w:r>
      <w:r w:rsidR="008155EE">
        <w:t>,</w:t>
      </w:r>
      <w:r>
        <w:t xml:space="preserve"> dana </w:t>
      </w:r>
      <w:r w:rsidR="00E70CB5">
        <w:t xml:space="preserve"> </w:t>
      </w:r>
      <w:r w:rsidR="00E35DC0">
        <w:t>5</w:t>
      </w:r>
      <w:r w:rsidR="001F58F2">
        <w:t>.</w:t>
      </w:r>
      <w:r w:rsidRPr="001F58F2" w:rsidR="005112E5">
        <w:t xml:space="preserve"> </w:t>
      </w:r>
      <w:r w:rsidR="00E70CB5">
        <w:t>rujna</w:t>
      </w:r>
      <w:r w:rsidRPr="001F58F2" w:rsidR="00F60614">
        <w:t xml:space="preserve"> </w:t>
      </w:r>
      <w:r w:rsidRPr="001F58F2"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r w:rsidR="00E061F8">
        <w:t>AMBROZ FOOD jednostavno društvo s ograničenom odgovornošću za usluge, OIB: 56422965650, Zagreb, Ilica 63/5</w:t>
      </w:r>
      <w:r w:rsidR="009471F2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061F8">
        <w:t>32</w:t>
      </w:r>
      <w:r w:rsidR="001E6672">
        <w:t>.</w:t>
      </w:r>
      <w:r w:rsidR="00E061F8">
        <w:t>260</w:t>
      </w:r>
      <w:r w:rsidR="001E6672">
        <w:t>,</w:t>
      </w:r>
      <w:r w:rsidR="00E061F8">
        <w:t>94</w:t>
      </w:r>
      <w:r w:rsidR="001E6672">
        <w:t xml:space="preserve"> </w:t>
      </w:r>
      <w:r w:rsidR="00ED77FC">
        <w:t>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E35DC0">
        <w:t>5</w:t>
      </w:r>
      <w:r w:rsidR="005112E5">
        <w:t xml:space="preserve">. </w:t>
      </w:r>
      <w:r w:rsidR="00E70CB5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E061F8">
      <w:t>1323</w:t>
    </w:r>
    <w:r w:rsidR="00714B8F">
      <w:t>/2019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26E86"/>
    <w:rsid w:val="00044738"/>
    <w:rsid w:val="0005211C"/>
    <w:rsid w:val="000950E4"/>
    <w:rsid w:val="000A79DA"/>
    <w:rsid w:val="000C239B"/>
    <w:rsid w:val="000C411C"/>
    <w:rsid w:val="000D2EAE"/>
    <w:rsid w:val="000E0AD9"/>
    <w:rsid w:val="00114EAD"/>
    <w:rsid w:val="00122B99"/>
    <w:rsid w:val="0012468D"/>
    <w:rsid w:val="00185571"/>
    <w:rsid w:val="00186492"/>
    <w:rsid w:val="001D0C53"/>
    <w:rsid w:val="001D3860"/>
    <w:rsid w:val="001E50FB"/>
    <w:rsid w:val="001E6672"/>
    <w:rsid w:val="001F58F2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8246E"/>
    <w:rsid w:val="003D35F9"/>
    <w:rsid w:val="003D5EF6"/>
    <w:rsid w:val="003E3A15"/>
    <w:rsid w:val="003E5D1C"/>
    <w:rsid w:val="003F786A"/>
    <w:rsid w:val="00413610"/>
    <w:rsid w:val="00413F4C"/>
    <w:rsid w:val="00472805"/>
    <w:rsid w:val="00483EEB"/>
    <w:rsid w:val="00496578"/>
    <w:rsid w:val="00497AC2"/>
    <w:rsid w:val="004A2197"/>
    <w:rsid w:val="004B337A"/>
    <w:rsid w:val="004F3962"/>
    <w:rsid w:val="005112E5"/>
    <w:rsid w:val="00527EBD"/>
    <w:rsid w:val="0053446F"/>
    <w:rsid w:val="0055722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14B8F"/>
    <w:rsid w:val="00753680"/>
    <w:rsid w:val="00782503"/>
    <w:rsid w:val="00786AE3"/>
    <w:rsid w:val="007A6607"/>
    <w:rsid w:val="007B13A4"/>
    <w:rsid w:val="007B3F34"/>
    <w:rsid w:val="007B5AFD"/>
    <w:rsid w:val="007C7891"/>
    <w:rsid w:val="007C789D"/>
    <w:rsid w:val="007D5A5D"/>
    <w:rsid w:val="007E717E"/>
    <w:rsid w:val="008010EC"/>
    <w:rsid w:val="008155EE"/>
    <w:rsid w:val="00860308"/>
    <w:rsid w:val="008613BD"/>
    <w:rsid w:val="00863025"/>
    <w:rsid w:val="00871F01"/>
    <w:rsid w:val="008749D8"/>
    <w:rsid w:val="008818B3"/>
    <w:rsid w:val="008A376B"/>
    <w:rsid w:val="008D19B9"/>
    <w:rsid w:val="008E28F7"/>
    <w:rsid w:val="008E739B"/>
    <w:rsid w:val="00920CA0"/>
    <w:rsid w:val="009419D8"/>
    <w:rsid w:val="009471F2"/>
    <w:rsid w:val="00966EED"/>
    <w:rsid w:val="009F3FBC"/>
    <w:rsid w:val="00A00EAF"/>
    <w:rsid w:val="00A433F9"/>
    <w:rsid w:val="00A623D2"/>
    <w:rsid w:val="00A71431"/>
    <w:rsid w:val="00AC4528"/>
    <w:rsid w:val="00AD027A"/>
    <w:rsid w:val="00B418E5"/>
    <w:rsid w:val="00B53A01"/>
    <w:rsid w:val="00B77D67"/>
    <w:rsid w:val="00B82F18"/>
    <w:rsid w:val="00BC6476"/>
    <w:rsid w:val="00BD2F8B"/>
    <w:rsid w:val="00C50013"/>
    <w:rsid w:val="00C62AC1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57B7B"/>
    <w:rsid w:val="00D66226"/>
    <w:rsid w:val="00DA66D4"/>
    <w:rsid w:val="00DC126D"/>
    <w:rsid w:val="00E061F8"/>
    <w:rsid w:val="00E35DC0"/>
    <w:rsid w:val="00E70CB5"/>
    <w:rsid w:val="00EC3302"/>
    <w:rsid w:val="00ED2B04"/>
    <w:rsid w:val="00ED6AA8"/>
    <w:rsid w:val="00ED77FC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D5E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5EF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5EF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5EF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5EF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5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E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St-1323/2019</izvorni_sadrzaj>
    <derivirana_varijabla naziv="DomainObject.Predmet.OznakaBroj_1">St-1323/2019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AMBROZ FOOD jednostavno društvo s ograničenom odgovornošću za usluge</izvorni_sadrzaj>
    <derivirana_varijabla naziv="DomainObject.Predmet.ProtustrankaFormated_1">  AMBROZ FOOD jednostavno društvo s ograničenom odgovornošću za usluge</derivirana_varijabla>
  </DomainObject.Predmet.ProtustrankaFormated>
  <DomainObject.Predmet.ProtustrankaFormatedOIB>
    <izvorni_sadrzaj>  AMBROZ FOOD jednostavno društvo s ograničenom odgovornošću za usluge, OIB 56422965650</izvorni_sadrzaj>
    <derivirana_varijabla naziv="DomainObject.Predmet.ProtustrankaFormatedOIB_1">  AMBROZ FOOD jednostavno društvo s ograničenom odgovornošću za usluge, OIB 56422965650</derivirana_varijabla>
  </DomainObject.Predmet.ProtustrankaFormatedOIB>
  <DomainObject.Predmet.ProtustrankaFormatedWithAdress>
    <izvorni_sadrzaj> AMBROZ FOOD jednostavno društvo s ograničenom odgovornošću za usluge, Ilica 63/5, 10000 Zagreb</izvorni_sadrzaj>
    <derivirana_varijabla naziv="DomainObject.Predmet.ProtustrankaFormatedWithAdress_1"> AMBROZ FOOD jednostavno društvo s ograničenom odgovornošću za usluge, Ilica 63/5, 10000 Zagreb</derivirana_varijabla>
  </DomainObject.Predmet.ProtustrankaFormatedWithAdress>
  <DomainObject.Predmet.ProtustrankaFormatedWithAdressOIB>
    <izvorni_sadrzaj> AMBROZ FOOD jednostavno društvo s ograničenom odgovornošću za usluge, OIB 56422965650, Ilica 63/5, 10000 Zagreb</izvorni_sadrzaj>
    <derivirana_varijabla naziv="DomainObject.Predmet.ProtustrankaFormatedWithAdressOIB_1"> AMBROZ FOOD jednostavno društvo s ograničenom odgovornošću za usluge, OIB 56422965650, Ilica 63/5, 10000 Zagreb</derivirana_varijabla>
  </DomainObject.Predmet.ProtustrankaFormatedWithAdressOIB>
  <DomainObject.Predmet.ProtustrankaWithAdress>
    <izvorni_sadrzaj>AMBROZ FOOD jednostavno društvo s ograničenom odgovornošću za usluge Ilica 63/5, 10000 Zagreb</izvorni_sadrzaj>
    <derivirana_varijabla naziv="DomainObject.Predmet.ProtustrankaWithAdress_1">AMBROZ FOOD jednostavno društvo s ograničenom odgovornošću za usluge Ilica 63/5, 10000 Zagreb</derivirana_varijabla>
  </DomainObject.Predmet.ProtustrankaWithAdress>
  <DomainObject.Predmet.ProtustrankaWithAdressOIB>
    <izvorni_sadrzaj>AMBROZ FOOD jednostavno društvo s ograničenom odgovornošću za usluge, OIB 56422965650, Ilica 63/5, 10000 Zagreb</izvorni_sadrzaj>
    <derivirana_varijabla naziv="DomainObject.Predmet.ProtustrankaWithAdressOIB_1">AMBROZ FOOD jednostavno društvo s ograničenom odgovornošću za usluge, OIB 56422965650, Ilica 63/5, 10000 Zagreb</derivirana_varijabla>
  </DomainObject.Predmet.ProtustrankaWithAdressOIB>
  <DomainObject.Predmet.ProtustrankaNazivFormated>
    <izvorni_sadrzaj>AMBROZ FOOD jednostavno društvo s ograničenom odgovornošću za usluge</izvorni_sadrzaj>
    <derivirana_varijabla naziv="DomainObject.Predmet.ProtustrankaNazivFormated_1">AMBROZ FOOD jednostavno društvo s ograničenom odgovornošću za usluge</derivirana_varijabla>
  </DomainObject.Predmet.ProtustrankaNazivFormated>
  <DomainObject.Predmet.ProtustrankaNazivFormatedOIB>
    <izvorni_sadrzaj>AMBROZ FOOD jednostavno društvo s ograničenom odgovornošću za usluge, OIB 56422965650</izvorni_sadrzaj>
    <derivirana_varijabla naziv="DomainObject.Predmet.ProtustrankaNazivFormatedOIB_1">AMBROZ FOOD jednostavno društvo s ograničenom odgovornošću za usluge, OIB 56422965650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AMBROZ FOOD jednostavno društvo s ograničenom odgovornošću za usluge</item>
    </izvorni_sadrzaj>
    <derivirana_varijabla naziv="DomainObject.Predmet.ProtuStrankaListFormated_1">
      <item>AMBROZ FOOD jednostavno društvo s ograničenom odgovornošću za usluge</item>
    </derivirana_varijabla>
  </DomainObject.Predmet.ProtuStrankaListFormated>
  <DomainObject.Predmet.ProtuStrankaListFormatedOIB>
    <izvorni_sadrzaj>
      <item>AMBROZ FOOD jednostavno društvo s ograničenom odgovornošću za usluge, OIB 56422965650</item>
    </izvorni_sadrzaj>
    <derivirana_varijabla naziv="DomainObject.Predmet.ProtuStrankaListFormatedOIB_1">
      <item>AMBROZ FOOD jednostavno društvo s ograničenom odgovornošću za usluge, OIB 56422965650</item>
    </derivirana_varijabla>
  </DomainObject.Predmet.ProtuStrankaListFormatedOIB>
  <DomainObject.Predmet.ProtuStrankaListFormatedWithAdress>
    <izvorni_sadrzaj>
      <item>AMBROZ FOOD jednostavno društvo s ograničenom odgovornošću za usluge, Ilica 63/5, 10000 Zagreb</item>
    </izvorni_sadrzaj>
    <derivirana_varijabla naziv="DomainObject.Predmet.ProtuStrankaListFormatedWithAdress_1">
      <item>AMBROZ FOOD jednostavno društvo s ograničenom odgovornošću za usluge, Ilica 63/5, 10000 Zagreb</item>
    </derivirana_varijabla>
  </DomainObject.Predmet.ProtuStrankaListFormatedWithAdress>
  <DomainObject.Predmet.ProtuStrankaListFormatedWithAdressOIB>
    <izvorni_sadrzaj>
      <item>AMBROZ FOOD jednostavno društvo s ograničenom odgovornošću za usluge, OIB 56422965650, Ilica 63/5, 10000 Zagreb</item>
    </izvorni_sadrzaj>
    <derivirana_varijabla naziv="DomainObject.Predmet.ProtuStrankaListFormatedWithAdressOIB_1">
      <item>AMBROZ FOOD jednostavno društvo s ograničenom odgovornošću za usluge, OIB 56422965650, Ilica 63/5, 10000 Zagreb</item>
    </derivirana_varijabla>
  </DomainObject.Predmet.ProtuStrankaListFormatedWithAdressOIB>
  <DomainObject.Predmet.ProtuStrankaListNazivFormated>
    <izvorni_sadrzaj>
      <item>AMBROZ FOOD jednostavno društvo s ograničenom odgovornošću za usluge</item>
    </izvorni_sadrzaj>
    <derivirana_varijabla naziv="DomainObject.Predmet.ProtuStrankaListNazivFormated_1">
      <item>AMBROZ FOOD jednostavno društvo s ograničenom odgovornošću za usluge</item>
    </derivirana_varijabla>
  </DomainObject.Predmet.ProtuStrankaListNazivFormated>
  <DomainObject.Predmet.ProtuStrankaListNazivFormatedOIB>
    <izvorni_sadrzaj>
      <item>AMBROZ FOOD jednostavno društvo s ograničenom odgovornošću za usluge, OIB 56422965650</item>
    </izvorni_sadrzaj>
    <derivirana_varijabla naziv="DomainObject.Predmet.ProtuStrankaListNazivFormatedOIB_1">
      <item>AMBROZ FOOD jednostavno društvo s ograničenom odgovornošću za usluge, OIB 56422965650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AMBROZ FOOD jednostavno društvo s ograničenom odgovornošću za usluge</izvorni_sadrzaj>
    <derivirana_varijabla naziv="DomainObject.Predmet.ProtustrankaIDrugi_1">AMBROZ FOOD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AMBROZ FOOD jednostavno društvo s ograničenom odgovornošću za usluge, OIB 56422965650, Ilica 63/5, 10000 Zagreb</izvorni_sadrzaj>
    <derivirana_varijabla naziv="DomainObject.Predmet.ProtustrankaIDrugiAdressOIB_1">AMBROZ FOOD jednostavno društvo s ograničenom odgovornošću za usluge, OIB 56422965650, Ilica 63/5,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AMBROZ FOOD jednostavno društvo s ograničenom odgovornošću za usluge</item>
    </izvorni_sadrzaj>
    <derivirana_varijabla naziv="DomainObject.Predmet.SudioniciListNaziv_1">
      <item>FINA Regionalni centar Zagreb</item>
      <item>AMBROZ FOOD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AMBROZ FOOD jednostavno društvo s ograničenom odgovornošću za usluge, OIB 56422965650, Ilica 63/5,10000 Zagreb</item>
    </izvorni_sadrzaj>
    <derivirana_varijabla naziv="DomainObject.Predmet.SudioniciListAdressOIB_1">
      <item>FINA Regionalni centar Zagreb, OIB 85821130368, Trg svibanjskih žrtava 1995. 1,10000 Zagreb</item>
      <item>AMBROZ FOOD jednostavno društvo s ograničenom odgovornošću za usluge, OIB 56422965650, Ilica 63/5,10000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56422965650</item>
    </izvorni_sadrzaj>
    <derivirana_varijabla naziv="DomainObject.Predmet.SudioniciListNazivOIB_1">
      <item>, OIB 85821130368</item>
      <item>, OIB 56422965650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264</properties:Words>
  <properties:Characters>1433</properties:Characters>
  <properties:Lines>43</properties:Lines>
  <properties:Paragraphs>19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2019-09-02T06:40:00Z</dcterms:created>
  <dc:creator>ilukac</dc:creator>
  <cp:lastModifiedBy>Lucija Radulović</cp:lastModifiedBy>
  <cp:lastPrinted>2019-09-05T06:10:00Z</cp:lastPrinted>
  <dcterms:modified xmlns:xsi="http://www.w3.org/2001/XMLSchema-instance" xsi:type="dcterms:W3CDTF">2019-09-05T08:57:00Z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1323 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