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5d40" w14:paraId="1445d40" w:rsidRDefault="00C46514" w:rsidP="00C46514" w:rsidR="00C4651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402990">
        <w:rPr>
          <w:rFonts w:cs="Times New Roman" w:hAnsi="Times New Roman" w:ascii="Times New Roman"/>
          <w:sz w:val="24"/>
          <w:szCs w:val="24"/>
        </w:rPr>
        <w:t>74/16-22</w:t>
      </w:r>
    </w:p>
    <w:p w:rsidRDefault="00C46514" w:rsidP="00C46514" w:rsidR="00C4651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46514" w:rsidP="00C46514" w:rsidR="00C4651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C46514" w:rsidP="00C46514" w:rsidR="00C4651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46514" w:rsidP="00C46514" w:rsidR="00C4651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C46514" w:rsidP="00C46514" w:rsidR="00C4651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C46514" w:rsidP="00C46514" w:rsidR="00C46514" w:rsidRPr="00037BAB">
      <w:pPr>
        <w:spacing w:lineRule="auto" w:line="240" w:after="0"/>
        <w:rPr>
          <w:lang w:eastAsia="hr-HR"/>
        </w:rPr>
      </w:pPr>
    </w:p>
    <w:p w:rsidRDefault="00C46514" w:rsidP="00C46514" w:rsidR="00C4651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>, kao stečajnom sucu, u stečajnom predmetu povodom prijedloga podnositelja</w:t>
      </w:r>
      <w:r w:rsidR="00402990" w:rsidRPr="00402990">
        <w:rPr>
          <w:rFonts w:cs="Times New Roman"/>
        </w:rPr>
        <w:t xml:space="preserve"> </w:t>
      </w:r>
      <w:r w:rsidR="00402990" w:rsidRPr="00402990">
        <w:rPr>
          <w:rFonts w:cs="Times New Roman" w:hAnsi="Times New Roman" w:ascii="Times New Roman"/>
          <w:sz w:val="24"/>
          <w:szCs w:val="24"/>
        </w:rPr>
        <w:t xml:space="preserve">FINA, RC Zagreb, Podružnica Varaždin, A. Cesarca 2, OIB: 85821130368, za pokretanje stečajnog postupka nad dužnikom :    LEONIE j.d.o.o. </w:t>
      </w:r>
      <w:proofErr w:type="spellStart"/>
      <w:r w:rsidR="00402990" w:rsidRPr="00402990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402990" w:rsidRPr="00402990">
        <w:rPr>
          <w:rFonts w:cs="Times New Roman" w:hAnsi="Times New Roman" w:ascii="Times New Roman"/>
          <w:sz w:val="24"/>
          <w:szCs w:val="24"/>
        </w:rPr>
        <w:t>, Ulica Alojzije Stepinca 34, OIB: 36556948447</w:t>
      </w:r>
      <w:r w:rsidRPr="00402990">
        <w:rPr>
          <w:rFonts w:cs="Times New Roman" w:hAnsi="Times New Roman" w:ascii="Times New Roman"/>
          <w:sz w:val="24"/>
          <w:szCs w:val="24"/>
        </w:rPr>
        <w:t>,</w:t>
      </w:r>
      <w:r w:rsidRPr="002B5261">
        <w:rPr>
          <w:rFonts w:cs="Times New Roman" w:hAnsi="Times New Roman" w:ascii="Times New Roman"/>
          <w:sz w:val="24"/>
          <w:szCs w:val="24"/>
        </w:rPr>
        <w:t xml:space="preserve"> dana </w:t>
      </w:r>
      <w:r w:rsidR="0040299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veljače 2017. </w:t>
      </w:r>
    </w:p>
    <w:p w:rsidRDefault="00C46514" w:rsidP="00C46514" w:rsidR="00C4651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402990" w:rsidRPr="00402990">
        <w:rPr>
          <w:rFonts w:cs="Times New Roman" w:hAnsi="Times New Roman" w:ascii="Times New Roman"/>
          <w:sz w:val="24"/>
          <w:szCs w:val="24"/>
        </w:rPr>
        <w:t xml:space="preserve">LEONIE j.d.o.o. </w:t>
      </w:r>
      <w:proofErr w:type="spellStart"/>
      <w:r w:rsidR="00402990" w:rsidRPr="00402990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402990" w:rsidRPr="00402990">
        <w:rPr>
          <w:rFonts w:cs="Times New Roman" w:hAnsi="Times New Roman" w:ascii="Times New Roman"/>
          <w:sz w:val="24"/>
          <w:szCs w:val="24"/>
        </w:rPr>
        <w:t>, Ulica Alojzije Stepinca 34, OIB: 36556948447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402990">
        <w:rPr>
          <w:rFonts w:cs="Times New Roman" w:hAnsi="Times New Roman" w:ascii="Times New Roman"/>
          <w:b/>
          <w:sz w:val="24"/>
          <w:szCs w:val="24"/>
        </w:rPr>
        <w:t>74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46514" w:rsidP="00C46514" w:rsidR="00C4651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 xml:space="preserve">araždinu, </w:t>
      </w:r>
      <w:r w:rsidR="0040299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C46514" w:rsidP="00C46514" w:rsidR="00C4651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C46514" w:rsidP="00C46514" w:rsidR="00C465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C46514" w:rsidP="00C46514" w:rsidR="00C465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514" w:rsidP="00C46514" w:rsidR="00C4651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46514" w:rsidP="00C46514" w:rsidR="00C4651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514"/>
    <w:rsid w:val="00066EE5"/>
    <w:rsid w:val="002B387C"/>
    <w:rsid w:val="00402990"/>
    <w:rsid w:val="007B484E"/>
    <w:rsid w:val="00C4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6514"/>
  </w:style>
  <w:style w:styleId="Naslov2" w:type="paragraph">
    <w:name w:val="heading 2"/>
    <w:basedOn w:val="Normal"/>
    <w:next w:val="Normal"/>
    <w:link w:val="Naslov2Char"/>
    <w:qFormat/>
    <w:rsid w:val="00C4651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4651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C46514"/>
    <w:rPr>
      <w:b/>
      <w:bCs/>
    </w:rPr>
  </w:style>
  <w:style w:styleId="Odlomakpopisa" w:type="paragraph">
    <w:name w:val="List Paragraph"/>
    <w:basedOn w:val="Normal"/>
    <w:uiPriority w:val="34"/>
    <w:qFormat/>
    <w:rsid w:val="00C465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8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6514"/>
  </w:style>
  <w:style w:styleId="Naslov2" w:type="paragraph">
    <w:name w:val="heading 2"/>
    <w:basedOn w:val="Normal"/>
    <w:next w:val="Normal"/>
    <w:link w:val="Naslov2Char"/>
    <w:qFormat/>
    <w:rsid w:val="00C4651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4651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C46514"/>
    <w:rPr>
      <w:b/>
      <w:bCs/>
    </w:rPr>
  </w:style>
  <w:style w:styleId="Odlomakpopisa" w:type="paragraph">
    <w:name w:val="List Paragraph"/>
    <w:basedOn w:val="Normal"/>
    <w:uiPriority w:val="34"/>
    <w:qFormat/>
    <w:rsid w:val="00C465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8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36556948447</item>
      <item>, OIB null</item>
      <item>, OIB null</item>
      <item>, OIB 67157884532</item>
    </izvorni_sadrzaj>
    <derivirana_varijabla naziv="DomainObject.Predmet.SudioniciListNazivOIB_1">
      <item>, OIB 85821130368</item>
      <item>, OIB 36556948447</item>
      <item>, OIB null</item>
      <item>, OIB null</item>
      <item>, OIB 67157884532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1208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2017-02-14T13:30:00Z</dcterms:created>
  <dc:creator>Katarina Breški</dc:creator>
  <cp:lastModifiedBy>Katarina Breški</cp:lastModifiedBy>
  <dcterms:modified xmlns:xsi="http://www.w3.org/2001/XMLSchema-instance" xsi:type="dcterms:W3CDTF">2017-02-14T13:34:00Z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