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3427" w14:paraId="c3d3427" w:rsidRDefault="00F37094" w:rsidP="00542C33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C45BF5">
        <w:t>21/18</w:t>
      </w:r>
      <w:r w:rsidR="004E1158">
        <w:t>-17</w:t>
      </w:r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 xml:space="preserve">u pojedincu, povodom prijedloga </w:t>
      </w:r>
      <w:r w:rsidR="00C45BF5">
        <w:t xml:space="preserve">Nela Šimunić iz Zagreba, </w:t>
      </w:r>
      <w:proofErr w:type="spellStart"/>
      <w:r w:rsidR="00C45BF5">
        <w:t>Hećimovićeva</w:t>
      </w:r>
      <w:proofErr w:type="spellEnd"/>
      <w:r w:rsidR="00C45BF5">
        <w:t xml:space="preserve"> 13, OIB: 80183873877,</w:t>
      </w:r>
      <w:r w:rsidR="00E51CA4">
        <w:t xml:space="preserve"> 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r w:rsidR="00C45BF5">
        <w:t xml:space="preserve">Nela Šimunić iz Zagreba, </w:t>
      </w:r>
      <w:proofErr w:type="spellStart"/>
      <w:r w:rsidR="00C45BF5">
        <w:t>Hećimovićeva</w:t>
      </w:r>
      <w:proofErr w:type="spellEnd"/>
      <w:r w:rsidR="00C45BF5">
        <w:t xml:space="preserve"> 13, OIB: 80183873877, </w:t>
      </w:r>
      <w:r>
        <w:t xml:space="preserve">dana </w:t>
      </w:r>
      <w:r w:rsidR="00C45BF5">
        <w:t>2</w:t>
      </w:r>
      <w:r w:rsidR="00C14728">
        <w:t>7</w:t>
      </w:r>
      <w:r w:rsidR="00C45BF5">
        <w:t>. kolovoza 2018. godine</w:t>
      </w:r>
      <w:r>
        <w:t>, objavljuje</w:t>
      </w:r>
    </w:p>
    <w:p w:rsidRDefault="00F37094" w:rsidP="00542C33" w:rsidR="00F37094">
      <w:pPr>
        <w:pStyle w:val="Bezproreda"/>
        <w:jc w:val="both"/>
      </w:pPr>
    </w:p>
    <w:p w:rsidRDefault="00F37094" w:rsidP="00542C33" w:rsidR="00F37094">
      <w:pPr>
        <w:pStyle w:val="Bezproreda"/>
        <w:jc w:val="both"/>
      </w:pP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C45BF5" w:rsidP="00542C33" w:rsidR="00542C33" w:rsidRPr="00542C33">
      <w:pPr>
        <w:spacing w:after="0"/>
        <w:jc w:val="center"/>
        <w:rPr>
          <w:b/>
        </w:rPr>
      </w:pPr>
      <w:r>
        <w:rPr>
          <w:b/>
        </w:rPr>
        <w:t>18. listopada</w:t>
      </w:r>
      <w:r w:rsidR="006F2490">
        <w:rPr>
          <w:b/>
        </w:rPr>
        <w:t xml:space="preserve"> 2018</w:t>
      </w:r>
      <w:r w:rsidR="00234ECB" w:rsidRPr="00542C33">
        <w:rPr>
          <w:b/>
        </w:rPr>
        <w:t xml:space="preserve">. u </w:t>
      </w:r>
      <w:r>
        <w:rPr>
          <w:b/>
        </w:rPr>
        <w:t>9,00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F37094" w:rsidP="00542C33" w:rsidR="00C45BF5">
      <w:pPr>
        <w:pStyle w:val="Bezproreda"/>
        <w:jc w:val="both"/>
      </w:pPr>
      <w:r>
        <w:tab/>
      </w:r>
      <w:r w:rsidR="00E51CA4">
        <w:t xml:space="preserve">- </w:t>
      </w:r>
      <w:r w:rsidR="00C45BF5">
        <w:t xml:space="preserve">Usluge </w:t>
      </w:r>
      <w:proofErr w:type="spellStart"/>
      <w:r w:rsidR="00C45BF5">
        <w:t>Axia</w:t>
      </w:r>
      <w:proofErr w:type="spellEnd"/>
      <w:r w:rsidR="00C45BF5">
        <w:t xml:space="preserve"> d.o.o. u stečaju</w:t>
      </w:r>
    </w:p>
    <w:p w:rsidRDefault="00C45BF5" w:rsidP="00C45BF5" w:rsidR="00234ECB">
      <w:pPr>
        <w:pStyle w:val="Bezproreda"/>
        <w:ind w:firstLine="708"/>
        <w:jc w:val="both"/>
      </w:pPr>
      <w:r>
        <w:t xml:space="preserve">-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</w:t>
      </w:r>
      <w:proofErr w:type="spellStart"/>
      <w:r>
        <w:t>Marketo</w:t>
      </w:r>
      <w:proofErr w:type="spellEnd"/>
      <w:r>
        <w:t xml:space="preserve">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Porsche </w:t>
      </w:r>
      <w:proofErr w:type="spellStart"/>
      <w:r>
        <w:t>Mobiliti</w:t>
      </w:r>
      <w:proofErr w:type="spellEnd"/>
      <w:r>
        <w:t xml:space="preserve">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Erste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Club</w:t>
      </w:r>
      <w:proofErr w:type="spellEnd"/>
      <w:r>
        <w:t xml:space="preserve"> d.o.o. </w:t>
      </w:r>
    </w:p>
    <w:p w:rsidRDefault="00C45BF5" w:rsidP="00C45BF5" w:rsidR="00C45BF5">
      <w:pPr>
        <w:pStyle w:val="Bezproreda"/>
        <w:ind w:firstLine="708"/>
        <w:jc w:val="both"/>
      </w:pPr>
      <w:r>
        <w:t>- Triglav osiguranje d.d.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Mercator - H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Novine d.o.o. </w:t>
      </w:r>
    </w:p>
    <w:p w:rsidRDefault="00C45BF5" w:rsidP="00C45BF5" w:rsidR="00C45BF5">
      <w:pPr>
        <w:pStyle w:val="Bezproreda"/>
        <w:ind w:firstLine="708"/>
        <w:jc w:val="both"/>
      </w:pPr>
      <w:r>
        <w:t>- Zagrebački holding d.o.o. - Podružnica Čistoća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CEI Zagreb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Zagrebački holding d.o.o. </w:t>
      </w:r>
      <w:r w:rsidR="004E1158">
        <w:t>- Podružnica Vi</w:t>
      </w:r>
      <w:r>
        <w:t>O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</w:t>
      </w:r>
      <w:proofErr w:type="spellStart"/>
      <w:r>
        <w:t>VIPnet</w:t>
      </w:r>
      <w:proofErr w:type="spellEnd"/>
      <w:r>
        <w:t xml:space="preserve"> d.o.o. </w:t>
      </w:r>
    </w:p>
    <w:p w:rsidRDefault="00C45BF5" w:rsidP="00C45BF5" w:rsidR="00C45BF5">
      <w:pPr>
        <w:pStyle w:val="Bezproreda"/>
        <w:ind w:firstLine="708"/>
        <w:jc w:val="both"/>
      </w:pPr>
      <w:r>
        <w:t xml:space="preserve">- </w:t>
      </w:r>
      <w:r w:rsidR="004E1158">
        <w:t xml:space="preserve">Iskon Internet d.o.o. 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GSKG d.o.o. </w:t>
      </w:r>
    </w:p>
    <w:p w:rsidRDefault="004E1158" w:rsidP="00C45BF5" w:rsidR="004E1158">
      <w:pPr>
        <w:pStyle w:val="Bezproreda"/>
        <w:ind w:firstLine="708"/>
        <w:jc w:val="both"/>
      </w:pPr>
      <w:r>
        <w:t>- Novi sindikat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Odvjetnik Edin </w:t>
      </w:r>
      <w:proofErr w:type="spellStart"/>
      <w:r>
        <w:t>Muminagić</w:t>
      </w:r>
      <w:proofErr w:type="spellEnd"/>
    </w:p>
    <w:p w:rsidRDefault="004E1158" w:rsidP="00C45BF5" w:rsidR="004E1158">
      <w:pPr>
        <w:pStyle w:val="Bezproreda"/>
        <w:ind w:firstLine="708"/>
        <w:jc w:val="both"/>
      </w:pPr>
      <w:r>
        <w:t xml:space="preserve">- Gradska plinara Zagreb - Opskrba d.o.o. </w:t>
      </w:r>
    </w:p>
    <w:p w:rsidRDefault="004E1158" w:rsidP="00C45BF5" w:rsidR="004E1158">
      <w:pPr>
        <w:pStyle w:val="Bezproreda"/>
        <w:ind w:firstLine="708"/>
        <w:jc w:val="both"/>
      </w:pPr>
      <w:r>
        <w:lastRenderedPageBreak/>
        <w:t xml:space="preserve">- Vodoopskrba i odvodnja d.o.o. 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</w:t>
      </w:r>
      <w:proofErr w:type="spellStart"/>
      <w:r>
        <w:t>Župić</w:t>
      </w:r>
      <w:proofErr w:type="spellEnd"/>
      <w:r>
        <w:t xml:space="preserve"> i partneri d.o.o. 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HT d.d. 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Odvjetnica Matea Marija </w:t>
      </w:r>
      <w:proofErr w:type="spellStart"/>
      <w:r>
        <w:t>Jandras</w:t>
      </w:r>
      <w:proofErr w:type="spellEnd"/>
      <w:r>
        <w:t xml:space="preserve"> </w:t>
      </w:r>
      <w:proofErr w:type="spellStart"/>
      <w:r>
        <w:t>Crnalić</w:t>
      </w:r>
      <w:proofErr w:type="spellEnd"/>
    </w:p>
    <w:p w:rsidRDefault="004E1158" w:rsidP="00C45BF5" w:rsidR="004E1158">
      <w:pPr>
        <w:pStyle w:val="Bezproreda"/>
        <w:ind w:firstLine="708"/>
        <w:jc w:val="both"/>
      </w:pPr>
      <w:r>
        <w:t xml:space="preserve">- HEP - Elektra d.o.o. </w:t>
      </w:r>
    </w:p>
    <w:p w:rsidRDefault="004E1158" w:rsidP="00C45BF5" w:rsidR="004E1158">
      <w:pPr>
        <w:pStyle w:val="Bezproreda"/>
        <w:ind w:firstLine="708"/>
        <w:jc w:val="both"/>
      </w:pPr>
      <w:r>
        <w:t>- Odvjetnik Zlatko Kovačić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Snježana </w:t>
      </w:r>
      <w:proofErr w:type="spellStart"/>
      <w:r>
        <w:t>Imbrešić</w:t>
      </w:r>
      <w:proofErr w:type="spellEnd"/>
    </w:p>
    <w:p w:rsidRDefault="004E1158" w:rsidP="00C45BF5" w:rsidR="004E1158">
      <w:pPr>
        <w:pStyle w:val="Bezproreda"/>
        <w:ind w:firstLine="708"/>
        <w:jc w:val="both"/>
      </w:pPr>
      <w:r>
        <w:t>- OT-</w:t>
      </w:r>
      <w:proofErr w:type="spellStart"/>
      <w:r>
        <w:t>Optima</w:t>
      </w:r>
      <w:proofErr w:type="spellEnd"/>
      <w:r>
        <w:t xml:space="preserve"> Telekom d.d. 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</w:t>
      </w:r>
      <w:proofErr w:type="spellStart"/>
      <w:r>
        <w:t>Zagrebparking</w:t>
      </w:r>
      <w:proofErr w:type="spellEnd"/>
      <w:r>
        <w:t xml:space="preserve"> d.o.o. </w:t>
      </w:r>
    </w:p>
    <w:p w:rsidRDefault="004E1158" w:rsidP="00C45BF5" w:rsidR="004E1158">
      <w:pPr>
        <w:pStyle w:val="Bezproreda"/>
        <w:ind w:firstLine="708"/>
        <w:jc w:val="both"/>
      </w:pPr>
      <w:r>
        <w:t>- Grad Zagreb</w:t>
      </w:r>
    </w:p>
    <w:p w:rsidRDefault="004E1158" w:rsidP="00C45BF5" w:rsidR="004E1158">
      <w:pPr>
        <w:pStyle w:val="Bezproreda"/>
        <w:ind w:firstLine="708"/>
        <w:jc w:val="both"/>
      </w:pPr>
      <w:r>
        <w:t>- HRT javna ustanova</w:t>
      </w:r>
    </w:p>
    <w:p w:rsidRDefault="004E1158" w:rsidP="00C45BF5" w:rsidR="004E1158">
      <w:pPr>
        <w:pStyle w:val="Bezproreda"/>
        <w:ind w:firstLine="708"/>
        <w:jc w:val="both"/>
      </w:pPr>
      <w:r>
        <w:t>- HZZO dopunsko zdravstveno osiguranje</w:t>
      </w:r>
    </w:p>
    <w:p w:rsidRDefault="004E1158" w:rsidP="00C45BF5" w:rsidR="004E1158">
      <w:pPr>
        <w:pStyle w:val="Bezproreda"/>
        <w:ind w:firstLine="708"/>
        <w:jc w:val="both"/>
      </w:pPr>
      <w:r>
        <w:t xml:space="preserve">- </w:t>
      </w:r>
      <w:proofErr w:type="spellStart"/>
      <w:r>
        <w:t>Abisal</w:t>
      </w:r>
      <w:proofErr w:type="spellEnd"/>
      <w:r>
        <w:t xml:space="preserve"> </w:t>
      </w:r>
      <w:proofErr w:type="spellStart"/>
      <w:r>
        <w:t>Faktro</w:t>
      </w:r>
      <w:proofErr w:type="spellEnd"/>
      <w:r>
        <w:t xml:space="preserve"> d.o.o. </w:t>
      </w:r>
    </w:p>
    <w:p w:rsidRDefault="004E1158" w:rsidP="00C45BF5" w:rsidR="004E1158">
      <w:pPr>
        <w:pStyle w:val="Bezproreda"/>
        <w:ind w:firstLine="708"/>
        <w:jc w:val="both"/>
      </w:pPr>
      <w:r>
        <w:t>- FINA</w:t>
      </w:r>
    </w:p>
    <w:p w:rsidRDefault="00F26CCF" w:rsidP="00C45BF5" w:rsidR="00F26CCF">
      <w:pPr>
        <w:pStyle w:val="Bezproreda"/>
        <w:ind w:firstLine="708"/>
        <w:jc w:val="both"/>
      </w:pPr>
      <w:r>
        <w:t xml:space="preserve">- RWE Energija d.o.o. </w:t>
      </w:r>
    </w:p>
    <w:p w:rsidRDefault="00F26CCF" w:rsidP="00C45BF5" w:rsidR="00F26CCF">
      <w:pPr>
        <w:pStyle w:val="Bezproreda"/>
        <w:ind w:firstLine="708"/>
        <w:jc w:val="both"/>
      </w:pPr>
      <w:r>
        <w:t>- Ministarstvo financija, Porezna uprava</w:t>
      </w:r>
    </w:p>
    <w:p w:rsidRDefault="004E1158" w:rsidP="00C45BF5" w:rsidR="004E1158">
      <w:pPr>
        <w:pStyle w:val="Bezproreda"/>
        <w:ind w:firstLine="708"/>
        <w:jc w:val="both"/>
      </w:pPr>
    </w:p>
    <w:p w:rsidRDefault="00542C33" w:rsidP="00542C33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542C33" w:rsidR="00234ECB">
      <w:pPr>
        <w:pStyle w:val="Bezproreda"/>
        <w:jc w:val="both"/>
      </w:pPr>
      <w:r>
        <w:tab/>
        <w:t>- D</w:t>
      </w:r>
      <w:r w:rsidR="00234ECB">
        <w:t xml:space="preserve">užnik - potrošač </w:t>
      </w:r>
      <w:r w:rsidR="00C45BF5">
        <w:t xml:space="preserve">Nela Šimunić iz Zagreba, </w:t>
      </w:r>
      <w:proofErr w:type="spellStart"/>
      <w:r w:rsidR="00C45BF5">
        <w:t>Hećimovićeva</w:t>
      </w:r>
      <w:proofErr w:type="spellEnd"/>
      <w:r w:rsidR="00C45BF5">
        <w:t xml:space="preserve"> 13, OIB: 80183873877</w:t>
      </w:r>
    </w:p>
    <w:p w:rsidRDefault="00234ECB" w:rsidP="00542C33" w:rsidR="00542C33">
      <w:pPr>
        <w:pStyle w:val="Bezproreda"/>
        <w:jc w:val="both"/>
      </w:pPr>
      <w:r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  <w:r w:rsidR="00C45BF5">
        <w:t xml:space="preserve">Igor </w:t>
      </w:r>
      <w:proofErr w:type="spellStart"/>
      <w:r w:rsidR="00C45BF5">
        <w:t>Mrinjek</w:t>
      </w:r>
      <w:proofErr w:type="spellEnd"/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4E1158">
        <w:t>2</w:t>
      </w:r>
      <w:r w:rsidR="00C14728">
        <w:t>7</w:t>
      </w:r>
      <w:r w:rsidR="004E1158">
        <w:t>. kolovoza 2018. godine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5B0F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>Iva</w:t>
      </w:r>
      <w:r w:rsidR="00A1663E" w:rsidRPr="00D97FEC">
        <w:t xml:space="preserve"> Žutelija Krešić</w:t>
      </w:r>
      <w:r w:rsidR="005B0F0E">
        <w:t>, v.r.</w:t>
      </w:r>
    </w:p>
    <w:p w:rsidRDefault="005B0F0E" w:rsidP="00A1663E" w:rsidR="005B0F0E">
      <w:pPr>
        <w:jc w:val="center"/>
      </w:pPr>
    </w:p>
    <w:p w:rsidRDefault="005B0F0E" w:rsidP="00C6527C" w:rsidR="005B0F0E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5B0F0E" w:rsidP="00C6527C" w:rsidR="005B0F0E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A1663E" w:rsidP="00A1663E" w:rsidR="00A1663E" w:rsidRPr="00D97FEC">
      <w:pPr>
        <w:jc w:val="center"/>
      </w:pPr>
      <w:bookmarkStart w:name="_GoBack" w:id="0"/>
      <w:bookmarkEnd w:id="0"/>
      <w:r w:rsidRPr="00D97FEC">
        <w:t xml:space="preserve"> </w:t>
      </w:r>
    </w:p>
    <w:p w:rsidRDefault="00542C33" w:rsidP="00542C33" w:rsidR="00542C33">
      <w:pPr>
        <w:pStyle w:val="Bezproreda"/>
        <w:jc w:val="both"/>
      </w:pPr>
    </w:p>
    <w:p w:rsidRDefault="002E11F5" w:rsidP="00542C33" w:rsidR="002E11F5">
      <w:pPr>
        <w:pStyle w:val="Bezproreda"/>
        <w:jc w:val="center"/>
      </w:pPr>
    </w:p>
    <w:sectPr w:rsidSect="002E11F5" w:rsidR="002E11F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9C1" w:rsidP="002E11F5" w:rsidR="009129C1">
      <w:pPr>
        <w:spacing w:after="0"/>
      </w:pPr>
      <w:r>
        <w:separator/>
      </w:r>
    </w:p>
  </w:endnote>
  <w:endnote w:id="0" w:type="continuationSeparator">
    <w:p w:rsidRDefault="009129C1" w:rsidP="002E11F5" w:rsidR="009129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9C1" w:rsidP="002E11F5" w:rsidR="009129C1">
      <w:pPr>
        <w:spacing w:after="0"/>
      </w:pPr>
      <w:r>
        <w:separator/>
      </w:r>
    </w:p>
  </w:footnote>
  <w:footnote w:id="0" w:type="continuationSeparator">
    <w:p w:rsidRDefault="009129C1" w:rsidP="002E11F5" w:rsidR="009129C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4E1158">
          <w:t>21/18-17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5B0F0E">
          <w:rPr>
            <w:noProof/>
          </w:rPr>
          <w:t>3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9269F"/>
    <w:rsid w:val="001C6EC9"/>
    <w:rsid w:val="00234ECB"/>
    <w:rsid w:val="002B7B52"/>
    <w:rsid w:val="002E11F5"/>
    <w:rsid w:val="00302438"/>
    <w:rsid w:val="00463FA7"/>
    <w:rsid w:val="004A3A4B"/>
    <w:rsid w:val="004B3529"/>
    <w:rsid w:val="004E1158"/>
    <w:rsid w:val="00542C33"/>
    <w:rsid w:val="005B0F0E"/>
    <w:rsid w:val="006540FB"/>
    <w:rsid w:val="006639F2"/>
    <w:rsid w:val="006C3DF3"/>
    <w:rsid w:val="006F2490"/>
    <w:rsid w:val="00760ED3"/>
    <w:rsid w:val="00896E51"/>
    <w:rsid w:val="008C1FB1"/>
    <w:rsid w:val="008F6181"/>
    <w:rsid w:val="009129C1"/>
    <w:rsid w:val="009257F8"/>
    <w:rsid w:val="00A1663E"/>
    <w:rsid w:val="00A24D4A"/>
    <w:rsid w:val="00AD5562"/>
    <w:rsid w:val="00B31AA2"/>
    <w:rsid w:val="00C14728"/>
    <w:rsid w:val="00C45BF5"/>
    <w:rsid w:val="00CA45AB"/>
    <w:rsid w:val="00DB62EA"/>
    <w:rsid w:val="00DF2B22"/>
    <w:rsid w:val="00E51CA4"/>
    <w:rsid w:val="00E54287"/>
    <w:rsid w:val="00E54D68"/>
    <w:rsid w:val="00F11B64"/>
    <w:rsid w:val="00F26CCF"/>
    <w:rsid w:val="00F37094"/>
    <w:rsid w:val="00FE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2731</properties:Characters>
  <properties:Lines>22</properties:Lines>
  <properties:Paragraphs>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2018-08-23T11:31:00Z</dcterms:created>
  <dc:creator>Veronika Kolačko</dc:creator>
  <cp:lastModifiedBy>Nataša Perić</cp:lastModifiedBy>
  <cp:lastPrinted>2018-08-27T07:58:00Z</cp:lastPrinted>
  <dcterms:modified xmlns:xsi="http://www.w3.org/2001/XMLSchema-instance" xsi:type="dcterms:W3CDTF">2018-08-27T07:58:00Z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