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F2" w:rsidP="00E247F2" w:rsidRDefault="00E247F2" w14:paraId="b0c6aca" w14:textId="b0c6aca">
      <w:pPr>
        <w:pStyle w:val="Bezproreda"/>
        <w15:collapsed w:val="false"/>
      </w:pPr>
    </w:p>
    <w:p w:rsidR="00E247F2" w:rsidP="00E247F2" w:rsidRDefault="00E247F2">
      <w:pPr>
        <w:pStyle w:val="Bezproreda"/>
        <w:rPr>
          <w:noProof/>
          <w:lang w:eastAsia="hr-HR"/>
        </w:rPr>
      </w:pPr>
      <w:r>
        <w:rPr>
          <w:noProof/>
          <w:lang w:eastAsia="hr-HR"/>
        </w:rPr>
        <w:drawing>
          <wp:inline distT="0" distB="0" distL="0" distR="0">
            <wp:extent cx="542925" cy="723900"/>
            <wp:effectExtent l="0" t="0" r="9525" b="0"/>
            <wp:docPr id="1" name="Slika 1" descr="grb 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 rh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7F2" w:rsidP="00E247F2" w:rsidRDefault="00E247F2">
      <w:pPr>
        <w:pStyle w:val="Bezproreda"/>
      </w:pPr>
    </w:p>
    <w:p w:rsidR="00E247F2" w:rsidP="00E247F2" w:rsidRDefault="00E247F2">
      <w:pPr>
        <w:pStyle w:val="Bezproreda"/>
      </w:pPr>
      <w:r>
        <w:t>Republika Hrvatska</w:t>
      </w:r>
    </w:p>
    <w:p w:rsidR="00E247F2" w:rsidP="00E247F2" w:rsidRDefault="00E247F2">
      <w:pPr>
        <w:pStyle w:val="Bezproreda"/>
      </w:pPr>
      <w:r>
        <w:t>Trgovački sud u Osijeku</w:t>
      </w:r>
    </w:p>
    <w:p w:rsidR="00E247F2" w:rsidP="00E247F2" w:rsidRDefault="00E247F2">
      <w:pPr>
        <w:pStyle w:val="Bezproreda"/>
      </w:pPr>
      <w:r>
        <w:t xml:space="preserve">Stalna služba u Slavonskom Brodu                                                               </w:t>
      </w:r>
    </w:p>
    <w:p w:rsidR="00E247F2" w:rsidP="00E247F2" w:rsidRDefault="00E247F2">
      <w:pPr>
        <w:pStyle w:val="Bezproreda"/>
      </w:pPr>
      <w:r>
        <w:t>Trg pobjede 13</w:t>
      </w:r>
    </w:p>
    <w:p w:rsidR="00E247F2" w:rsidP="00E247F2" w:rsidRDefault="00E247F2">
      <w:pPr>
        <w:pStyle w:val="Bezproreda"/>
      </w:pPr>
      <w:r>
        <w:t>35 000 Slavonski Brod</w:t>
      </w:r>
    </w:p>
    <w:p w:rsidR="00E247F2" w:rsidP="00E247F2" w:rsidRDefault="00E247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247F2" w:rsidP="00E247F2" w:rsidRDefault="00E247F2">
      <w:pPr>
        <w:pStyle w:val="Bezproreda"/>
        <w:jc w:val="right"/>
      </w:pPr>
      <w:r>
        <w:t>3 St-1723/2018-</w:t>
      </w:r>
      <w:r w:rsidR="007D1F47">
        <w:t>83</w:t>
      </w:r>
    </w:p>
    <w:p w:rsidR="00E247F2" w:rsidP="00E247F2" w:rsidRDefault="00E247F2">
      <w:pPr>
        <w:pStyle w:val="Bezproreda"/>
        <w:jc w:val="center"/>
      </w:pPr>
      <w:r>
        <w:t>R E P U B L I K A   H R V A T S K A</w:t>
      </w:r>
    </w:p>
    <w:p w:rsidR="00E247F2" w:rsidP="00E247F2" w:rsidRDefault="00E247F2">
      <w:pPr>
        <w:pStyle w:val="Bezproreda"/>
        <w:jc w:val="center"/>
      </w:pPr>
    </w:p>
    <w:p w:rsidR="00E247F2" w:rsidP="00E247F2" w:rsidRDefault="00E247F2">
      <w:pPr>
        <w:pStyle w:val="Bezproreda"/>
        <w:jc w:val="center"/>
      </w:pPr>
      <w:r>
        <w:t>R J E Š E N J E</w:t>
      </w:r>
    </w:p>
    <w:p w:rsidR="00E247F2" w:rsidP="00E247F2" w:rsidRDefault="00E247F2">
      <w:pPr>
        <w:pStyle w:val="Bezproreda"/>
        <w:jc w:val="center"/>
      </w:pPr>
    </w:p>
    <w:p w:rsidR="00E247F2" w:rsidP="009206D7" w:rsidRDefault="00E247F2">
      <w:pPr>
        <w:pStyle w:val="Bezproreda"/>
        <w:ind w:firstLine="708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stečajnom postupku nad dužnikom</w:t>
      </w:r>
      <w:r>
        <w:rPr>
          <w:b/>
          <w:color w:val="222222"/>
        </w:rPr>
        <w:t xml:space="preserve"> </w:t>
      </w:r>
      <w:r w:rsidR="009206D7">
        <w:rPr>
          <w:b/>
          <w:color w:val="222222"/>
        </w:rPr>
        <w:t>ALBA M.S. d.o.o. Veliko Trgovišće, Doktora Stanka Pinjuka 15 C, OIB 50731192379</w:t>
      </w:r>
      <w:r>
        <w:rPr>
          <w:b/>
          <w:color w:val="222222"/>
        </w:rPr>
        <w:t>,</w:t>
      </w:r>
      <w:r w:rsidR="00C32616">
        <w:rPr>
          <w:b/>
          <w:color w:val="222222"/>
        </w:rPr>
        <w:t>11</w:t>
      </w:r>
      <w:r w:rsidR="007E0797">
        <w:rPr>
          <w:color w:val="222222"/>
        </w:rPr>
        <w:t>. studenoga</w:t>
      </w:r>
      <w:r>
        <w:rPr>
          <w:color w:val="222222"/>
        </w:rPr>
        <w:t xml:space="preserve"> 2019. </w:t>
      </w:r>
    </w:p>
    <w:p w:rsidR="00E247F2" w:rsidP="00E247F2" w:rsidRDefault="00E247F2">
      <w:pPr>
        <w:pStyle w:val="Bezproreda"/>
      </w:pPr>
    </w:p>
    <w:p w:rsidR="00E247F2" w:rsidP="00E247F2" w:rsidRDefault="00F955D6">
      <w:pPr>
        <w:pStyle w:val="Bezproreda"/>
        <w:jc w:val="center"/>
      </w:pPr>
      <w:r>
        <w:t>R</w:t>
      </w:r>
      <w:r w:rsidR="00E247F2">
        <w:t xml:space="preserve"> i j e š i o     j  e</w:t>
      </w:r>
    </w:p>
    <w:p w:rsidR="00E247F2" w:rsidP="00E247F2" w:rsidRDefault="00E247F2">
      <w:pPr>
        <w:pStyle w:val="Bezproreda"/>
      </w:pPr>
    </w:p>
    <w:p w:rsidR="00E247F2" w:rsidP="009206D7" w:rsidRDefault="00E247F2">
      <w:pPr>
        <w:pStyle w:val="Bezproreda"/>
        <w:ind w:firstLine="708"/>
      </w:pPr>
      <w:r>
        <w:t xml:space="preserve">I Utvrđuje se </w:t>
      </w:r>
      <w:r w:rsidR="009206D7">
        <w:t xml:space="preserve">da </w:t>
      </w:r>
      <w:r>
        <w:t xml:space="preserve">je dana </w:t>
      </w:r>
      <w:r w:rsidR="009206D7">
        <w:t>28. prosinca</w:t>
      </w:r>
      <w:r>
        <w:t xml:space="preserve"> 2018. kada je otvoren  ovaj  stečajni postupak, prestala razlučna prava na pokretninama stečajnog dužnika </w:t>
      </w:r>
      <w:r w:rsidR="009206D7">
        <w:rPr>
          <w:b/>
          <w:color w:val="222222"/>
        </w:rPr>
        <w:t xml:space="preserve">ALBA M.S. d.o.o. Veliko Trgovišće, Doktora Stanka Pinjuka 15 C, OIB 50731192379 </w:t>
      </w:r>
      <w:r>
        <w:t xml:space="preserve">u stečaju i to vjerovnika Republike Hrvatske </w:t>
      </w:r>
      <w:r w:rsidR="009206D7">
        <w:t>Carinska uprava, Područni carinski ured Zagreb</w:t>
      </w:r>
      <w:r>
        <w:t xml:space="preserve">, a na slijedećim pokretninama:  </w:t>
      </w:r>
    </w:p>
    <w:p w:rsidR="00E247F2" w:rsidP="00E247F2" w:rsidRDefault="00E247F2">
      <w:pPr>
        <w:pStyle w:val="Bezproreda"/>
      </w:pPr>
    </w:p>
    <w:p w:rsidR="00E247F2" w:rsidP="009206D7" w:rsidRDefault="009206D7">
      <w:pPr>
        <w:pStyle w:val="Bezproreda"/>
        <w:numPr>
          <w:ilvl w:val="0"/>
          <w:numId w:val="2"/>
        </w:numPr>
      </w:pPr>
      <w:r>
        <w:t>Automatskoj pakirnica za kavu u zrnu, marka Tehnomatik, model LPZP 02/06, serijski broj 14/16 godina proizvodnje 2016, na dva motorna vozila i na 1.549,30 kg kave</w:t>
      </w:r>
    </w:p>
    <w:p w:rsidR="00E247F2" w:rsidP="00E247F2" w:rsidRDefault="00E247F2">
      <w:pPr>
        <w:pStyle w:val="Bezproreda"/>
      </w:pPr>
    </w:p>
    <w:p w:rsidR="00E247F2" w:rsidP="009206D7" w:rsidRDefault="00E247F2">
      <w:pPr>
        <w:pStyle w:val="Bezproreda"/>
        <w:ind w:firstLine="708"/>
      </w:pPr>
      <w:r>
        <w:t>II  Nalaže se MUP-u RH evidentirati prestanak prava po ovom rješenju u evidenciji motornih vozila</w:t>
      </w:r>
    </w:p>
    <w:p w:rsidR="00E247F2" w:rsidP="00E247F2" w:rsidRDefault="00F955D6">
      <w:pPr>
        <w:pStyle w:val="Bezproreda"/>
        <w:jc w:val="center"/>
      </w:pPr>
      <w:r>
        <w:t>O</w:t>
      </w:r>
      <w:r w:rsidR="00E247F2">
        <w:t xml:space="preserve"> b r a z l o ž e nj e</w:t>
      </w:r>
    </w:p>
    <w:p w:rsidR="00E247F2" w:rsidP="00E247F2" w:rsidRDefault="00E247F2">
      <w:pPr>
        <w:pStyle w:val="Bezproreda"/>
      </w:pPr>
    </w:p>
    <w:p w:rsidR="00E247F2" w:rsidP="009206D7" w:rsidRDefault="00E247F2">
      <w:pPr>
        <w:pStyle w:val="Bezproreda"/>
        <w:ind w:firstLine="708"/>
      </w:pPr>
      <w:r>
        <w:t xml:space="preserve">Nad stečajnim dužnikom otvoren je stečajni postupak dana </w:t>
      </w:r>
      <w:r w:rsidR="009206D7">
        <w:t xml:space="preserve">28. prosinca </w:t>
      </w:r>
      <w:r>
        <w:t xml:space="preserve">2018. </w:t>
      </w:r>
    </w:p>
    <w:p w:rsidR="00E247F2" w:rsidP="00E247F2" w:rsidRDefault="00E247F2">
      <w:pPr>
        <w:pStyle w:val="Bezproreda"/>
      </w:pPr>
    </w:p>
    <w:p w:rsidR="009B7A7E" w:rsidP="009206D7" w:rsidRDefault="00E247F2">
      <w:pPr>
        <w:pStyle w:val="Bezproreda"/>
        <w:ind w:firstLine="708"/>
      </w:pPr>
      <w:r>
        <w:t>U stečajnu masu su ušle pokretnine navedene u dispozitivu ovog rješenja , a u evidenciji MUP-a su upisana prava u korist RH Ministarstva financija.</w:t>
      </w:r>
    </w:p>
    <w:p w:rsidR="00E247F2" w:rsidP="009206D7" w:rsidRDefault="00E247F2">
      <w:pPr>
        <w:pStyle w:val="Bezproreda"/>
        <w:ind w:firstLine="708"/>
      </w:pPr>
      <w:r>
        <w:t xml:space="preserve"> Utvrđeno je da se radi o stjecanju razlučnog prava unutar roka iz članka 168 Stečajnog zakona pa je stečajni upravitelj predložio donošenje rješenja kojim se utvrđuje prestanak istog razlučnog prava</w:t>
      </w:r>
    </w:p>
    <w:p w:rsidR="00E247F2" w:rsidP="00E247F2" w:rsidRDefault="00E247F2">
      <w:pPr>
        <w:pStyle w:val="Bezproreda"/>
      </w:pPr>
    </w:p>
    <w:p w:rsidR="00E247F2" w:rsidP="009206D7" w:rsidRDefault="00E247F2">
      <w:pPr>
        <w:pStyle w:val="Bezproreda"/>
        <w:ind w:firstLine="708"/>
      </w:pPr>
      <w:r>
        <w:t xml:space="preserve">Po članku 198 Stečajnog zakona, otvaranjem stečajnog postupka prestaju po sili zakona sva razlučna prava koja su nastala 60 dana prije nego što je podnesen prijedlog za otvaranje postupka stečaja, kao i  sva nastala nakon toga.  </w:t>
      </w:r>
    </w:p>
    <w:p w:rsidR="00E247F2" w:rsidP="00E247F2" w:rsidRDefault="00E247F2">
      <w:pPr>
        <w:pStyle w:val="Bezproreda"/>
      </w:pPr>
    </w:p>
    <w:p w:rsidR="00E247F2" w:rsidP="00E247F2" w:rsidRDefault="00E247F2">
      <w:pPr>
        <w:pStyle w:val="Bezproreda"/>
      </w:pPr>
    </w:p>
    <w:p w:rsidR="00E247F2" w:rsidP="00E247F2" w:rsidRDefault="00E247F2">
      <w:pPr>
        <w:pStyle w:val="Bezproreda"/>
        <w:jc w:val="center"/>
      </w:pPr>
      <w:r>
        <w:t>2</w:t>
      </w:r>
    </w:p>
    <w:p w:rsidR="00E247F2" w:rsidP="00E247F2" w:rsidRDefault="00E247F2">
      <w:pPr>
        <w:pStyle w:val="Bezproreda"/>
        <w:jc w:val="right"/>
      </w:pPr>
      <w:r>
        <w:t>3 St-1723/2018-</w:t>
      </w:r>
      <w:r w:rsidR="007E0797">
        <w:t>83</w:t>
      </w:r>
    </w:p>
    <w:p w:rsidR="00E247F2" w:rsidP="00E247F2" w:rsidRDefault="00E247F2">
      <w:pPr>
        <w:pStyle w:val="Bezproreda"/>
      </w:pPr>
      <w:r>
        <w:t xml:space="preserve"> </w:t>
      </w:r>
    </w:p>
    <w:p w:rsidR="009B7A7E" w:rsidP="009206D7" w:rsidRDefault="009B7A7E">
      <w:pPr>
        <w:pStyle w:val="Bezproreda"/>
        <w:ind w:firstLine="708"/>
      </w:pPr>
      <w:r>
        <w:t xml:space="preserve">Na poziv suda stečajna upraviteljica se je izjasnila da je Ministarstvo financija Carinska uprava Područni carinski ured Zagreb dana 30. kolovoza 2018. </w:t>
      </w:r>
      <w:r w:rsidR="001D3465">
        <w:t>d</w:t>
      </w:r>
      <w:r>
        <w:t xml:space="preserve">onijelo rješenje  o ovrsi klasa UP/I-415-06/18-01/88 ur. Broj:513-02-3010/35-18-11, a da je ovršni postupak obustavljen rješenjem istog tijela </w:t>
      </w:r>
      <w:r w:rsidR="007B0C33">
        <w:t>klasa UP/I-415-06/18-01/88 ur. Broj:513-02-3010/</w:t>
      </w:r>
      <w:r w:rsidR="007B0C33">
        <w:t>19</w:t>
      </w:r>
      <w:r w:rsidR="007B0C33">
        <w:t>-1</w:t>
      </w:r>
      <w:r w:rsidR="007B0C33">
        <w:t>9</w:t>
      </w:r>
      <w:r w:rsidR="007B0C33">
        <w:t>-1</w:t>
      </w:r>
      <w:r w:rsidR="007B0C33">
        <w:t>8</w:t>
      </w:r>
      <w:r w:rsidR="00BF5910">
        <w:t xml:space="preserve">,koje je doneseno dana 14. Svibnja 2019,  koje je postalo pravomoćno 05. lipnja 2019. </w:t>
      </w:r>
      <w:r>
        <w:t xml:space="preserve"> </w:t>
      </w:r>
    </w:p>
    <w:p w:rsidR="007054E3" w:rsidP="009206D7" w:rsidRDefault="007054E3">
      <w:pPr>
        <w:pStyle w:val="Bezproreda"/>
        <w:ind w:firstLine="708"/>
      </w:pPr>
      <w:r>
        <w:t xml:space="preserve">Stečajna upraviteljica je uz podnesak od 29. 10. 20'19. dostavila i  dokaze na okolnost navedenih činjnica i to citirana rješenja u preslici. </w:t>
      </w:r>
    </w:p>
    <w:p w:rsidR="00E247F2" w:rsidP="009206D7" w:rsidRDefault="00E247F2">
      <w:pPr>
        <w:pStyle w:val="Bezproreda"/>
        <w:ind w:firstLine="708"/>
      </w:pPr>
      <w:r>
        <w:t>Stoga su od dana otvaranja stečajnog postupka po čl. 168. stavak 1 Stečajnog zakona, NN 71/15 i 104/17 nastupili pravni učinci prestanka razlučnih prava koja su zasnovana temeljem navedenih zabilježbi</w:t>
      </w:r>
      <w:r w:rsidR="007054E3">
        <w:t xml:space="preserve">, a ovaj sud je ovlašten odlučivati o utvrđenju prestanka razlučnih prava po čl. </w:t>
      </w:r>
      <w:r w:rsidR="00311C4F">
        <w:t xml:space="preserve">168. stavak </w:t>
      </w:r>
      <w:r w:rsidR="00311C4F">
        <w:t>2. istog</w:t>
      </w:r>
      <w:r w:rsidR="00311C4F">
        <w:t xml:space="preserve"> Stečajnog zakona</w:t>
      </w:r>
      <w:r w:rsidR="001D3465">
        <w:t xml:space="preserve"> , jer su utvrđne relevantne činjenice: kada je prestalo razlučno pravo i kada je došlo do obustave ovršnog postupka. </w:t>
      </w:r>
      <w:r w:rsidR="00311C4F">
        <w:t xml:space="preserve"> </w:t>
      </w:r>
      <w:r>
        <w:t xml:space="preserve"> </w:t>
      </w:r>
    </w:p>
    <w:p w:rsidR="00E247F2" w:rsidP="00E247F2" w:rsidRDefault="00E247F2">
      <w:pPr>
        <w:pStyle w:val="Bezproreda"/>
      </w:pPr>
      <w:r>
        <w:t xml:space="preserve">   </w:t>
      </w:r>
    </w:p>
    <w:p w:rsidR="00E247F2" w:rsidP="00E247F2" w:rsidRDefault="00E247F2">
      <w:pPr>
        <w:pStyle w:val="Bezproreda"/>
        <w:jc w:val="center"/>
      </w:pPr>
      <w:r>
        <w:t>U Slavonskom Brodu, dana</w:t>
      </w:r>
      <w:r w:rsidR="007F4C80">
        <w:t>, 11</w:t>
      </w:r>
      <w:r w:rsidR="007E0797">
        <w:t>. studenoga</w:t>
      </w:r>
      <w:r>
        <w:t xml:space="preserve"> 2019.</w:t>
      </w:r>
    </w:p>
    <w:p w:rsidR="00E247F2" w:rsidP="00E247F2" w:rsidRDefault="00E247F2">
      <w:pPr>
        <w:pStyle w:val="Bezproreda"/>
      </w:pPr>
    </w:p>
    <w:p w:rsidR="00E247F2" w:rsidP="009206D7" w:rsidRDefault="00E247F2">
      <w:pPr>
        <w:pStyle w:val="Bezproreda"/>
        <w:jc w:val="right"/>
      </w:pPr>
      <w:r>
        <w:t xml:space="preserve">Sutkinja </w:t>
      </w:r>
    </w:p>
    <w:p w:rsidR="00E247F2" w:rsidP="009206D7" w:rsidRDefault="00E247F2">
      <w:pPr>
        <w:pStyle w:val="Bezproreda"/>
        <w:jc w:val="right"/>
      </w:pPr>
      <w:r>
        <w:t>Daniela Martini Maoduš</w:t>
      </w:r>
    </w:p>
    <w:p w:rsidR="00E247F2" w:rsidP="00E247F2" w:rsidRDefault="00E247F2">
      <w:pPr>
        <w:pStyle w:val="Bezproreda"/>
      </w:pPr>
    </w:p>
    <w:p w:rsidR="00E247F2" w:rsidP="00E247F2" w:rsidRDefault="00E247F2">
      <w:pPr>
        <w:pStyle w:val="Bezproreda"/>
      </w:pPr>
    </w:p>
    <w:p w:rsidR="00E247F2" w:rsidP="00E247F2" w:rsidRDefault="00E247F2">
      <w:pPr>
        <w:pStyle w:val="Bezproreda"/>
      </w:pPr>
    </w:p>
    <w:p w:rsidR="00E247F2" w:rsidP="00E247F2" w:rsidRDefault="00E247F2">
      <w:pPr>
        <w:pStyle w:val="Bezproreda"/>
      </w:pPr>
    </w:p>
    <w:p w:rsidR="009206D7" w:rsidP="00E247F2" w:rsidRDefault="009206D7">
      <w:pPr>
        <w:pStyle w:val="Bezproreda"/>
      </w:pPr>
    </w:p>
    <w:p w:rsidR="009206D7" w:rsidP="00E247F2" w:rsidRDefault="009206D7">
      <w:pPr>
        <w:pStyle w:val="Bezproreda"/>
      </w:pPr>
    </w:p>
    <w:p w:rsidR="009206D7" w:rsidP="00E247F2" w:rsidRDefault="009206D7">
      <w:pPr>
        <w:pStyle w:val="Bezproreda"/>
      </w:pPr>
    </w:p>
    <w:p w:rsidR="009206D7" w:rsidP="00E247F2" w:rsidRDefault="009206D7">
      <w:pPr>
        <w:pStyle w:val="Bezproreda"/>
      </w:pPr>
    </w:p>
    <w:p w:rsidR="009206D7" w:rsidP="00E247F2" w:rsidRDefault="009206D7">
      <w:pPr>
        <w:pStyle w:val="Bezproreda"/>
      </w:pPr>
    </w:p>
    <w:p w:rsidR="009206D7" w:rsidP="00E247F2" w:rsidRDefault="009206D7">
      <w:pPr>
        <w:pStyle w:val="Bezproreda"/>
      </w:pPr>
    </w:p>
    <w:p w:rsidR="009206D7" w:rsidP="00E247F2" w:rsidRDefault="009206D7">
      <w:pPr>
        <w:pStyle w:val="Bezproreda"/>
      </w:pPr>
    </w:p>
    <w:p w:rsidR="009206D7" w:rsidP="00E247F2" w:rsidRDefault="009206D7">
      <w:pPr>
        <w:pStyle w:val="Bezproreda"/>
      </w:pPr>
    </w:p>
    <w:p w:rsidR="009206D7" w:rsidP="00E247F2" w:rsidRDefault="009206D7">
      <w:pPr>
        <w:pStyle w:val="Bezproreda"/>
      </w:pPr>
    </w:p>
    <w:p w:rsidR="009206D7" w:rsidP="00E247F2" w:rsidRDefault="009206D7">
      <w:pPr>
        <w:pStyle w:val="Bezproreda"/>
      </w:pPr>
    </w:p>
    <w:p w:rsidR="009206D7" w:rsidP="00E247F2" w:rsidRDefault="009206D7">
      <w:pPr>
        <w:pStyle w:val="Bezproreda"/>
      </w:pPr>
    </w:p>
    <w:p w:rsidRPr="009206D7" w:rsidR="00E247F2" w:rsidP="00E247F2" w:rsidRDefault="00E247F2">
      <w:pPr>
        <w:pStyle w:val="Bezproreda"/>
        <w:rPr>
          <w:sz w:val="20"/>
          <w:szCs w:val="20"/>
        </w:rPr>
      </w:pPr>
      <w:r w:rsidRPr="009206D7">
        <w:rPr>
          <w:sz w:val="20"/>
          <w:szCs w:val="20"/>
        </w:rPr>
        <w:t xml:space="preserve">NAPUTAK O PRAVNOM LIJEKU: </w:t>
      </w:r>
    </w:p>
    <w:p w:rsidRPr="009206D7" w:rsidR="00E247F2" w:rsidP="00E247F2" w:rsidRDefault="00E247F2">
      <w:pPr>
        <w:pStyle w:val="Bezproreda"/>
        <w:rPr>
          <w:sz w:val="20"/>
          <w:szCs w:val="20"/>
        </w:rPr>
      </w:pPr>
      <w:r w:rsidRPr="009206D7">
        <w:rPr>
          <w:sz w:val="20"/>
          <w:szCs w:val="20"/>
        </w:rPr>
        <w:t xml:space="preserve">Protiv ovog rješenja  se može uložiti žalba u roku od 8 dana od </w:t>
      </w:r>
    </w:p>
    <w:p w:rsidRPr="009206D7" w:rsidR="00E247F2" w:rsidP="00E247F2" w:rsidRDefault="00E247F2">
      <w:pPr>
        <w:pStyle w:val="Bezproreda"/>
        <w:rPr>
          <w:sz w:val="20"/>
          <w:szCs w:val="20"/>
        </w:rPr>
      </w:pPr>
      <w:r w:rsidRPr="009206D7">
        <w:rPr>
          <w:sz w:val="20"/>
          <w:szCs w:val="20"/>
        </w:rPr>
        <w:t xml:space="preserve">dana od isteka roka koji počinje teći osmog dana od dana </w:t>
      </w:r>
    </w:p>
    <w:p w:rsidRPr="009206D7" w:rsidR="00E247F2" w:rsidP="00E247F2" w:rsidRDefault="00E247F2">
      <w:pPr>
        <w:pStyle w:val="Bezproreda"/>
        <w:rPr>
          <w:sz w:val="20"/>
          <w:szCs w:val="20"/>
        </w:rPr>
      </w:pPr>
      <w:r w:rsidRPr="009206D7">
        <w:rPr>
          <w:sz w:val="20"/>
          <w:szCs w:val="20"/>
        </w:rPr>
        <w:t xml:space="preserve">stavljanja rješenja na oglasnu ploču suda. Žalba se upućuje </w:t>
      </w:r>
    </w:p>
    <w:p w:rsidRPr="009206D7" w:rsidR="00E247F2" w:rsidP="00E247F2" w:rsidRDefault="00E247F2">
      <w:pPr>
        <w:pStyle w:val="Bezproreda"/>
        <w:rPr>
          <w:sz w:val="20"/>
          <w:szCs w:val="20"/>
        </w:rPr>
      </w:pPr>
      <w:r w:rsidRPr="009206D7">
        <w:rPr>
          <w:sz w:val="20"/>
          <w:szCs w:val="20"/>
        </w:rPr>
        <w:t xml:space="preserve">Trgovačkom sudu u Osijeku Stalna služba u Slav. Brodu </w:t>
      </w:r>
    </w:p>
    <w:p w:rsidRPr="009206D7" w:rsidR="00E247F2" w:rsidP="00E247F2" w:rsidRDefault="00E247F2">
      <w:pPr>
        <w:pStyle w:val="Bezproreda"/>
        <w:rPr>
          <w:sz w:val="20"/>
          <w:szCs w:val="20"/>
        </w:rPr>
      </w:pPr>
      <w:r w:rsidRPr="009206D7">
        <w:rPr>
          <w:sz w:val="20"/>
          <w:szCs w:val="20"/>
        </w:rPr>
        <w:t>u tri primjerka, a o žalbi odlučuje Visoki trgovački sud RH Zagreb</w:t>
      </w:r>
    </w:p>
    <w:p w:rsidR="00E247F2" w:rsidP="00E247F2" w:rsidRDefault="00E247F2">
      <w:pPr>
        <w:pStyle w:val="Bezproreda"/>
        <w:rPr>
          <w:sz w:val="18"/>
          <w:szCs w:val="18"/>
        </w:rPr>
      </w:pPr>
    </w:p>
    <w:p w:rsidR="00E247F2" w:rsidP="00E247F2" w:rsidRDefault="00E247F2">
      <w:pPr>
        <w:pStyle w:val="Bezproreda"/>
      </w:pPr>
    </w:p>
    <w:p w:rsidR="00E247F2" w:rsidP="00E247F2" w:rsidRDefault="00E247F2">
      <w:pPr>
        <w:pStyle w:val="Bezproreda"/>
      </w:pPr>
      <w:r>
        <w:t xml:space="preserve">Dostaviti: </w:t>
      </w:r>
    </w:p>
    <w:p w:rsidR="00E247F2" w:rsidP="00E247F2" w:rsidRDefault="00E247F2">
      <w:pPr>
        <w:pStyle w:val="Bezproreda"/>
      </w:pPr>
      <w:r>
        <w:t>- stečajnom upravitelju,</w:t>
      </w:r>
    </w:p>
    <w:p w:rsidR="00E247F2" w:rsidP="00E247F2" w:rsidRDefault="00E247F2">
      <w:pPr>
        <w:pStyle w:val="Bezproreda"/>
      </w:pPr>
      <w:r>
        <w:t>- ŽDO za RH,</w:t>
      </w:r>
    </w:p>
    <w:p w:rsidR="00E247F2" w:rsidP="00E247F2" w:rsidRDefault="00E247F2">
      <w:pPr>
        <w:pStyle w:val="Bezproreda"/>
      </w:pPr>
      <w:r>
        <w:t>- svim zainteresiranim</w:t>
      </w:r>
      <w:r w:rsidR="0058190D">
        <w:t xml:space="preserve"> i </w:t>
      </w:r>
      <w:bookmarkStart w:name="_GoBack" w:id="0"/>
      <w:bookmarkEnd w:id="0"/>
      <w:r>
        <w:t xml:space="preserve"> vjerovnicima putem e</w:t>
      </w:r>
      <w:r w:rsidR="009206D7">
        <w:t>-</w:t>
      </w:r>
      <w:r>
        <w:t>Oglasne ploče suda</w:t>
      </w:r>
    </w:p>
    <w:p w:rsidR="00E247F2" w:rsidP="00E247F2" w:rsidRDefault="00E247F2">
      <w:pPr>
        <w:pStyle w:val="Bezproreda"/>
      </w:pPr>
    </w:p>
    <w:p w:rsidR="00E247F2" w:rsidP="00E247F2" w:rsidRDefault="00E247F2">
      <w:pPr>
        <w:pStyle w:val="Bezproreda"/>
      </w:pPr>
    </w:p>
    <w:p w:rsidR="00630435" w:rsidP="00E247F2" w:rsidRDefault="00630435">
      <w:pPr>
        <w:pStyle w:val="Bezproreda"/>
      </w:pPr>
    </w:p>
    <w:sectPr w:rsidR="006304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2C63A6"/>
    <w:multiLevelType w:val="hybridMultilevel"/>
    <w:tmpl w:val="DA3E02BE"/>
    <w:lvl w:ilvl="0" w:tplc="2D80145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6E5E6E6F"/>
    <w:multiLevelType w:val="hybridMultilevel"/>
    <w:tmpl w:val="1DEC444A"/>
    <w:lvl w:ilvl="0" w:tplc="E396894E">
      <w:start w:val="3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0A9"/>
    <w:rsid w:val="00011FF2"/>
    <w:rsid w:val="001D3465"/>
    <w:rsid w:val="00256BF4"/>
    <w:rsid w:val="00311C4F"/>
    <w:rsid w:val="00317B48"/>
    <w:rsid w:val="003E2853"/>
    <w:rsid w:val="0058190D"/>
    <w:rsid w:val="00630435"/>
    <w:rsid w:val="007054E3"/>
    <w:rsid w:val="00707B78"/>
    <w:rsid w:val="007B0C33"/>
    <w:rsid w:val="007D1F47"/>
    <w:rsid w:val="007E0797"/>
    <w:rsid w:val="007F4C80"/>
    <w:rsid w:val="00861B91"/>
    <w:rsid w:val="00920220"/>
    <w:rsid w:val="009206D7"/>
    <w:rsid w:val="00937CD4"/>
    <w:rsid w:val="009B7A7E"/>
    <w:rsid w:val="00AC3667"/>
    <w:rsid w:val="00BF50A9"/>
    <w:rsid w:val="00BF5910"/>
    <w:rsid w:val="00C32616"/>
    <w:rsid w:val="00D329E6"/>
    <w:rsid w:val="00DB052E"/>
    <w:rsid w:val="00E247F2"/>
    <w:rsid w:val="00F9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20220"/>
    <w:pPr>
      <w:spacing w:after="240" w:line="240" w:lineRule="auto"/>
    </w:pPr>
    <w:rPr>
      <w:rFonts w:ascii="Times New Roman" w:hAnsi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udNaziv" w:customStyle="true">
    <w:name w:val="Sud_Naziv"/>
    <w:basedOn w:val="Normal"/>
    <w:rsid w:val="00920220"/>
    <w:pPr>
      <w:spacing w:after="0"/>
    </w:pPr>
    <w:rPr>
      <w:b/>
      <w:noProof/>
    </w:rPr>
  </w:style>
  <w:style w:type="paragraph" w:styleId="FiksniRH" w:customStyle="true">
    <w:name w:val="Fiksni RH"/>
    <w:basedOn w:val="Normal"/>
    <w:next w:val="SudNaziv"/>
    <w:rsid w:val="00920220"/>
    <w:pPr>
      <w:spacing w:before="600" w:after="120"/>
    </w:pPr>
    <w:rPr>
      <w:b/>
      <w:caps/>
    </w:rPr>
  </w:style>
  <w:style w:type="paragraph" w:styleId="SudSjedite" w:customStyle="true">
    <w:name w:val="Sud_Sjedište"/>
    <w:basedOn w:val="Bezproreda"/>
    <w:rsid w:val="00920220"/>
    <w:pPr>
      <w:tabs>
        <w:tab w:val="left" w:pos="7088"/>
      </w:tabs>
      <w:contextualSpacing/>
    </w:pPr>
    <w:rPr>
      <w:rFonts w:eastAsia="Times New Roman" w:cs="Times New Roman"/>
      <w:noProof/>
      <w:lang w:eastAsia="hr-HR"/>
    </w:rPr>
  </w:style>
  <w:style w:type="character" w:styleId="PozadinaSvijetloZelena" w:customStyle="true">
    <w:name w:val="Pozadina_SvijetloZelena"/>
    <w:basedOn w:val="Zadanifontodlomka"/>
    <w:rsid w:val="00920220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920220"/>
    <w:rPr>
      <w:noProof/>
      <w:bdr w:val="none" w:color="auto" w:sz="0" w:space="0" w:frame="true"/>
      <w:shd w:val="clear" w:color="auto" w:fill="FFFFCC"/>
      <w:lang w:val="hr-HR"/>
    </w:rPr>
  </w:style>
  <w:style w:type="paragraph" w:styleId="Bezproreda">
    <w:name w:val="No Spacing"/>
    <w:uiPriority w:val="1"/>
    <w:qFormat/>
    <w:rsid w:val="00920220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20220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2022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30435"/>
    <w:pPr>
      <w:spacing w:after="0"/>
      <w:ind w:left="720"/>
      <w:contextualSpacing/>
    </w:pPr>
    <w:rPr>
      <w:rFonts w:eastAsia="Times New Roman" w:cs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locked/>
    <w:rsid w:val="00E247F2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ormaleSPIS" w:customStyle="true">
    <w:name w:val="Normal_eSPIS"/>
    <w:basedOn w:val="Normal"/>
    <w:link w:val="NormaleSPISChar"/>
    <w:qFormat/>
    <w:rsid w:val="00E247F2"/>
    <w:pPr>
      <w:ind w:firstLine="567"/>
      <w:jc w:val="both"/>
    </w:pPr>
    <w:rPr>
      <w:rFonts w:eastAsia="Times New Roman" w:cs="Times New Roman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37CD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37CD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Crvena" w:customStyle="true">
    <w:name w:val="Pozadina_SvijetloCrvena"/>
    <w:basedOn w:val="eSPISCCParagraphDefaultFont"/>
    <w:rsid w:val="00937CD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022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920220"/>
    <w:pPr>
      <w:spacing w:after="0"/>
    </w:pPr>
    <w:rPr>
      <w:b/>
      <w:noProof/>
    </w:rPr>
  </w:style>
  <w:style w:customStyle="1" w:styleId="FiksniRH" w:type="paragraph">
    <w:name w:val="Fiksni RH"/>
    <w:basedOn w:val="Normal"/>
    <w:next w:val="SudNaziv"/>
    <w:rsid w:val="00920220"/>
    <w:pPr>
      <w:spacing w:after="120" w:before="600"/>
    </w:pPr>
    <w:rPr>
      <w:b/>
      <w:caps/>
    </w:rPr>
  </w:style>
  <w:style w:customStyle="1" w:styleId="SudSjedite" w:type="paragraph">
    <w:name w:val="Sud_Sjedište"/>
    <w:basedOn w:val="Bezproreda"/>
    <w:rsid w:val="0092022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PozadinaSvijetloZelena" w:type="character">
    <w:name w:val="Pozadina_SvijetloZelena"/>
    <w:basedOn w:val="Zadanifontodlomka"/>
    <w:rsid w:val="00920220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920220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920220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022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02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435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E247F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E247F2"/>
    <w:pPr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7C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7C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C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109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989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201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7. studenog 2019.</izvorni_sadrzaj>
    <derivirana_varijabla naziv="DomainObject.DatumDonosenjaOdluke_1">7.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St-1723/2018-83</izvorni_sadrzaj>
    <derivirana_varijabla naziv="DomainObject.Oznaka_1">St-1723/2018-83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1723</izvorni_sadrzaj>
    <derivirana_varijabla naziv="DomainObject.Predmet.Broj_1">1723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ZG</izvorni_sadrzaj>
    <derivirana_varijabla naziv="DomainObject.Predmet.Opis_1">USTUP TS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St-1723/2018</izvorni_sadrzaj>
    <derivirana_varijabla naziv="DomainObject.Predmet.OznakaBroj_1">St-1723/2018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  
I-II dio ormar soba 85
III-V dio kal</izvorni_sadrzaj>
    <derivirana_varijabla naziv="DomainObject.Predmet.PrimjedbaSuca_1">po čl. 11 zakona o sudovima  
I-II dio ormar soba 85
III-V dio kal</derivirana_varijabla>
  </DomainObject.Predmet.PrimjedbaSuca>
  <DomainObject.Predmet.ProtustrankaFormated>
    <izvorni_sadrzaj>  ALBA M.S. d.o.o.</izvorni_sadrzaj>
    <derivirana_varijabla naziv="DomainObject.Predmet.ProtustrankaFormated_1">  ALBA M.S. d.o.o.</derivirana_varijabla>
  </DomainObject.Predmet.ProtustrankaFormated>
  <DomainObject.Predmet.ProtustrankaFormatedOIB>
    <izvorni_sadrzaj>  ALBA M.S. d.o.o., OIB 50731192379</izvorni_sadrzaj>
    <derivirana_varijabla naziv="DomainObject.Predmet.ProtustrankaFormatedOIB_1">  ALBA M.S. d.o.o., OIB 50731192379</derivirana_varijabla>
  </DomainObject.Predmet.ProtustrankaFormatedOIB>
  <DomainObject.Predmet.ProtustrankaFormatedWithAdress>
    <izvorni_sadrzaj> ALBA M.S. d.o.o., Dr. Stanka Pinjuha 15/c, 49210 Veliko Trgovišće</izvorni_sadrzaj>
    <derivirana_varijabla naziv="DomainObject.Predmet.ProtustrankaFormatedWithAdress_1"> ALBA M.S. d.o.o., Dr. Stanka Pinjuha 15/c, 49210 Veliko Trgovišće</derivirana_varijabla>
  </DomainObject.Predmet.ProtustrankaFormatedWithAdress>
  <DomainObject.Predmet.ProtustrankaFormatedWithAdressOIB>
    <izvorni_sadrzaj> ALBA M.S. d.o.o., OIB 50731192379, Dr. Stanka Pinjuha 15/c, 49210 Veliko Trgovišće</izvorni_sadrzaj>
    <derivirana_varijabla naziv="DomainObject.Predmet.ProtustrankaFormatedWithAdressOIB_1"> ALBA M.S. d.o.o., OIB 50731192379, Dr. Stanka Pinjuha 15/c, 49210 Veliko Trgovišće</derivirana_varijabla>
  </DomainObject.Predmet.ProtustrankaFormatedWithAdressOIB>
  <DomainObject.Predmet.ProtustrankaWithAdress>
    <izvorni_sadrzaj>ALBA M.S. d.o.o. Dr. Stanka Pinjuha 15/c, 49210 Veliko Trgovišće</izvorni_sadrzaj>
    <derivirana_varijabla naziv="DomainObject.Predmet.ProtustrankaWithAdress_1">ALBA M.S. d.o.o. Dr. Stanka Pinjuha 15/c, 49210 Veliko Trgovišće</derivirana_varijabla>
  </DomainObject.Predmet.ProtustrankaWithAdress>
  <DomainObject.Predmet.ProtustrankaWithAdressOIB>
    <izvorni_sadrzaj>ALBA M.S. d.o.o., OIB 50731192379, Dr. Stanka Pinjuha 15/c, 49210 Veliko Trgovišće</izvorni_sadrzaj>
    <derivirana_varijabla naziv="DomainObject.Predmet.ProtustrankaWithAdressOIB_1">ALBA M.S. d.o.o., OIB 50731192379, Dr. Stanka Pinjuha 15/c, 49210 Veliko Trgovišće</derivirana_varijabla>
  </DomainObject.Predmet.ProtustrankaWithAdressOIB>
  <DomainObject.Predmet.ProtustrankaNazivFormated>
    <izvorni_sadrzaj>ALBA M.S. d.o.o.</izvorni_sadrzaj>
    <derivirana_varijabla naziv="DomainObject.Predmet.ProtustrankaNazivFormated_1">ALBA M.S. d.o.o.</derivirana_varijabla>
  </DomainObject.Predmet.ProtustrankaNazivFormated>
  <DomainObject.Predmet.ProtustrankaNazivFormatedOIB>
    <izvorni_sadrzaj>ALBA M.S. d.o.o., OIB 50731192379</izvorni_sadrzaj>
    <derivirana_varijabla naziv="DomainObject.Predmet.ProtustrankaNazivFormatedOIB_1">ALBA M.S. d.o.o., OIB 50731192379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ALBA M.S. d.o.o.; FINA Regionalni centar Zagreb</izvorni_sadrzaj>
    <derivirana_varijabla naziv="DomainObject.Predmet.StrankaFormated_1">  ALBA M.S. d.o.o.; FINA Regionalni centar Zagreb</derivirana_varijabla>
  </DomainObject.Predmet.StrankaFormated>
  <DomainObject.Predmet.StrankaFormatedOIB>
    <izvorni_sadrzaj>  ALBA M.S. d.o.o., OIB 50731192379; FINA Regionalni centar Zagreb, OIB 85821130368</izvorni_sadrzaj>
    <derivirana_varijabla naziv="DomainObject.Predmet.StrankaFormatedOIB_1">  ALBA M.S. d.o.o., OIB 50731192379; FINA Regionalni centar Zagreb, OIB 85821130368</derivirana_varijabla>
  </DomainObject.Predmet.StrankaFormatedOIB>
  <DomainObject.Predmet.StrankaFormatedWithAdress>
    <izvorni_sadrzaj> ALBA M.S. d.o.o., Dr. Stanka Pinjuha 15/c, 49210 Veliko Trgovišće; FINA Regionalni centar Zagreb, Trg svibanjskih žrtava 1995. 1, 10000 Zagreb</izvorni_sadrzaj>
    <derivirana_varijabla naziv="DomainObject.Predmet.StrankaFormatedWithAdress_1"> ALBA M.S. d.o.o., Dr. Stanka Pinjuha 15/c, 49210 Veliko Trgovišće; FINA Regionalni centar Zagreb, Trg svibanjskih žrtava 1995. 1, 10000 Zagreb</derivirana_varijabla>
  </DomainObject.Predmet.StrankaFormatedWithAdress>
  <DomainObject.Predmet.StrankaFormatedWithAdressOIB>
    <izvorni_sadrzaj> ALBA M.S. d.o.o., OIB 50731192379, Dr. Stanka Pinjuha 15/c, 49210 Veliko Trgovišće; FINA Regionalni centar Zagreb, OIB 85821130368, Trg svibanjskih žrtava 1995. 1, 10000 Zagreb</izvorni_sadrzaj>
    <derivirana_varijabla naziv="DomainObject.Predmet.StrankaFormatedWithAdressOIB_1"> ALBA M.S. d.o.o., OIB 50731192379, Dr. Stanka Pinjuha 15/c, 49210 Veliko Trgovišće; FINA Regionalni centar Zagreb, OIB 85821130368, Trg svibanjskih žrtava 1995. 1, 10000 Zagreb</derivirana_varijabla>
  </DomainObject.Predmet.StrankaFormatedWithAdressOIB>
  <DomainObject.Predmet.StrankaWithAdress>
    <izvorni_sadrzaj>ALBA M.S. d.o.o. Dr. Stanka Pinjuha 15/c,49210 Veliko Trgovišće,FINA Regionalni centar Zagreb Trg svibanjskih žrtava 1995. 1,10000 Zagreb</izvorni_sadrzaj>
    <derivirana_varijabla naziv="DomainObject.Predmet.StrankaWithAdress_1">ALBA M.S. d.o.o. Dr. Stanka Pinjuha 15/c,49210 Veliko Trgovišće,FINA Regionalni centar Zagreb Trg svibanjskih žrtava 1995. 1,10000 Zagreb</derivirana_varijabla>
  </DomainObject.Predmet.StrankaWithAdress>
  <DomainObject.Predmet.StrankaWithAdressOIB>
    <izvorni_sadrzaj>ALBA M.S. d.o.o., OIB 50731192379, Dr. Stanka Pinjuha 15/c,49210 Veliko Trgovišće,FINA Regionalni centar Zagreb, OIB 85821130368, Trg svibanjskih žrtava 1995. 1,10000 Zagreb</izvorni_sadrzaj>
    <derivirana_varijabla naziv="DomainObject.Predmet.StrankaWithAdressOIB_1">ALBA M.S. d.o.o., OIB 50731192379, Dr. Stanka Pinjuha 15/c,49210 Veliko Trgovišće,FINA Regionalni centar Zagreb, OIB 85821130368, Trg svibanjskih žrtava 1995. 1,10000 Zagreb</derivirana_varijabla>
  </DomainObject.Predmet.StrankaWithAdressOIB>
  <DomainObject.Predmet.StrankaNazivFormated>
    <izvorni_sadrzaj>ALBA M.S. d.o.o.,FINA Regionalni centar Zagreb</izvorni_sadrzaj>
    <derivirana_varijabla naziv="DomainObject.Predmet.StrankaNazivFormated_1">ALBA M.S. d.o.o.,FINA Regionalni centar Zagreb</derivirana_varijabla>
  </DomainObject.Predmet.StrankaNazivFormated>
  <DomainObject.Predmet.StrankaNazivFormatedOIB>
    <izvorni_sadrzaj>ALBA M.S. d.o.o., OIB 50731192379,FINA Regionalni centar Zagreb, OIB 85821130368</izvorni_sadrzaj>
    <derivirana_varijabla naziv="DomainObject.Predmet.StrankaNazivFormatedOIB_1">ALBA M.S. d.o.o., OIB 50731192379,FINA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Vlaović</izvorni_sadrzaj>
    <derivirana_varijabla naziv="DomainObject.Predmet.Zapisnicar_1">Renata Vlaović</derivirana_varijabla>
  </DomainObject.Predmet.Zapisnicar>
  <DomainObject.Predmet.StrankaListFormated>
    <izvorni_sadrzaj>
      <item>ALBA M.S. d.o.o.</item>
      <item>FINA Regionalni centar Zagreb</item>
    </izvorni_sadrzaj>
    <derivirana_varijabla naziv="DomainObject.Predmet.StrankaListFormated_1">
      <item>ALBA M.S. d.o.o.</item>
      <item>FINA Regionalni centar Zagreb</item>
    </derivirana_varijabla>
  </DomainObject.Predmet.StrankaListFormated>
  <DomainObject.Predmet.StrankaListFormatedOIB>
    <izvorni_sadrzaj>
      <item>ALBA M.S. d.o.o., OIB 50731192379</item>
      <item>FINA Regionalni centar Zagreb, OIB 85821130368</item>
    </izvorni_sadrzaj>
    <derivirana_varijabla naziv="DomainObject.Predmet.StrankaListFormatedOIB_1">
      <item>ALBA M.S. d.o.o., OIB 50731192379</item>
      <item>FINA Regionalni centar Zagreb, OIB 85821130368</item>
    </derivirana_varijabla>
  </DomainObject.Predmet.StrankaListFormatedOIB>
  <DomainObject.Predmet.StrankaListFormatedWithAdress>
    <izvorni_sadrzaj>
      <item>ALBA M.S. d.o.o., Dr. Stanka Pinjuha 15/c, 49210 Veliko Trgovišće</item>
      <item>FINA Regionalni centar Zagreb, Trg svibanjskih žrtava 1995. 1, 10000 Zagreb</item>
    </izvorni_sadrzaj>
    <derivirana_varijabla naziv="DomainObject.Predmet.StrankaListFormatedWithAdress_1">
      <item>ALBA M.S. d.o.o., Dr. Stanka Pinjuha 15/c, 49210 Veliko Trgovišće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ALBA M.S. d.o.o., OIB 50731192379, Dr. Stanka Pinjuha 15/c, 49210 Veliko Trgovišće</item>
      <item>FINA Regionalni centar Zagreb, OIB 85821130368, Trg svibanjskih žrtava 1995. 1, 10000 Zagreb</item>
    </izvorni_sadrzaj>
    <derivirana_varijabla naziv="DomainObject.Predmet.StrankaListFormatedWithAdressOIB_1">
      <item>ALBA M.S. d.o.o., OIB 50731192379, Dr. Stanka Pinjuha 15/c, 49210 Veliko Trgovišće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ALBA M.S. d.o.o.</item>
      <item>FINA Regionalni centar Zagreb</item>
    </izvorni_sadrzaj>
    <derivirana_varijabla naziv="DomainObject.Predmet.StrankaListNazivFormated_1">
      <item>ALBA M.S. d.o.o.</item>
      <item>FINA Regionalni centar Zagreb</item>
    </derivirana_varijabla>
  </DomainObject.Predmet.StrankaListNazivFormated>
  <DomainObject.Predmet.StrankaListNazivFormatedOIB>
    <izvorni_sadrzaj>
      <item>ALBA M.S. d.o.o., OIB 50731192379</item>
      <item>FINA Regionalni centar Zagreb, OIB 85821130368</item>
    </izvorni_sadrzaj>
    <derivirana_varijabla naziv="DomainObject.Predmet.StrankaListNazivFormatedOIB_1">
      <item>ALBA M.S. d.o.o., OIB 50731192379</item>
      <item>FINA Regionalni centar Zagreb, OIB 85821130368</item>
    </derivirana_varijabla>
  </DomainObject.Predmet.StrankaListNazivFormatedOIB>
  <DomainObject.Predmet.ProtuStrankaListFormated>
    <izvorni_sadrzaj>
      <item>ALBA M.S. d.o.o.</item>
    </izvorni_sadrzaj>
    <derivirana_varijabla naziv="DomainObject.Predmet.ProtuStrankaListFormated_1">
      <item>ALBA M.S. d.o.o.</item>
    </derivirana_varijabla>
  </DomainObject.Predmet.ProtuStrankaListFormated>
  <DomainObject.Predmet.ProtuStrankaListFormatedOIB>
    <izvorni_sadrzaj>
      <item>ALBA M.S. d.o.o., OIB 50731192379</item>
    </izvorni_sadrzaj>
    <derivirana_varijabla naziv="DomainObject.Predmet.ProtuStrankaListFormatedOIB_1">
      <item>ALBA M.S. d.o.o., OIB 50731192379</item>
    </derivirana_varijabla>
  </DomainObject.Predmet.ProtuStrankaListFormatedOIB>
  <DomainObject.Predmet.ProtuStrankaListFormatedWithAdress>
    <izvorni_sadrzaj>
      <item>ALBA M.S. d.o.o., Dr. Stanka Pinjuha 15/c, 49210 Veliko Trgovišće</item>
    </izvorni_sadrzaj>
    <derivirana_varijabla naziv="DomainObject.Predmet.ProtuStrankaListFormatedWithAdress_1">
      <item>ALBA M.S. d.o.o., Dr. Stanka Pinjuha 15/c, 49210 Veliko Trgovišće</item>
    </derivirana_varijabla>
  </DomainObject.Predmet.ProtuStrankaListFormatedWithAdress>
  <DomainObject.Predmet.ProtuStrankaListFormatedWithAdressOIB>
    <izvorni_sadrzaj>
      <item>ALBA M.S. d.o.o., OIB 50731192379, Dr. Stanka Pinjuha 15/c, 49210 Veliko Trgovišće</item>
    </izvorni_sadrzaj>
    <derivirana_varijabla naziv="DomainObject.Predmet.ProtuStrankaListFormatedWithAdressOIB_1">
      <item>ALBA M.S. d.o.o., OIB 50731192379, Dr. Stanka Pinjuha 15/c, 49210 Veliko Trgovišće</item>
    </derivirana_varijabla>
  </DomainObject.Predmet.ProtuStrankaListFormatedWithAdressOIB>
  <DomainObject.Predmet.ProtuStrankaListNazivFormated>
    <izvorni_sadrzaj>
      <item>ALBA M.S. d.o.o.</item>
    </izvorni_sadrzaj>
    <derivirana_varijabla naziv="DomainObject.Predmet.ProtuStrankaListNazivFormated_1">
      <item>ALBA M.S. d.o.o.</item>
    </derivirana_varijabla>
  </DomainObject.Predmet.ProtuStrankaListNazivFormated>
  <DomainObject.Predmet.ProtuStrankaListNazivFormatedOIB>
    <izvorni_sadrzaj>
      <item>ALBA M.S. d.o.o., OIB 50731192379</item>
    </izvorni_sadrzaj>
    <derivirana_varijabla naziv="DomainObject.Predmet.ProtuStrankaListNazivFormatedOIB_1">
      <item>ALBA M.S. d.o.o., OIB 50731192379</item>
    </derivirana_varijabla>
  </DomainObject.Predmet.ProtuStrankaListNazivFormatedOIB>
  <DomainObject.Predmet.OstaliListFormated>
    <izvorni_sadrzaj>
      <item>Mark Koppel</item>
    </izvorni_sadrzaj>
    <derivirana_varijabla naziv="DomainObject.Predmet.OstaliListFormated_1">
      <item>Mark Koppel</item>
    </derivirana_varijabla>
  </DomainObject.Predmet.OstaliListFormated>
  <DomainObject.Predmet.OstaliListFormatedOIB>
    <izvorni_sadrzaj>
      <item>Mark Koppel, OIB 43785346543</item>
    </izvorni_sadrzaj>
    <derivirana_varijabla naziv="DomainObject.Predmet.OstaliListFormatedOIB_1">
      <item>Mark Koppel, OIB 43785346543</item>
    </derivirana_varijabla>
  </DomainObject.Predmet.OstaliListFormatedOIB>
  <DomainObject.Predmet.OstaliListFormatedWithAdress>
    <izvorni_sadrzaj>
      <item>Mark Koppel, 80 Elm Park Avenue, London</item>
    </izvorni_sadrzaj>
    <derivirana_varijabla naziv="DomainObject.Predmet.OstaliListFormatedWithAdress_1">
      <item>Mark Koppel, 80 Elm Park Avenue, London</item>
    </derivirana_varijabla>
  </DomainObject.Predmet.OstaliListFormatedWithAdress>
  <DomainObject.Predmet.OstaliListFormatedWithAdressOIB>
    <izvorni_sadrzaj>
      <item>Mark Koppel, OIB 43785346543, 80 Elm Park Avenue, London</item>
    </izvorni_sadrzaj>
    <derivirana_varijabla naziv="DomainObject.Predmet.OstaliListFormatedWithAdressOIB_1">
      <item>Mark Koppel, OIB 43785346543, 80 Elm Park Avenue, London</item>
    </derivirana_varijabla>
  </DomainObject.Predmet.OstaliListFormatedWithAdressOIB>
  <DomainObject.Predmet.OstaliListNazivFormated>
    <izvorni_sadrzaj>
      <item>Mark Koppel</item>
    </izvorni_sadrzaj>
    <derivirana_varijabla naziv="DomainObject.Predmet.OstaliListNazivFormated_1">
      <item>Mark Koppel</item>
    </derivirana_varijabla>
  </DomainObject.Predmet.OstaliListNazivFormated>
  <DomainObject.Predmet.OstaliListNazivFormatedOIB>
    <izvorni_sadrzaj>
      <item>Mark Koppel, OIB 43785346543</item>
    </izvorni_sadrzaj>
    <derivirana_varijabla naziv="DomainObject.Predmet.OstaliListNazivFormatedOIB_1">
      <item>Mark Koppel, OIB 43785346543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11. studenog 2019.</izvorni_sadrzaj>
    <derivirana_varijabla naziv="DomainObject.Datum_1">11. studenog 2019.</derivirana_varijabla>
  </DomainObject.Datum>
  <DomainObject.PoslovniBrojDokumenta>
    <izvorni_sadrzaj>St-1723/2018-83</izvorni_sadrzaj>
    <derivirana_varijabla naziv="DomainObject.PoslovniBrojDokumenta_1">St-1723/2018-83</derivirana_varijabla>
  </DomainObject.PoslovniBrojDokumenta>
  <DomainObject.Predmet.StrankaIDrugi>
    <izvorni_sadrzaj>ALBA M.S. d.o.o. i dr.</izvorni_sadrzaj>
    <derivirana_varijabla naziv="DomainObject.Predmet.StrankaIDrugi_1">ALBA M.S. d.o.o. i dr.</derivirana_varijabla>
  </DomainObject.Predmet.StrankaIDrugi>
  <DomainObject.Predmet.ProtustrankaIDrugi>
    <izvorni_sadrzaj>ALBA M.S. d.o.o.</izvorni_sadrzaj>
    <derivirana_varijabla naziv="DomainObject.Predmet.ProtustrankaIDrugi_1">ALBA M.S. d.o.o.</derivirana_varijabla>
  </DomainObject.Predmet.ProtustrankaIDrugi>
  <DomainObject.Predmet.StrankaIDrugiAdressOIB>
    <izvorni_sadrzaj>ALBA M.S. d.o.o., OIB 50731192379, Dr. Stanka Pinjuha 15/c, 49210 Veliko Trgovišće i dr.</izvorni_sadrzaj>
    <derivirana_varijabla naziv="DomainObject.Predmet.StrankaIDrugiAdressOIB_1">ALBA M.S. d.o.o., OIB 50731192379, Dr. Stanka Pinjuha 15/c, 49210 Veliko Trgovišće i dr.</derivirana_varijabla>
  </DomainObject.Predmet.StrankaIDrugiAdressOIB>
  <DomainObject.Predmet.ProtustrankaIDrugiAdressOIB>
    <izvorni_sadrzaj>ALBA M.S. d.o.o., OIB 50731192379, Dr. Stanka Pinjuha 15/c, 49210 Veliko Trgovišće</izvorni_sadrzaj>
    <derivirana_varijabla naziv="DomainObject.Predmet.ProtustrankaIDrugiAdressOIB_1">ALBA M.S. d.o.o., OIB 50731192379, Dr. Stanka Pinjuha 15/c,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 M.S. d.o.o.</item>
      <item>ALBA M.S. d.o.o.</item>
      <item>FINA Regionalni centar Zagreb</item>
      <item>Mark Koppel</item>
    </izvorni_sadrzaj>
    <derivirana_varijabla naziv="DomainObject.Predmet.SudioniciListNaziv_1">
      <item>ALBA M.S. d.o.o.</item>
      <item>ALBA M.S. d.o.o.</item>
      <item>FINA Regionalni centar Zagreb</item>
      <item>Mark Koppel</item>
    </derivirana_varijabla>
  </DomainObject.Predmet.SudioniciListNaziv>
  <DomainObject.Predmet.SudioniciListAdressOIB>
    <izvorni_sadrzaj>
      <item>ALBA M.S. d.o.o., OIB 50731192379, Dr. Stanka Pinjuha 15/c,49210 Veliko Trgovišće</item>
      <item>ALBA M.S. d.o.o., OIB 50731192379, Dr. Stanka Pinjuha 15/c,49210 Veliko Trgovišće</item>
      <item>FINA Regionalni centar Zagreb, OIB 85821130368, Trg svibanjskih žrtava 1995. 1,10000 Zagreb</item>
      <item>Mark Koppel, OIB 43785346543, 80 Elm Park Avenue,London</item>
    </izvorni_sadrzaj>
    <derivirana_varijabla naziv="DomainObject.Predmet.SudioniciListAdressOIB_1">
      <item>ALBA M.S. d.o.o., OIB 50731192379, Dr. Stanka Pinjuha 15/c,49210 Veliko Trgovišće</item>
      <item>ALBA M.S. d.o.o., OIB 50731192379, Dr. Stanka Pinjuha 15/c,49210 Veliko Trgovišće</item>
      <item>FINA Regionalni centar Zagreb, OIB 85821130368, Trg svibanjskih žrtava 1995. 1,10000 Zagreb</item>
      <item>Mark Koppel, OIB 43785346543, 80 Elm Park Avenue,London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50731192379</item>
      <item>, OIB 50731192379</item>
      <item>, OIB 85821130368</item>
      <item>, OIB 43785346543</item>
    </izvorni_sadrzaj>
    <derivirana_varijabla naziv="DomainObject.Predmet.SudioniciListNazivOIB_1">
      <item>, OIB 50731192379</item>
      <item>, OIB 50731192379</item>
      <item>, OIB 85821130368</item>
      <item>, OIB 43785346543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studenog 2019.</izvorni_sadrzaj>
    <derivirana_varijabla naziv="DomainObject.PredzadnjaOdlukaIzPredmeta.DatumDonosenjaOdluke_1">7. studenog 2019.</derivirana_varijabla>
  </DomainObject.PredzadnjaOdlukaIzPredmeta.DatumDonosenjaOdluke>
  <DomainObject.PredzadnjaOdlukaIzPredmeta.Oznaka>
    <izvorni_sadrzaj>St-1723/2018-82</izvorni_sadrzaj>
    <derivirana_varijabla naziv="DomainObject.PredzadnjaOdlukaIzPredmeta.Oznaka_1">St-1723/2018-82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srpnja 2018.</izvorni_sadrzaj>
    <derivirana_varijabla naziv="DomainObject.Predmet.DatumPocetkaProcesa_1">5. srpnja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530</properties:Words>
  <properties:Characters>2750</properties:Characters>
  <properties:Lines>97</properties:Lines>
  <properties:Paragraphs>36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2019-11-07T13:25:00Z</dcterms:created>
  <dc:creator>wsadmin</dc:creator>
  <cp:lastModifiedBy>wsadmin</cp:lastModifiedBy>
  <dcterms:modified xmlns:xsi="http://www.w3.org/2001/XMLSchema-instance" xsi:type="dcterms:W3CDTF">2019-11-11T12:23:00Z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St-1723/2018-83 / Odluka - Rješenje (St-1723-2018_2.rješenje_o_prestanku_razlučnog_prava.rješenje_o_prestanku_razlučnog_prava)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