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3835" w14:paraId="06b3835" w:rsidRDefault="007431BE" w:rsidP="007431BE" w:rsidR="007431BE" w:rsidRPr="005D4F95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5D4F95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5D4F95">
      <w:pPr>
        <w:tabs>
          <w:tab w:pos="7020" w:val="left"/>
        </w:tabs>
        <w:rPr>
          <w:color w:val="FF0000"/>
          <w:sz w:val="24"/>
          <w:szCs w:val="24"/>
        </w:rPr>
      </w:pPr>
    </w:p>
    <w:p w:rsidRDefault="00223EA9" w:rsidP="00223EA9" w:rsidR="00223EA9" w:rsidRPr="005D4F95">
      <w:pPr>
        <w:rPr>
          <w:color w:val="FF0000"/>
          <w:sz w:val="24"/>
          <w:szCs w:val="24"/>
        </w:rPr>
      </w:pPr>
      <w:r w:rsidRPr="005D4F95">
        <w:rPr>
          <w:color w:val="FF0000"/>
          <w:sz w:val="24"/>
          <w:szCs w:val="24"/>
        </w:rPr>
        <w:t xml:space="preserve">  </w:t>
      </w:r>
      <w:r w:rsidR="000746EE" w:rsidRPr="005D4F95">
        <w:rPr>
          <w:noProof/>
          <w:color w:val="FF0000"/>
          <w:sz w:val="24"/>
          <w:szCs w:val="24"/>
        </w:rPr>
        <w:t xml:space="preserve">          </w:t>
      </w:r>
      <w:r w:rsidRPr="005D4F95">
        <w:rPr>
          <w:noProof/>
          <w:color w:val="FF0000"/>
          <w:sz w:val="24"/>
          <w:szCs w:val="24"/>
        </w:rPr>
        <w:drawing>
          <wp:inline distR="0" distL="0" distB="0" distT="0">
            <wp:extent cy="782656" cx="599846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F95">
        <w:rPr>
          <w:color w:val="FF0000"/>
          <w:sz w:val="24"/>
          <w:szCs w:val="24"/>
        </w:rPr>
        <w:t xml:space="preserve">                          </w:t>
      </w:r>
    </w:p>
    <w:p w:rsidRDefault="00223EA9" w:rsidP="00223EA9" w:rsidR="00223EA9" w:rsidRPr="005D4F95">
      <w:pPr>
        <w:tabs>
          <w:tab w:pos="7020" w:val="left"/>
        </w:tabs>
        <w:rPr>
          <w:color w:val="FF0000"/>
          <w:sz w:val="24"/>
          <w:szCs w:val="24"/>
        </w:rPr>
      </w:pPr>
    </w:p>
    <w:p w:rsidRDefault="00223EA9" w:rsidP="00223EA9" w:rsidR="00223EA9" w:rsidRPr="005D4F95">
      <w:pPr>
        <w:tabs>
          <w:tab w:pos="7020" w:val="left"/>
        </w:tabs>
        <w:rPr>
          <w:sz w:val="24"/>
          <w:szCs w:val="24"/>
        </w:rPr>
      </w:pPr>
      <w:r w:rsidRPr="005D4F95">
        <w:rPr>
          <w:sz w:val="24"/>
          <w:szCs w:val="24"/>
        </w:rPr>
        <w:t xml:space="preserve">REPUBLIKA HRVATSKA </w:t>
      </w:r>
    </w:p>
    <w:p w:rsidRDefault="00223EA9" w:rsidP="00223EA9" w:rsidR="00223EA9" w:rsidRPr="005D4F95">
      <w:pPr>
        <w:rPr>
          <w:sz w:val="24"/>
          <w:szCs w:val="24"/>
        </w:rPr>
      </w:pPr>
      <w:r w:rsidRPr="005D4F95">
        <w:rPr>
          <w:sz w:val="24"/>
          <w:szCs w:val="24"/>
        </w:rPr>
        <w:t>Trgovački sud u Zagrebu</w:t>
      </w:r>
    </w:p>
    <w:p w:rsidRDefault="00223EA9" w:rsidP="00223EA9" w:rsidR="00223EA9" w:rsidRPr="005D4F95">
      <w:pPr>
        <w:rPr>
          <w:sz w:val="24"/>
          <w:szCs w:val="24"/>
        </w:rPr>
      </w:pPr>
      <w:r w:rsidRPr="005D4F95">
        <w:rPr>
          <w:sz w:val="24"/>
          <w:szCs w:val="24"/>
        </w:rPr>
        <w:t xml:space="preserve">Zagreb, </w:t>
      </w:r>
      <w:proofErr w:type="spellStart"/>
      <w:r w:rsidRPr="005D4F95">
        <w:rPr>
          <w:sz w:val="24"/>
          <w:szCs w:val="24"/>
        </w:rPr>
        <w:t>Amruševa</w:t>
      </w:r>
      <w:proofErr w:type="spellEnd"/>
      <w:r w:rsidRPr="005D4F95">
        <w:rPr>
          <w:sz w:val="24"/>
          <w:szCs w:val="24"/>
        </w:rPr>
        <w:t xml:space="preserve"> 2/II</w:t>
      </w:r>
      <w:r w:rsidR="000746EE" w:rsidRPr="005D4F95">
        <w:rPr>
          <w:sz w:val="24"/>
          <w:szCs w:val="24"/>
        </w:rPr>
        <w:t xml:space="preserve"> desno p.p.432</w:t>
      </w:r>
    </w:p>
    <w:p w:rsidRDefault="00223EA9" w:rsidP="00223EA9" w:rsidR="00223EA9" w:rsidRPr="005D4F95">
      <w:pPr>
        <w:rPr>
          <w:sz w:val="24"/>
          <w:szCs w:val="24"/>
        </w:rPr>
      </w:pPr>
      <w:r w:rsidRPr="005D4F95">
        <w:rPr>
          <w:sz w:val="24"/>
          <w:szCs w:val="24"/>
        </w:rPr>
        <w:tab/>
      </w:r>
      <w:r w:rsidRPr="005D4F95">
        <w:rPr>
          <w:sz w:val="24"/>
          <w:szCs w:val="24"/>
        </w:rPr>
        <w:tab/>
      </w:r>
      <w:r w:rsidRPr="005D4F95">
        <w:rPr>
          <w:sz w:val="24"/>
          <w:szCs w:val="24"/>
        </w:rPr>
        <w:tab/>
      </w:r>
      <w:r w:rsidRPr="005D4F95">
        <w:rPr>
          <w:sz w:val="24"/>
          <w:szCs w:val="24"/>
        </w:rPr>
        <w:tab/>
      </w:r>
      <w:r w:rsidRPr="005D4F95">
        <w:rPr>
          <w:sz w:val="24"/>
          <w:szCs w:val="24"/>
        </w:rPr>
        <w:tab/>
      </w:r>
      <w:r w:rsidRPr="005D4F95">
        <w:rPr>
          <w:sz w:val="24"/>
          <w:szCs w:val="24"/>
        </w:rPr>
        <w:tab/>
      </w:r>
      <w:r w:rsidRPr="005D4F95">
        <w:rPr>
          <w:sz w:val="24"/>
          <w:szCs w:val="24"/>
        </w:rPr>
        <w:tab/>
      </w:r>
      <w:r w:rsidRPr="005D4F95">
        <w:rPr>
          <w:sz w:val="24"/>
          <w:szCs w:val="24"/>
        </w:rPr>
        <w:tab/>
      </w:r>
      <w:r w:rsidRPr="005D4F95">
        <w:rPr>
          <w:sz w:val="24"/>
          <w:szCs w:val="24"/>
        </w:rPr>
        <w:tab/>
        <w:t xml:space="preserve">  </w:t>
      </w:r>
    </w:p>
    <w:p w:rsidRDefault="00223EA9" w:rsidP="00223EA9" w:rsidR="00223EA9" w:rsidRPr="005D4F95">
      <w:pPr>
        <w:jc w:val="center"/>
        <w:rPr>
          <w:sz w:val="24"/>
          <w:szCs w:val="24"/>
        </w:rPr>
      </w:pPr>
      <w:r w:rsidRPr="005D4F95">
        <w:rPr>
          <w:sz w:val="24"/>
          <w:szCs w:val="24"/>
        </w:rPr>
        <w:t>REPUBLIK</w:t>
      </w:r>
      <w:r w:rsidR="000746EE" w:rsidRPr="005D4F95">
        <w:rPr>
          <w:sz w:val="24"/>
          <w:szCs w:val="24"/>
        </w:rPr>
        <w:t>A</w:t>
      </w:r>
      <w:r w:rsidRPr="005D4F95">
        <w:rPr>
          <w:sz w:val="24"/>
          <w:szCs w:val="24"/>
        </w:rPr>
        <w:t xml:space="preserve">   HRVATSK</w:t>
      </w:r>
      <w:r w:rsidR="000746EE" w:rsidRPr="005D4F95">
        <w:rPr>
          <w:sz w:val="24"/>
          <w:szCs w:val="24"/>
        </w:rPr>
        <w:t>A</w:t>
      </w:r>
      <w:r w:rsidRPr="005D4F95">
        <w:rPr>
          <w:sz w:val="24"/>
          <w:szCs w:val="24"/>
        </w:rPr>
        <w:t xml:space="preserve"> </w:t>
      </w:r>
    </w:p>
    <w:p w:rsidRDefault="00223EA9" w:rsidP="00223EA9" w:rsidR="00223EA9" w:rsidRPr="005D4F95">
      <w:pPr>
        <w:jc w:val="center"/>
        <w:rPr>
          <w:sz w:val="24"/>
          <w:szCs w:val="24"/>
        </w:rPr>
      </w:pPr>
    </w:p>
    <w:p w:rsidRDefault="00223EA9" w:rsidP="00223EA9" w:rsidR="00223EA9" w:rsidRPr="005D4F95">
      <w:pPr>
        <w:ind w:hanging="2880" w:left="2880"/>
        <w:jc w:val="center"/>
        <w:rPr>
          <w:sz w:val="24"/>
          <w:szCs w:val="24"/>
        </w:rPr>
      </w:pPr>
      <w:r w:rsidRPr="005D4F95">
        <w:rPr>
          <w:sz w:val="24"/>
          <w:szCs w:val="24"/>
        </w:rPr>
        <w:t xml:space="preserve">  R J E Š E N J E</w:t>
      </w:r>
    </w:p>
    <w:p w:rsidRDefault="00223EA9" w:rsidP="00223EA9" w:rsidR="00223EA9" w:rsidRPr="005D4F95">
      <w:pPr>
        <w:ind w:hanging="2880" w:left="2880"/>
        <w:jc w:val="center"/>
        <w:rPr>
          <w:sz w:val="24"/>
          <w:szCs w:val="24"/>
        </w:rPr>
      </w:pPr>
    </w:p>
    <w:p w:rsidRDefault="00223EA9" w:rsidP="00223EA9" w:rsidR="00223EA9" w:rsidRPr="005D4F95">
      <w:pPr>
        <w:jc w:val="both"/>
        <w:rPr>
          <w:sz w:val="24"/>
          <w:szCs w:val="24"/>
        </w:rPr>
      </w:pPr>
      <w:r w:rsidRPr="005D4F95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5D4F95" w:rsidRPr="005D4F95">
        <w:rPr>
          <w:b/>
          <w:sz w:val="24"/>
          <w:szCs w:val="24"/>
        </w:rPr>
        <w:t xml:space="preserve">CARPONA PRINT d.o.o., </w:t>
      </w:r>
      <w:r w:rsidR="005D4F95" w:rsidRPr="005D4F95">
        <w:rPr>
          <w:sz w:val="24"/>
          <w:szCs w:val="24"/>
        </w:rPr>
        <w:t>Krapina, Frana Galovića 9, OIB: 22592948072</w:t>
      </w:r>
      <w:r w:rsidRPr="005D4F95">
        <w:rPr>
          <w:sz w:val="24"/>
          <w:szCs w:val="24"/>
        </w:rPr>
        <w:t xml:space="preserve">, dana </w:t>
      </w:r>
      <w:r w:rsidR="00D91EF4">
        <w:rPr>
          <w:sz w:val="24"/>
          <w:szCs w:val="24"/>
        </w:rPr>
        <w:t>10</w:t>
      </w:r>
      <w:r w:rsidRPr="005D4F95">
        <w:rPr>
          <w:sz w:val="24"/>
          <w:szCs w:val="24"/>
        </w:rPr>
        <w:t xml:space="preserve">. </w:t>
      </w:r>
      <w:r w:rsidR="005D4F95" w:rsidRPr="005D4F95">
        <w:rPr>
          <w:sz w:val="24"/>
          <w:szCs w:val="24"/>
        </w:rPr>
        <w:t>siječnja</w:t>
      </w:r>
      <w:r w:rsidRPr="005D4F95">
        <w:rPr>
          <w:sz w:val="24"/>
          <w:szCs w:val="24"/>
        </w:rPr>
        <w:t xml:space="preserve"> 201</w:t>
      </w:r>
      <w:r w:rsidR="005D4F95" w:rsidRPr="005D4F95">
        <w:rPr>
          <w:sz w:val="24"/>
          <w:szCs w:val="24"/>
        </w:rPr>
        <w:t>7</w:t>
      </w:r>
      <w:r w:rsidRPr="005D4F95">
        <w:rPr>
          <w:sz w:val="24"/>
          <w:szCs w:val="24"/>
        </w:rPr>
        <w:t>.</w:t>
      </w:r>
    </w:p>
    <w:p w:rsidRDefault="00223EA9" w:rsidP="00223EA9" w:rsidR="00223EA9" w:rsidRPr="005D4F95">
      <w:pPr>
        <w:jc w:val="center"/>
        <w:rPr>
          <w:sz w:val="24"/>
          <w:szCs w:val="24"/>
        </w:rPr>
      </w:pPr>
    </w:p>
    <w:p w:rsidRDefault="00223EA9" w:rsidP="00223EA9" w:rsidR="00223EA9" w:rsidRPr="005D4F95">
      <w:pPr>
        <w:jc w:val="center"/>
        <w:rPr>
          <w:sz w:val="24"/>
          <w:szCs w:val="24"/>
        </w:rPr>
      </w:pPr>
      <w:r w:rsidRPr="005D4F95">
        <w:rPr>
          <w:sz w:val="24"/>
          <w:szCs w:val="24"/>
        </w:rPr>
        <w:t xml:space="preserve">r i j e š i o   j e </w:t>
      </w:r>
    </w:p>
    <w:p w:rsidRDefault="00223EA9" w:rsidP="00223EA9" w:rsidR="00223EA9" w:rsidRPr="005D4F95">
      <w:pPr>
        <w:jc w:val="center"/>
        <w:rPr>
          <w:sz w:val="24"/>
          <w:szCs w:val="24"/>
        </w:rPr>
      </w:pPr>
    </w:p>
    <w:p w:rsidRDefault="00223EA9" w:rsidP="00223EA9" w:rsidR="00223EA9" w:rsidRPr="005D4F95">
      <w:pPr>
        <w:ind w:firstLine="708"/>
        <w:jc w:val="both"/>
        <w:rPr>
          <w:sz w:val="24"/>
          <w:szCs w:val="24"/>
        </w:rPr>
      </w:pPr>
      <w:r w:rsidRPr="005D4F95">
        <w:rPr>
          <w:sz w:val="24"/>
          <w:szCs w:val="24"/>
        </w:rPr>
        <w:t xml:space="preserve">Obustavlja se skraćeni stečajni postupak nad dužnikom </w:t>
      </w:r>
      <w:r w:rsidR="005D4F95" w:rsidRPr="005D4F95">
        <w:rPr>
          <w:sz w:val="24"/>
          <w:szCs w:val="24"/>
        </w:rPr>
        <w:t>CARPONA PRINT d.o.o., Krapina, Frana Galovića 9, OIB: 22592948072</w:t>
      </w:r>
      <w:r w:rsidRPr="005D4F95">
        <w:rPr>
          <w:sz w:val="24"/>
          <w:szCs w:val="24"/>
        </w:rPr>
        <w:t xml:space="preserve">. </w:t>
      </w:r>
    </w:p>
    <w:p w:rsidRDefault="00223EA9" w:rsidP="00223EA9" w:rsidR="00223EA9" w:rsidRPr="005D4F95">
      <w:pPr>
        <w:jc w:val="center"/>
        <w:rPr>
          <w:sz w:val="24"/>
          <w:szCs w:val="24"/>
        </w:rPr>
      </w:pPr>
    </w:p>
    <w:p w:rsidRDefault="00223EA9" w:rsidP="00223EA9" w:rsidR="00223EA9" w:rsidRPr="005D4F95">
      <w:pPr>
        <w:jc w:val="center"/>
        <w:rPr>
          <w:sz w:val="24"/>
          <w:szCs w:val="24"/>
        </w:rPr>
      </w:pPr>
      <w:r w:rsidRPr="005D4F95">
        <w:rPr>
          <w:sz w:val="24"/>
          <w:szCs w:val="24"/>
        </w:rPr>
        <w:t>Obrazloženje</w:t>
      </w:r>
    </w:p>
    <w:p w:rsidRDefault="00223EA9" w:rsidP="00223EA9" w:rsidR="00223EA9" w:rsidRPr="005D4F95">
      <w:pPr>
        <w:jc w:val="center"/>
        <w:rPr>
          <w:sz w:val="24"/>
          <w:szCs w:val="24"/>
        </w:rPr>
      </w:pPr>
    </w:p>
    <w:p w:rsidRDefault="00223EA9" w:rsidP="00223EA9" w:rsidR="00223EA9" w:rsidRPr="005D4F95">
      <w:pPr>
        <w:ind w:firstLine="708"/>
        <w:jc w:val="both"/>
        <w:rPr>
          <w:sz w:val="24"/>
          <w:szCs w:val="24"/>
        </w:rPr>
      </w:pPr>
      <w:r w:rsidRPr="005D4F95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5D4F95" w:rsidRPr="005D4F95">
        <w:rPr>
          <w:sz w:val="24"/>
          <w:szCs w:val="24"/>
        </w:rPr>
        <w:t>CARPONA PRINT d.o.o., Krapina, Frana Galovića 9, OIB: 22592948072</w:t>
      </w:r>
      <w:r w:rsidRPr="005D4F95">
        <w:rPr>
          <w:sz w:val="24"/>
          <w:szCs w:val="24"/>
        </w:rPr>
        <w:t>.</w:t>
      </w:r>
    </w:p>
    <w:p w:rsidRDefault="00223EA9" w:rsidP="00223EA9" w:rsidR="00223EA9" w:rsidRPr="005D4F95">
      <w:pPr>
        <w:jc w:val="both"/>
        <w:rPr>
          <w:sz w:val="24"/>
          <w:szCs w:val="24"/>
        </w:rPr>
      </w:pPr>
    </w:p>
    <w:p w:rsidRDefault="00567A4F" w:rsidP="00223EA9" w:rsidR="00223EA9" w:rsidRPr="004C406E">
      <w:pPr>
        <w:jc w:val="both"/>
        <w:rPr>
          <w:sz w:val="24"/>
          <w:szCs w:val="24"/>
        </w:rPr>
      </w:pPr>
      <w:r w:rsidRPr="005D4F95">
        <w:rPr>
          <w:sz w:val="24"/>
          <w:szCs w:val="24"/>
        </w:rPr>
        <w:tab/>
        <w:t xml:space="preserve">Sud je dana </w:t>
      </w:r>
      <w:r w:rsidR="005D4F95" w:rsidRPr="005D4F95">
        <w:rPr>
          <w:sz w:val="24"/>
          <w:szCs w:val="24"/>
        </w:rPr>
        <w:t>1</w:t>
      </w:r>
      <w:r w:rsidRPr="005D4F95">
        <w:rPr>
          <w:sz w:val="24"/>
          <w:szCs w:val="24"/>
        </w:rPr>
        <w:t>7</w:t>
      </w:r>
      <w:r w:rsidR="00223EA9" w:rsidRPr="005D4F95">
        <w:rPr>
          <w:sz w:val="24"/>
          <w:szCs w:val="24"/>
        </w:rPr>
        <w:t xml:space="preserve">. </w:t>
      </w:r>
      <w:r w:rsidR="005D4F95" w:rsidRPr="005D4F95">
        <w:rPr>
          <w:sz w:val="24"/>
          <w:szCs w:val="24"/>
        </w:rPr>
        <w:t>listopada</w:t>
      </w:r>
      <w:r w:rsidR="00223EA9" w:rsidRPr="005D4F95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223EA9" w:rsidP="00223EA9" w:rsidR="00223EA9" w:rsidRPr="004C406E">
      <w:pPr>
        <w:jc w:val="both"/>
        <w:rPr>
          <w:sz w:val="24"/>
          <w:szCs w:val="24"/>
        </w:rPr>
      </w:pPr>
    </w:p>
    <w:p w:rsidRDefault="005D4F95" w:rsidP="0046360B" w:rsidR="0046360B" w:rsidRPr="004C406E">
      <w:pPr>
        <w:ind w:firstLine="708"/>
        <w:jc w:val="both"/>
        <w:rPr>
          <w:sz w:val="24"/>
          <w:szCs w:val="24"/>
        </w:rPr>
      </w:pPr>
      <w:r w:rsidRPr="004C406E">
        <w:rPr>
          <w:sz w:val="24"/>
          <w:szCs w:val="24"/>
        </w:rPr>
        <w:t xml:space="preserve">Vjerovnik FOND ZA ZAŠTITU OKOLIŠA I ENERGETSKU UČINKOVITOST, Zagreb, Radnička cesta 80, OIB: 85828625994, dostavio  je dana 25. listopada 2016. prijedlog za otvaranjem stečajnog postupka nad dužnikom, te je vjerovnik HRVATSKA LUTRIJA d.o.o., Zagreb, Ulica grada Vukovara 72, OIB: 27905228158, dana 30. studenog 2016. dostavio prijedlog za otvaranje stečajnog postupka nad dužnikom, te je dana 5. prosinca 2016. vjerovnik DNK UGOSTITELJSTVO d.o.o., Zagreb, </w:t>
      </w:r>
      <w:proofErr w:type="spellStart"/>
      <w:r w:rsidRPr="004C406E">
        <w:rPr>
          <w:sz w:val="24"/>
          <w:szCs w:val="24"/>
        </w:rPr>
        <w:t>Kalabarovo</w:t>
      </w:r>
      <w:proofErr w:type="spellEnd"/>
      <w:r w:rsidRPr="004C406E">
        <w:rPr>
          <w:sz w:val="24"/>
          <w:szCs w:val="24"/>
        </w:rPr>
        <w:t xml:space="preserve"> vrelo 19, OIB: 52649617505, dostavio prijedlog za otvaranje stečajnog postupka nad dužnikom.</w:t>
      </w:r>
    </w:p>
    <w:p w:rsidRDefault="005D4F95" w:rsidP="0046360B" w:rsidR="005D4F95" w:rsidRPr="004C406E">
      <w:pPr>
        <w:ind w:firstLine="708"/>
        <w:jc w:val="both"/>
        <w:rPr>
          <w:sz w:val="24"/>
          <w:szCs w:val="24"/>
        </w:rPr>
      </w:pPr>
    </w:p>
    <w:p w:rsidRDefault="00576DE8" w:rsidP="0046360B" w:rsidR="00B4196D" w:rsidRPr="004C406E">
      <w:pPr>
        <w:ind w:firstLine="708"/>
        <w:jc w:val="both"/>
        <w:rPr>
          <w:sz w:val="24"/>
          <w:szCs w:val="24"/>
        </w:rPr>
      </w:pPr>
      <w:r w:rsidRPr="004C406E">
        <w:rPr>
          <w:sz w:val="24"/>
          <w:szCs w:val="24"/>
        </w:rPr>
        <w:t xml:space="preserve">Slijedom navedenog, sud je pozvao vjerovnike FOND ZA ZAŠTITU OKOLIŠA I ENERGETSKU UČINKOVITOST, Zagreb, Radnička cesta 80, OIB: 85828625994, HRVATSKU LUTRIJU d.o.o., Zagreb, Ulica grada Vukovara 72, OIB: 27905228158, i DNK UGOSTITELJSTVO d.o.o., Zagreb, </w:t>
      </w:r>
      <w:proofErr w:type="spellStart"/>
      <w:r w:rsidRPr="004C406E">
        <w:rPr>
          <w:sz w:val="24"/>
          <w:szCs w:val="24"/>
        </w:rPr>
        <w:t>Kalabarovo</w:t>
      </w:r>
      <w:proofErr w:type="spellEnd"/>
      <w:r w:rsidRPr="004C406E">
        <w:rPr>
          <w:sz w:val="24"/>
          <w:szCs w:val="24"/>
        </w:rPr>
        <w:t xml:space="preserve"> vrelo 19, </w:t>
      </w:r>
      <w:r w:rsidRPr="004C406E">
        <w:rPr>
          <w:sz w:val="24"/>
          <w:szCs w:val="24"/>
        </w:rPr>
        <w:lastRenderedPageBreak/>
        <w:t>OIB: 52649617505, na solidarnu uplatu iznosa od 1.000,00 kuna u Fond za namirenje troškova stečajnog postupka i dodatnog iznosa predujma od 5.000,00 kuna za namirenje troškova stečajnog postupka</w:t>
      </w:r>
      <w:r w:rsidR="0046360B" w:rsidRPr="004C406E">
        <w:rPr>
          <w:sz w:val="24"/>
          <w:szCs w:val="24"/>
        </w:rPr>
        <w:t>.</w:t>
      </w:r>
    </w:p>
    <w:p w:rsidRDefault="00B4196D" w:rsidP="00B4196D" w:rsidR="00B4196D" w:rsidRPr="004C406E">
      <w:pPr>
        <w:ind w:firstLine="708"/>
        <w:jc w:val="both"/>
        <w:rPr>
          <w:sz w:val="24"/>
          <w:szCs w:val="24"/>
        </w:rPr>
      </w:pPr>
    </w:p>
    <w:p w:rsidRDefault="004769FD" w:rsidP="00B4196D" w:rsidR="004769FD" w:rsidRPr="004C406E">
      <w:pPr>
        <w:ind w:firstLine="708"/>
        <w:jc w:val="both"/>
        <w:rPr>
          <w:sz w:val="24"/>
          <w:szCs w:val="24"/>
        </w:rPr>
      </w:pPr>
      <w:r w:rsidRPr="004C406E">
        <w:rPr>
          <w:sz w:val="24"/>
          <w:szCs w:val="24"/>
        </w:rPr>
        <w:t xml:space="preserve">Dana </w:t>
      </w:r>
      <w:r w:rsidR="00576DE8" w:rsidRPr="004C406E">
        <w:rPr>
          <w:sz w:val="24"/>
          <w:szCs w:val="24"/>
        </w:rPr>
        <w:t>2</w:t>
      </w:r>
      <w:r w:rsidRPr="004C406E">
        <w:rPr>
          <w:sz w:val="24"/>
          <w:szCs w:val="24"/>
        </w:rPr>
        <w:t xml:space="preserve">. </w:t>
      </w:r>
      <w:r w:rsidR="00576DE8" w:rsidRPr="004C406E">
        <w:rPr>
          <w:sz w:val="24"/>
          <w:szCs w:val="24"/>
        </w:rPr>
        <w:t>siječnja</w:t>
      </w:r>
      <w:r w:rsidRPr="004C406E">
        <w:rPr>
          <w:sz w:val="24"/>
          <w:szCs w:val="24"/>
        </w:rPr>
        <w:t xml:space="preserve"> 201</w:t>
      </w:r>
      <w:r w:rsidR="00576DE8" w:rsidRPr="004C406E">
        <w:rPr>
          <w:sz w:val="24"/>
          <w:szCs w:val="24"/>
        </w:rPr>
        <w:t>7</w:t>
      </w:r>
      <w:r w:rsidRPr="004C406E">
        <w:rPr>
          <w:sz w:val="24"/>
          <w:szCs w:val="24"/>
        </w:rPr>
        <w:t xml:space="preserve">. vjerovnik </w:t>
      </w:r>
      <w:r w:rsidR="00576DE8" w:rsidRPr="004C406E">
        <w:rPr>
          <w:sz w:val="24"/>
          <w:szCs w:val="24"/>
        </w:rPr>
        <w:t>HRVATSKA LUTRIJA d.o.o., Zagreb, Ulica grada Vukovara 72, OIB: 27905228158</w:t>
      </w:r>
      <w:r w:rsidRPr="004C406E">
        <w:rPr>
          <w:sz w:val="24"/>
          <w:szCs w:val="24"/>
        </w:rPr>
        <w:t>, dostavio je dok</w:t>
      </w:r>
      <w:r w:rsidR="00D91EF4">
        <w:rPr>
          <w:sz w:val="24"/>
          <w:szCs w:val="24"/>
        </w:rPr>
        <w:t xml:space="preserve">az o uplati predmetnom predujma, te je dana 5. siječnja 2017. vjerovnik </w:t>
      </w:r>
      <w:r w:rsidR="00D91EF4" w:rsidRPr="004C406E">
        <w:rPr>
          <w:sz w:val="24"/>
          <w:szCs w:val="24"/>
        </w:rPr>
        <w:t xml:space="preserve">DNK UGOSTITELJSTVO d.o.o., Zagreb, </w:t>
      </w:r>
      <w:proofErr w:type="spellStart"/>
      <w:r w:rsidR="00D91EF4" w:rsidRPr="004C406E">
        <w:rPr>
          <w:sz w:val="24"/>
          <w:szCs w:val="24"/>
        </w:rPr>
        <w:t>Kalabarovo</w:t>
      </w:r>
      <w:proofErr w:type="spellEnd"/>
      <w:r w:rsidR="00D91EF4" w:rsidRPr="004C406E">
        <w:rPr>
          <w:sz w:val="24"/>
          <w:szCs w:val="24"/>
        </w:rPr>
        <w:t xml:space="preserve"> vrelo 19, OIB: 52649617505</w:t>
      </w:r>
      <w:r w:rsidR="00D91EF4" w:rsidRPr="00D91EF4">
        <w:rPr>
          <w:sz w:val="24"/>
          <w:szCs w:val="24"/>
        </w:rPr>
        <w:t>, dostavio  dok</w:t>
      </w:r>
      <w:r w:rsidR="00D91EF4">
        <w:rPr>
          <w:sz w:val="24"/>
          <w:szCs w:val="24"/>
        </w:rPr>
        <w:t>az o uplati predmetnom predujma.</w:t>
      </w:r>
    </w:p>
    <w:p w:rsidRDefault="000746EE" w:rsidP="003523C1" w:rsidR="000746EE" w:rsidRPr="004C406E">
      <w:pPr>
        <w:ind w:firstLine="708"/>
        <w:jc w:val="both"/>
        <w:rPr>
          <w:sz w:val="24"/>
          <w:szCs w:val="24"/>
        </w:rPr>
      </w:pPr>
    </w:p>
    <w:p w:rsidRDefault="003523C1" w:rsidP="003523C1" w:rsidR="00B4196D" w:rsidRPr="004C406E">
      <w:pPr>
        <w:ind w:firstLine="708"/>
        <w:jc w:val="both"/>
        <w:rPr>
          <w:sz w:val="24"/>
          <w:szCs w:val="24"/>
        </w:rPr>
      </w:pPr>
      <w:r w:rsidRPr="004C406E">
        <w:rPr>
          <w:sz w:val="24"/>
          <w:szCs w:val="24"/>
        </w:rPr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B4196D" w:rsidP="00B4196D" w:rsidR="003523C1" w:rsidRPr="004C406E">
      <w:pPr>
        <w:overflowPunct/>
        <w:autoSpaceDE/>
        <w:autoSpaceDN/>
        <w:adjustRightInd/>
        <w:ind w:firstLine="360"/>
        <w:jc w:val="both"/>
        <w:textAlignment w:val="auto"/>
        <w:rPr>
          <w:sz w:val="24"/>
          <w:szCs w:val="24"/>
        </w:rPr>
      </w:pPr>
      <w:r w:rsidRPr="004C406E">
        <w:rPr>
          <w:sz w:val="24"/>
          <w:szCs w:val="24"/>
        </w:rPr>
        <w:tab/>
      </w:r>
    </w:p>
    <w:p w:rsidRDefault="006306BB" w:rsidP="006306BB" w:rsidR="001D4AA9" w:rsidRPr="004C406E">
      <w:pPr>
        <w:ind w:firstLine="708"/>
        <w:jc w:val="both"/>
        <w:rPr>
          <w:sz w:val="24"/>
          <w:szCs w:val="24"/>
        </w:rPr>
      </w:pPr>
      <w:r w:rsidRPr="004C406E">
        <w:rPr>
          <w:sz w:val="24"/>
          <w:szCs w:val="24"/>
        </w:rPr>
        <w:t xml:space="preserve">S obzirom na to da je </w:t>
      </w:r>
      <w:r w:rsidR="003523C1" w:rsidRPr="004C406E">
        <w:rPr>
          <w:sz w:val="24"/>
          <w:szCs w:val="24"/>
        </w:rPr>
        <w:t>vjerovnik</w:t>
      </w:r>
      <w:r w:rsidR="003523C1" w:rsidRPr="004C406E">
        <w:t xml:space="preserve"> </w:t>
      </w:r>
      <w:r w:rsidR="00576DE8" w:rsidRPr="004C406E">
        <w:rPr>
          <w:sz w:val="24"/>
          <w:szCs w:val="24"/>
        </w:rPr>
        <w:t>HRVATSKA LUTRIJA d.o.o., Zagreb, Ulica grada Vukovara 72, OIB: 27905228158</w:t>
      </w:r>
      <w:r w:rsidRPr="004C406E">
        <w:rPr>
          <w:sz w:val="24"/>
          <w:szCs w:val="24"/>
        </w:rPr>
        <w:t xml:space="preserve">, </w:t>
      </w:r>
      <w:r w:rsidR="00D91EF4">
        <w:rPr>
          <w:sz w:val="24"/>
          <w:szCs w:val="24"/>
        </w:rPr>
        <w:t xml:space="preserve">i vjerovnik </w:t>
      </w:r>
      <w:r w:rsidR="00D91EF4" w:rsidRPr="00D91EF4">
        <w:rPr>
          <w:sz w:val="24"/>
          <w:szCs w:val="24"/>
        </w:rPr>
        <w:t xml:space="preserve">DNK UGOSTITELJSTVO d.o.o., Zagreb, </w:t>
      </w:r>
      <w:proofErr w:type="spellStart"/>
      <w:r w:rsidR="00D91EF4" w:rsidRPr="00D91EF4">
        <w:rPr>
          <w:sz w:val="24"/>
          <w:szCs w:val="24"/>
        </w:rPr>
        <w:t>Kalabarovo</w:t>
      </w:r>
      <w:proofErr w:type="spellEnd"/>
      <w:r w:rsidR="00D91EF4" w:rsidRPr="00D91EF4">
        <w:rPr>
          <w:sz w:val="24"/>
          <w:szCs w:val="24"/>
        </w:rPr>
        <w:t xml:space="preserve"> vrelo 19, OIB: 52649617505</w:t>
      </w:r>
      <w:r w:rsidR="00D91EF4">
        <w:rPr>
          <w:sz w:val="24"/>
          <w:szCs w:val="24"/>
        </w:rPr>
        <w:t xml:space="preserve">, </w:t>
      </w:r>
      <w:r w:rsidRPr="004C406E">
        <w:rPr>
          <w:sz w:val="24"/>
          <w:szCs w:val="24"/>
        </w:rPr>
        <w:t>u roku 45 dana od dana objave oglasa, predloži</w:t>
      </w:r>
      <w:r w:rsidR="00D91EF4">
        <w:rPr>
          <w:sz w:val="24"/>
          <w:szCs w:val="24"/>
        </w:rPr>
        <w:t>li</w:t>
      </w:r>
      <w:r w:rsidRPr="004C406E">
        <w:rPr>
          <w:sz w:val="24"/>
          <w:szCs w:val="24"/>
        </w:rPr>
        <w:t xml:space="preserve"> otvoriti stečaj nad dužnikom</w:t>
      </w:r>
      <w:r w:rsidR="001839A7" w:rsidRPr="004C406E">
        <w:rPr>
          <w:sz w:val="24"/>
          <w:szCs w:val="24"/>
        </w:rPr>
        <w:t>,</w:t>
      </w:r>
      <w:r w:rsidRPr="004C406E">
        <w:rPr>
          <w:sz w:val="24"/>
          <w:szCs w:val="24"/>
        </w:rPr>
        <w:t xml:space="preserve"> </w:t>
      </w:r>
      <w:r w:rsidR="003523C1" w:rsidRPr="004C406E">
        <w:rPr>
          <w:sz w:val="24"/>
          <w:szCs w:val="24"/>
        </w:rPr>
        <w:t>te bu</w:t>
      </w:r>
      <w:r w:rsidR="00D91EF4">
        <w:rPr>
          <w:sz w:val="24"/>
          <w:szCs w:val="24"/>
        </w:rPr>
        <w:t>dući je u propisanom roku plaćen</w:t>
      </w:r>
      <w:r w:rsidR="003523C1" w:rsidRPr="004C406E">
        <w:rPr>
          <w:sz w:val="24"/>
          <w:szCs w:val="24"/>
        </w:rPr>
        <w:t xml:space="preserve"> i predujam, </w:t>
      </w:r>
      <w:r w:rsidRPr="004C406E">
        <w:rPr>
          <w:sz w:val="24"/>
          <w:szCs w:val="24"/>
        </w:rPr>
        <w:t xml:space="preserve">sud je na temelju odredbe čl. 433. SZ-a riješio kao u izreci. </w:t>
      </w:r>
    </w:p>
    <w:p w:rsidRDefault="001D4AA9" w:rsidP="006306BB" w:rsidR="001D4AA9" w:rsidRPr="004C406E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4C406E">
      <w:pPr>
        <w:ind w:firstLine="708"/>
        <w:jc w:val="both"/>
        <w:rPr>
          <w:sz w:val="24"/>
          <w:szCs w:val="24"/>
        </w:rPr>
      </w:pPr>
      <w:r w:rsidRPr="004C406E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4C406E">
      <w:pPr>
        <w:jc w:val="both"/>
        <w:rPr>
          <w:sz w:val="24"/>
          <w:szCs w:val="24"/>
        </w:rPr>
      </w:pPr>
      <w:r w:rsidRPr="004C406E">
        <w:rPr>
          <w:sz w:val="24"/>
          <w:szCs w:val="24"/>
        </w:rPr>
        <w:tab/>
      </w:r>
      <w:r w:rsidRPr="004C406E">
        <w:rPr>
          <w:sz w:val="24"/>
          <w:szCs w:val="24"/>
        </w:rPr>
        <w:tab/>
      </w:r>
      <w:r w:rsidRPr="004C406E">
        <w:rPr>
          <w:sz w:val="24"/>
          <w:szCs w:val="24"/>
        </w:rPr>
        <w:tab/>
      </w:r>
    </w:p>
    <w:p w:rsidRDefault="00F80EE4" w:rsidP="00DD2B2F" w:rsidR="00CF56FE" w:rsidRPr="004C406E">
      <w:pPr>
        <w:jc w:val="center"/>
        <w:rPr>
          <w:sz w:val="24"/>
          <w:szCs w:val="24"/>
        </w:rPr>
      </w:pPr>
      <w:r w:rsidRPr="004C406E">
        <w:rPr>
          <w:sz w:val="24"/>
          <w:szCs w:val="24"/>
        </w:rPr>
        <w:t xml:space="preserve">Zagreb, </w:t>
      </w:r>
      <w:r w:rsidR="00D91EF4">
        <w:rPr>
          <w:sz w:val="24"/>
          <w:szCs w:val="24"/>
        </w:rPr>
        <w:t>10</w:t>
      </w:r>
      <w:r w:rsidR="007431BE" w:rsidRPr="004C406E">
        <w:rPr>
          <w:sz w:val="24"/>
          <w:szCs w:val="24"/>
        </w:rPr>
        <w:t xml:space="preserve">. </w:t>
      </w:r>
      <w:r w:rsidR="00576DE8" w:rsidRPr="004C406E">
        <w:rPr>
          <w:sz w:val="24"/>
          <w:szCs w:val="24"/>
        </w:rPr>
        <w:t>siječnja</w:t>
      </w:r>
      <w:r w:rsidR="00606779" w:rsidRPr="004C406E">
        <w:rPr>
          <w:sz w:val="24"/>
          <w:szCs w:val="24"/>
        </w:rPr>
        <w:t xml:space="preserve"> </w:t>
      </w:r>
      <w:r w:rsidR="007A20E4" w:rsidRPr="004C406E">
        <w:rPr>
          <w:sz w:val="24"/>
          <w:szCs w:val="24"/>
        </w:rPr>
        <w:t>201</w:t>
      </w:r>
      <w:r w:rsidR="00576DE8" w:rsidRPr="004C406E">
        <w:rPr>
          <w:sz w:val="24"/>
          <w:szCs w:val="24"/>
        </w:rPr>
        <w:t>7</w:t>
      </w:r>
      <w:r w:rsidR="0043052F" w:rsidRPr="004C406E">
        <w:rPr>
          <w:sz w:val="24"/>
          <w:szCs w:val="24"/>
        </w:rPr>
        <w:t>.</w:t>
      </w:r>
    </w:p>
    <w:p w:rsidRDefault="00E66C92" w:rsidP="00DD2B2F" w:rsidR="00E66C92" w:rsidRPr="004C406E">
      <w:pPr>
        <w:jc w:val="center"/>
        <w:rPr>
          <w:sz w:val="24"/>
          <w:szCs w:val="24"/>
        </w:rPr>
      </w:pPr>
    </w:p>
    <w:p w:rsidRDefault="0043052F" w:rsidP="00C946ED" w:rsidR="00CA083A" w:rsidRPr="004C406E">
      <w:pPr>
        <w:ind w:firstLine="3" w:left="5661"/>
        <w:jc w:val="right"/>
        <w:rPr>
          <w:sz w:val="24"/>
          <w:szCs w:val="24"/>
        </w:rPr>
      </w:pPr>
      <w:r w:rsidRPr="004C406E">
        <w:rPr>
          <w:sz w:val="24"/>
          <w:szCs w:val="24"/>
        </w:rPr>
        <w:t xml:space="preserve">               Sudac:</w:t>
      </w:r>
    </w:p>
    <w:p w:rsidRDefault="00CA083A" w:rsidP="007431BE" w:rsidR="001F398D" w:rsidRPr="004C406E">
      <w:pPr>
        <w:jc w:val="right"/>
        <w:rPr>
          <w:sz w:val="24"/>
          <w:szCs w:val="24"/>
        </w:rPr>
      </w:pPr>
      <w:r w:rsidRPr="004C406E">
        <w:rPr>
          <w:sz w:val="24"/>
          <w:szCs w:val="24"/>
        </w:rPr>
        <w:t xml:space="preserve"> </w:t>
      </w:r>
      <w:r w:rsidR="000E530D" w:rsidRPr="004C406E">
        <w:rPr>
          <w:sz w:val="24"/>
          <w:szCs w:val="24"/>
        </w:rPr>
        <w:t xml:space="preserve"> </w:t>
      </w:r>
      <w:r w:rsidR="007431BE" w:rsidRPr="004C406E">
        <w:rPr>
          <w:sz w:val="24"/>
          <w:szCs w:val="24"/>
        </w:rPr>
        <w:t>Josip Bilić</w:t>
      </w:r>
      <w:r w:rsidR="001F398D" w:rsidRPr="004C406E">
        <w:rPr>
          <w:sz w:val="24"/>
          <w:szCs w:val="24"/>
        </w:rPr>
        <w:t xml:space="preserve"> </w:t>
      </w:r>
      <w:r w:rsidR="00C81E21">
        <w:rPr>
          <w:sz w:val="24"/>
          <w:szCs w:val="24"/>
        </w:rPr>
        <w:t>v.r.</w:t>
      </w:r>
    </w:p>
    <w:p w:rsidRDefault="007431BE" w:rsidP="002B5B04" w:rsidR="007431BE" w:rsidRPr="004C406E">
      <w:pPr>
        <w:jc w:val="both"/>
        <w:rPr>
          <w:sz w:val="24"/>
          <w:szCs w:val="24"/>
        </w:rPr>
      </w:pPr>
    </w:p>
    <w:p w:rsidRDefault="00E66C92" w:rsidP="00DC4401" w:rsidR="00E66C92" w:rsidRPr="004C406E">
      <w:pPr>
        <w:jc w:val="both"/>
        <w:rPr>
          <w:sz w:val="24"/>
          <w:szCs w:val="24"/>
        </w:rPr>
      </w:pPr>
    </w:p>
    <w:p w:rsidRDefault="00DC4401" w:rsidP="00DC4401" w:rsidR="00DC4401" w:rsidRPr="004C406E">
      <w:pPr>
        <w:jc w:val="both"/>
        <w:rPr>
          <w:sz w:val="24"/>
          <w:szCs w:val="24"/>
        </w:rPr>
      </w:pPr>
      <w:r w:rsidRPr="004C406E">
        <w:rPr>
          <w:sz w:val="24"/>
          <w:szCs w:val="24"/>
        </w:rPr>
        <w:t>UPUTA O PRAVNOM LIJEKU:</w:t>
      </w:r>
    </w:p>
    <w:p w:rsidRDefault="00DC4401" w:rsidP="00DC4401" w:rsidR="00DC4401" w:rsidRPr="004C406E">
      <w:pPr>
        <w:jc w:val="both"/>
        <w:rPr>
          <w:sz w:val="24"/>
          <w:szCs w:val="24"/>
        </w:rPr>
      </w:pPr>
      <w:r w:rsidRPr="004C406E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C81E21" w:rsidP="00C81E21" w:rsidR="00586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C81E21" w:rsidP="00C81E21" w:rsidR="00C81E21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C81E21" w:rsidP="00C81E21" w:rsidR="00C81E21" w:rsidRPr="004C406E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0746EE" w:rsidR="00C81E21" w:rsidRPr="004C406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6EE" w:rsidP="004C406E" w:rsidR="004C406E" w:rsidRPr="007431BE">
    <w:pPr>
      <w:pStyle w:val="Zaglavlje"/>
      <w:tabs>
        <w:tab w:pos="2938" w:val="left"/>
        <w:tab w:pos="8283" w:val="right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="004C406E">
      <w:rPr>
        <w:b/>
        <w:sz w:val="24"/>
        <w:szCs w:val="24"/>
      </w:rPr>
      <w:t xml:space="preserve">98. </w:t>
    </w:r>
    <w:r w:rsidR="004C406E" w:rsidRPr="007431BE">
      <w:rPr>
        <w:b/>
        <w:sz w:val="24"/>
        <w:szCs w:val="24"/>
      </w:rPr>
      <w:t>St-</w:t>
    </w:r>
    <w:r w:rsidR="004C406E">
      <w:rPr>
        <w:b/>
        <w:sz w:val="24"/>
        <w:szCs w:val="24"/>
      </w:rPr>
      <w:t>3555</w:t>
    </w:r>
    <w:r w:rsidR="004C406E" w:rsidRPr="007431BE">
      <w:rPr>
        <w:b/>
        <w:sz w:val="24"/>
        <w:szCs w:val="24"/>
      </w:rPr>
      <w:t>/15</w:t>
    </w:r>
  </w:p>
  <w:p w:rsidRDefault="000746EE" w:rsidP="000746EE" w:rsidR="000746EE">
    <w:pPr>
      <w:pStyle w:val="Zaglavlje"/>
      <w:tabs>
        <w:tab w:pos="2938" w:val="left"/>
        <w:tab w:pos="8283" w:val="right"/>
      </w:tabs>
      <w:jc w:val="both"/>
      <w:rPr>
        <w:b/>
        <w:sz w:val="24"/>
        <w:szCs w:val="24"/>
      </w:rPr>
    </w:pPr>
    <w:r>
      <w:rPr>
        <w:b/>
        <w:sz w:val="24"/>
        <w:szCs w:val="24"/>
      </w:rPr>
      <w:tab/>
    </w:r>
  </w:p>
  <w:p w:rsidRDefault="000746EE" w:rsidP="000746EE" w:rsidR="00E87384" w:rsidRPr="007431BE">
    <w:pPr>
      <w:pStyle w:val="Zaglavlje"/>
      <w:tabs>
        <w:tab w:pos="2938" w:val="left"/>
        <w:tab w:pos="8283" w:val="right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           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3835424"/>
      <w:docPartObj>
        <w:docPartGallery w:val="Page Numbers (Top of Page)"/>
        <w:docPartUnique/>
      </w:docPartObj>
    </w:sdtPr>
    <w:sdtEndPr/>
    <w:sdtContent>
      <w:p w:rsidRDefault="000746EE" w:rsidR="000746EE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4030"/>
    <w:rsid w:val="00065B44"/>
    <w:rsid w:val="000746EE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3EA9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3C1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2D9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6360B"/>
    <w:rsid w:val="00474E9B"/>
    <w:rsid w:val="00475264"/>
    <w:rsid w:val="004769FD"/>
    <w:rsid w:val="00477073"/>
    <w:rsid w:val="00482D71"/>
    <w:rsid w:val="00484837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406E"/>
    <w:rsid w:val="004C5B14"/>
    <w:rsid w:val="004C712A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67A4F"/>
    <w:rsid w:val="00570A62"/>
    <w:rsid w:val="005723B3"/>
    <w:rsid w:val="005755A3"/>
    <w:rsid w:val="00575B0B"/>
    <w:rsid w:val="00576DE8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4F95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0D7A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96890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0613"/>
    <w:rsid w:val="00B27D48"/>
    <w:rsid w:val="00B33CF5"/>
    <w:rsid w:val="00B36B90"/>
    <w:rsid w:val="00B4196D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1E21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1EF4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7B4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746EE"/>
  </w:style>
  <w:style w:styleId="Tekstrezerviranogmjesta" w:type="character">
    <w:name w:val="Placeholder Text"/>
    <w:basedOn w:val="Zadanifontodlomka"/>
    <w:uiPriority w:val="99"/>
    <w:semiHidden/>
    <w:rsid w:val="00C81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E2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E2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E2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E2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746EE"/>
  </w:style>
  <w:style w:styleId="Tekstrezerviranogmjesta" w:type="character">
    <w:name w:val="Placeholder Text"/>
    <w:basedOn w:val="Zadanifontodlomka"/>
    <w:uiPriority w:val="99"/>
    <w:semiHidden/>
    <w:rsid w:val="00C81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E2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E21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E2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E2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19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3555</izvorni_sadrzaj>
    <derivirana_varijabla naziv="DomainObject.Predmet.Broj_1">3555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St-3555/2015</izvorni_sadrzaj>
    <derivirana_varijabla naziv="DomainObject.Predmet.OznakaBroj_1">St-3555/2015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CARPONA PRINT d.o.o. zastupanog po punomoćniku Andrija Šalković; Marijo Fabijančić; Damir Jurinjak; Ivan Šalković</izvorni_sadrzaj>
    <derivirana_varijabla naziv="DomainObject.Predmet.ProtustrankaFormated_1">  CARPONA PRINT d.o.o. zastupanog po punomoćniku Andrija Šalković; Marijo Fabijančić; Damir Jurinjak; Ivan Šalković</derivirana_varijabla>
  </DomainObject.Predmet.ProtustrankaFormated>
  <DomainObject.Predmet.ProtustrankaFormatedOIB>
    <izvorni_sadrzaj>  CARPONA PRINT d.o.o., OIB 22592948072 zastupanog po punomoćniku Andrija Šalković; Marijo Fabijančić; Damir Jurinjak; Ivan Šalković</izvorni_sadrzaj>
    <derivirana_varijabla naziv="DomainObject.Predmet.ProtustrankaFormatedOIB_1">  CARPONA PRINT d.o.o., OIB 22592948072 zastupanog po punomoćniku Andrija Šalković; Marijo Fabijančić; Damir Jurinjak; Ivan Šalković</derivirana_varijabla>
  </DomainObject.Predmet.ProtustrankaFormatedOIB>
  <DomainObject.Predmet.ProtustrankaFormatedWithAdress>
    <izvorni_sadrzaj> CARPONA PRINT d.o.o., Frana Galovića 9, 49000 Krapina zastupanog po punomoćniku Andrija Šalković; Marijo Fabijančić; Damir Jurinjak; Ivan Šalković</izvorni_sadrzaj>
    <derivirana_varijabla naziv="DomainObject.Predmet.ProtustrankaFormatedWithAdress_1"> CARPONA PRINT d.o.o., Frana Galovića 9, 49000 Krapina zastupanog po punomoćniku Andrija Šalković; Marijo Fabijančić; Damir Jurinjak; Ivan Šalković</derivirana_varijabla>
  </DomainObject.Predmet.ProtustrankaFormatedWithAdress>
  <DomainObject.Predmet.ProtustrankaFormatedWithAdressOIB>
    <izvorni_sadrzaj> CARPONA PRINT d.o.o., OIB 22592948072, Frana Galovića 9, 49000 Krapina zastupanog po punomoćniku Andrija Šalković; Marijo Fabijančić; Damir Jurinjak; Ivan Šalković</izvorni_sadrzaj>
    <derivirana_varijabla naziv="DomainObject.Predmet.ProtustrankaFormatedWithAdressOIB_1"> CARPONA PRINT d.o.o., OIB 22592948072, Frana Galovića 9, 49000 Krapina zastupanog po punomoćniku Andrija Šalković; Marijo Fabijančić; Damir Jurinjak; Ivan Šalković</derivirana_varijabla>
  </DomainObject.Predmet.ProtustrankaFormatedWithAdressOIB>
  <DomainObject.Predmet.ProtustrankaWithAdress>
    <izvorni_sadrzaj>CARPONA PRINT d.o.o. Frana Galovića 9, 49000 Krapina</izvorni_sadrzaj>
    <derivirana_varijabla naziv="DomainObject.Predmet.ProtustrankaWithAdress_1">CARPONA PRINT d.o.o. Frana Galovića 9, 49000 Krapina</derivirana_varijabla>
  </DomainObject.Predmet.ProtustrankaWithAdress>
  <DomainObject.Predmet.ProtustrankaWithAdressOIB>
    <izvorni_sadrzaj>CARPONA PRINT d.o.o., OIB 22592948072, Frana Galovića 9, 49000 Krapina</izvorni_sadrzaj>
    <derivirana_varijabla naziv="DomainObject.Predmet.ProtustrankaWithAdressOIB_1">CARPONA PRINT d.o.o., OIB 22592948072, Frana Galovića 9, 49000 Krapina</derivirana_varijabla>
  </DomainObject.Predmet.ProtustrankaWithAdressOIB>
  <DomainObject.Predmet.ProtustrankaNazivFormated>
    <izvorni_sadrzaj>CARPONA PRINT d.o.o.</izvorni_sadrzaj>
    <derivirana_varijabla naziv="DomainObject.Predmet.ProtustrankaNazivFormated_1">CARPONA PRINT d.o.o.</derivirana_varijabla>
  </DomainObject.Predmet.ProtustrankaNazivFormated>
  <DomainObject.Predmet.ProtustrankaNazivFormatedOIB>
    <izvorni_sadrzaj>CARPONA PRINT d.o.o., OIB 22592948072</izvorni_sadrzaj>
    <derivirana_varijabla naziv="DomainObject.Predmet.ProtustrankaNazivFormatedOIB_1">CARPONA PRINT d.o.o., OIB 22592948072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učinkovitost; HRVATSKA LUTRIJA d.o.o.; DNK UGOSTITELJSTVO d.o.o. zastupanog po punomoćniku Jelić, Vuković &amp; Handžinski j.t.d.</izvorni_sadrzaj>
    <derivirana_varijabla naziv="DomainObject.Predmet.StrankaFormated_1">  FINA Regionalni centar Zagreb; Fond za zaštitu okoliša i energetsku učinkovitost; HRVATSKA LUTRIJA d.o.o.; DNK UGOSTITELJSTVO d.o.o. zastupanog po punomoćniku Jelić, Vuković &amp; Handžinski j.t.d.</derivirana_varijabla>
  </DomainObject.Predmet.StrankaFormated>
  <DomainObject.Predmet.StrankaFormatedOIB>
    <izvorni_sadrzaj>  FINA Regionalni centar Zagreb, OIB 85821130368; Fond za zaštitu okoliša i energetsku učinkovitost, OIB 85828625994; HRVATSKA LUTRIJA d.o.o., OIB 27905228158; DNK UGOSTITELJSTVO d.o.o., OIB 52649617505 zastupanog po punomoćniku Jelić, Vuković &amp; Handžinski j.t.d.</izvorni_sadrzaj>
    <derivirana_varijabla naziv="DomainObject.Predmet.StrankaFormatedOIB_1">  FINA Regionalni centar Zagreb, OIB 85821130368; Fond za zaštitu okoliša i energetsku učinkovitost, OIB 85828625994; HRVATSKA LUTRIJA d.o.o., OIB 27905228158; DNK UGOSTITELJSTVO d.o.o., OIB 52649617505 zastupanog po punomoćniku Jelić, Vuković &amp; Handžinski j.t.d.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 zastupanog po punomoćniku Jelić, Vuković &amp; Handžinski j.t.d.</izvorni_sadrzaj>
    <derivirana_varijabla naziv="DomainObject.Predmet.StrankaFormatedWithAdress_1"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 zastupanog po punomoćniku Jelić, Vuković &amp; Handžinski j.t.d.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 zastupanog po punomoćniku Jelić, Vuković &amp; Handžinski j.t.d.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 zastupanog po punomoćniku Jelić, Vuković &amp; Handžinski j.t.d.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izvorni_sadrzaj>
    <derivirana_varijabla naziv="DomainObject.Predmet.StrankaWithAdress_1"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derivirana_varijabla>
  </DomainObject.Predmet.StrankaWithAdressOIB>
  <DomainObject.Predmet.StrankaNazivFormated>
    <izvorni_sadrzaj>FINA Regionalni centar Zagreb,Fond za zaštitu okoliša i energetsku učinkovitost,HRVATSKA LUTRIJA d.o.o.,DNK UGOSTITELJSTVO d.o.o.</izvorni_sadrzaj>
    <derivirana_varijabla naziv="DomainObject.Predmet.StrankaNazivFormated_1">FINA Regionalni centar Zagreb,Fond za zaštitu okoliša i energetsku učinkovitost,HRVATSKA LUTRIJA d.o.o.,DNK UGOSTITELJSTVO d.o.o.</derivirana_varijabla>
  </DomainObject.Predmet.StrankaNazivFormated>
  <DomainObject.Predmet.StrankaNazivFormatedOIB>
    <izvorni_sadrzaj>FINA Regionalni centar Zagreb, OIB 85821130368,Fond za zaštitu okoliša i energetsku učinkovitost, OIB 85828625994,HRVATSKA LUTRIJA d.o.o., OIB 27905228158,DNK UGOSTITELJSTVO d.o.o., OIB 52649617505</izvorni_sadrzaj>
    <derivirana_varijabla naziv="DomainObject.Predmet.StrankaNazivFormatedOIB_1">FINA Regionalni centar Zagreb, OIB 85821130368,Fond za zaštitu okoliša i energetsku učinkovitost, OIB 85828625994,HRVATSKA LUTRIJA d.o.o., OIB 27905228158,DNK UGOSTITELJSTVO d.o.o., OIB 52649617505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  <item>Fond za zaštitu okoliša i energetsku učinkovitost</item>
      <item>HRVATSKA LUTRIJA d.o.o.</item>
      <item>DNK UGOSTITELJSTVO d.o.o. zastupanog po punomoćniku Jelić, Vuković &amp; Handžinski j.t.d.</item>
    </izvorni_sadrzaj>
    <derivirana_varijabla naziv="DomainObject.Predmet.StrankaListFormated_1">
      <item>FINA Regionalni centar Zagreb</item>
      <item>Fond za zaštitu okoliša i energetsku učinkovitost</item>
      <item>HRVATSKA LUTRIJA d.o.o.</item>
      <item>DNK UGOSTITELJSTVO d.o.o. zastupanog po punomoćniku Jelić, Vuković &amp; Handžinski j.t.d.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 zastupanog po punomoćniku Jelić, Vuković &amp; Handžinski j.t.d.</item>
    </izvorni_sadrzaj>
    <derivirana_varijabla naziv="DomainObject.Predmet.StrankaList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 zastupanog po punomoćniku Jelić, Vuković &amp; Handžinski j.t.d.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 zastupanog po punomoćniku Jelić, Vuković &amp; Handžinski j.t.d.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 zastupanog po punomoćniku Jelić, Vuković &amp; Handžinski j.t.d.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 zastupanog po punomoćniku Jelić, Vuković &amp; Handžinski j.t.d.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 zastupanog po punomoćniku Jelić, Vuković &amp; Handžinski j.t.d.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Naziv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Naziv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NazivFormatedOIB>
  <DomainObject.Predmet.ProtuStrankaListFormated>
    <izvorni_sadrzaj>
      <item>CARPONA PRINT d.o.o. zastupanog po punomoćniku Andrija Šalković; Marijo Fabijančić; Damir Jurinjak; Ivan Šalković</item>
    </izvorni_sadrzaj>
    <derivirana_varijabla naziv="DomainObject.Predmet.ProtuStrankaListFormated_1">
      <item>CARPONA PRINT d.o.o. zastupanog po punomoćniku Andrija Šalković; Marijo Fabijančić; Damir Jurinjak; Ivan Šalković</item>
    </derivirana_varijabla>
  </DomainObject.Predmet.ProtuStrankaListFormated>
  <DomainObject.Predmet.ProtuStrankaListFormatedOIB>
    <izvorni_sadrzaj>
      <item>CARPONA PRINT d.o.o., OIB 22592948072 zastupanog po punomoćniku Andrija Šalković; Marijo Fabijančić; Damir Jurinjak; Ivan Šalković</item>
    </izvorni_sadrzaj>
    <derivirana_varijabla naziv="DomainObject.Predmet.ProtuStrankaListFormatedOIB_1">
      <item>CARPONA PRINT d.o.o., OIB 22592948072 zastupanog po punomoćniku Andrija Šalković; Marijo Fabijančić; Damir Jurinjak; Ivan Šalković</item>
    </derivirana_varijabla>
  </DomainObject.Predmet.ProtuStrankaListFormatedOIB>
  <DomainObject.Predmet.ProtuStrankaListFormatedWithAdress>
    <izvorni_sadrzaj>
      <item>CARPONA PRINT d.o.o., Frana Galovića 9, 49000 Krapina zastupanog po punomoćniku Andrija Šalković; Marijo Fabijančić; Damir Jurinjak; Ivan Šalković</item>
    </izvorni_sadrzaj>
    <derivirana_varijabla naziv="DomainObject.Predmet.ProtuStrankaListFormatedWithAdress_1">
      <item>CARPONA PRINT d.o.o., Frana Galovića 9, 49000 Krapina zastupanog po punomoćniku Andrija Šalković; Marijo Fabijančić; Damir Jurinjak; Ivan Šalković</item>
    </derivirana_varijabla>
  </DomainObject.Predmet.ProtuStrankaListFormatedWithAdress>
  <DomainObject.Predmet.ProtuStrankaListFormatedWithAdressOIB>
    <izvorni_sadrzaj>
      <item>CARPONA PRINT d.o.o., OIB 22592948072, Frana Galovića 9, 49000 Krapina zastupanog po punomoćniku Andrija Šalković; Marijo Fabijančić; Damir Jurinjak; Ivan Šalković</item>
    </izvorni_sadrzaj>
    <derivirana_varijabla naziv="DomainObject.Predmet.ProtuStrankaListFormatedWithAdressOIB_1">
      <item>CARPONA PRINT d.o.o., OIB 22592948072, Frana Galovića 9, 49000 Krapina zastupanog po punomoćniku Andrija Šalković; Marijo Fabijančić; Damir Jurinjak; Ivan Šalković</item>
    </derivirana_varijabla>
  </DomainObject.Predmet.ProtuStrankaListFormatedWithAdressOIB>
  <DomainObject.Predmet.ProtuStrankaListNazivFormated>
    <izvorni_sadrzaj>
      <item>CARPONA PRINT d.o.o.</item>
    </izvorni_sadrzaj>
    <derivirana_varijabla naziv="DomainObject.Predmet.ProtuStrankaListNazivFormated_1">
      <item>CARPONA PRINT d.o.o.</item>
    </derivirana_varijabla>
  </DomainObject.Predmet.ProtuStrankaListNazivFormated>
  <DomainObject.Predmet.ProtuStrankaListNazivFormatedOIB>
    <izvorni_sadrzaj>
      <item>CARPONA PRINT d.o.o., OIB 22592948072</item>
    </izvorni_sadrzaj>
    <derivirana_varijabla naziv="DomainObject.Predmet.ProtuStrankaListNazivFormatedOIB_1">
      <item>CARPONA PRINT d.o.o., OIB 22592948072</item>
    </derivirana_varijabla>
  </DomainObject.Predmet.ProtuStrankaListNazivFormatedOIB>
  <DomainObject.Predmet.OstaliListFormated>
    <izvorni_sadrzaj>
      <item>Damir Jurinjak punomoćnik sudionika u postupku CARPONA PRINT d.o.o.</item>
      <item>Andrija Šalković punomoćnik sudionika u postupku CARPONA PRINT d.o.o.</item>
      <item>Marijo Fabijančić punomoćnik sudionika u postupku CARPONA PRINT d.o.o.</item>
      <item>Ivan Šalković punomoćnik sudionika u postupku CARPONA PRINT d.o.o.</item>
      <item>Jelić, Vuković &amp; Handžinski j.t.d. punomoćnik sudionika u postupku DNK UGOSTITELJSTVO d.o.o.</item>
    </izvorni_sadrzaj>
    <derivirana_varijabla naziv="DomainObject.Predmet.OstaliListFormated_1">
      <item>Damir Jurinjak punomoćnik sudionika u postupku CARPONA PRINT d.o.o.</item>
      <item>Andrija Šalković punomoćnik sudionika u postupku CARPONA PRINT d.o.o.</item>
      <item>Marijo Fabijančić punomoćnik sudionika u postupku CARPONA PRINT d.o.o.</item>
      <item>Ivan Šalković punomoćnik sudionika u postupku CARPONA PRINT d.o.o.</item>
      <item>Jelić, Vuković &amp; Handžinski j.t.d. punomoćnik sudionika u postupku DNK UGOSTITELJSTVO d.o.o.</item>
    </derivirana_varijabla>
  </DomainObject.Predmet.OstaliListFormated>
  <DomainObject.Predmet.OstaliListFormatedOIB>
    <izvorni_sadrzaj>
      <item>Damir Jurinjak, OIB 53512799551 punomoćnik sudionika u postupku CARPONA PRINT d.o.o.</item>
      <item>Andrija Šalković, OIB 50505259983 punomoćnik sudionika u postupku CARPONA PRINT d.o.o.</item>
      <item>Marijo Fabijančić, OIB 63694084389 punomoćnik sudionika u postupku CARPONA PRINT d.o.o.</item>
      <item>Ivan Šalković, OIB 39970544635 punomoćnik sudionika u postupku CARPONA PRINT d.o.o.</item>
      <item>Jelić, Vuković &amp; Handžinski j.t.d., OIB 99987305172 punomoćnik sudionika u postupku DNK UGOSTITELJSTVO d.o.o.</item>
    </izvorni_sadrzaj>
    <derivirana_varijabla naziv="DomainObject.Predmet.OstaliListFormatedOIB_1">
      <item>Damir Jurinjak, OIB 53512799551 punomoćnik sudionika u postupku CARPONA PRINT d.o.o.</item>
      <item>Andrija Šalković, OIB 50505259983 punomoćnik sudionika u postupku CARPONA PRINT d.o.o.</item>
      <item>Marijo Fabijančić, OIB 63694084389 punomoćnik sudionika u postupku CARPONA PRINT d.o.o.</item>
      <item>Ivan Šalković, OIB 39970544635 punomoćnik sudionika u postupku CARPONA PRINT d.o.o.</item>
      <item>Jelić, Vuković &amp; Handžinski j.t.d., OIB 99987305172 punomoćnik sudionika u postupku DNK UGOSTITELJSTVO d.o.o.</item>
    </derivirana_varijabla>
  </DomainObject.Predmet.OstaliListFormatedOIB>
  <DomainObject.Predmet.OstaliListFormatedWithAdress>
    <izvorni_sadrzaj>
      <item>Damir Jurinjak, Jazvine 19, 49232 Radoboj punomoćnik sudionika u postupku CARPONA PRINT d.o.o.</item>
      <item>Andrija Šalković, Jazvine 19, 49232 Radoboj punomoćnik sudionika u postupku CARPONA PRINT d.o.o.</item>
      <item>Marijo Fabijančić, Mihaljekov Jarek 12, 49000 Krapina punomoćnik sudionika u postupku CARPONA PRINT d.o.o.</item>
      <item>Ivan Šalković, Jazvine 19, 49232 Jazvine punomoćnik sudionika u postupku CARPONA PRINT d.o.o.</item>
      <item>Jelić, Vuković &amp; Handžinski j.t.d., Domagojeva 4, 10000 Zagreb punomoćnik sudionika u postupku DNK UGOSTITELJSTVO d.o.o.</item>
    </izvorni_sadrzaj>
    <derivirana_varijabla naziv="DomainObject.Predmet.OstaliListFormatedWithAdress_1">
      <item>Damir Jurinjak, Jazvine 19, 49232 Radoboj punomoćnik sudionika u postupku CARPONA PRINT d.o.o.</item>
      <item>Andrija Šalković, Jazvine 19, 49232 Radoboj punomoćnik sudionika u postupku CARPONA PRINT d.o.o.</item>
      <item>Marijo Fabijančić, Mihaljekov Jarek 12, 49000 Krapina punomoćnik sudionika u postupku CARPONA PRINT d.o.o.</item>
      <item>Ivan Šalković, Jazvine 19, 49232 Jazvine punomoćnik sudionika u postupku CARPONA PRINT d.o.o.</item>
      <item>Jelić, Vuković &amp; Handžinski j.t.d., Domagojeva 4, 10000 Zagreb punomoćnik sudionika u postupku DNK UGOSTITELJSTVO d.o.o.</item>
    </derivirana_varijabla>
  </DomainObject.Predmet.OstaliListFormatedWithAdress>
  <DomainObject.Predmet.OstaliListFormatedWithAdressOIB>
    <izvorni_sadrzaj>
      <item>Damir Jurinjak, OIB 53512799551, Jazvine 19, 49232 Radoboj punomoćnik sudionika u postupku CARPONA PRINT d.o.o.</item>
      <item>Andrija Šalković, OIB 50505259983, Jazvine 19, 49232 Radoboj punomoćnik sudionika u postupku CARPONA PRINT d.o.o.</item>
      <item>Marijo Fabijančić, OIB 63694084389, Mihaljekov Jarek 12, 49000 Krapina punomoćnik sudionika u postupku CARPONA PRINT d.o.o.</item>
      <item>Ivan Šalković, OIB 39970544635, Jazvine 19, 49232 Jazvine punomoćnik sudionika u postupku CARPONA PRINT d.o.o.</item>
      <item>Jelić, Vuković &amp; Handžinski j.t.d., OIB 99987305172, Domagojeva 4, 10000 Zagreb punomoćnik sudionika u postupku DNK UGOSTITELJSTVO d.o.o.</item>
    </izvorni_sadrzaj>
    <derivirana_varijabla naziv="DomainObject.Predmet.OstaliListFormatedWithAdressOIB_1">
      <item>Damir Jurinjak, OIB 53512799551, Jazvine 19, 49232 Radoboj punomoćnik sudionika u postupku CARPONA PRINT d.o.o.</item>
      <item>Andrija Šalković, OIB 50505259983, Jazvine 19, 49232 Radoboj punomoćnik sudionika u postupku CARPONA PRINT d.o.o.</item>
      <item>Marijo Fabijančić, OIB 63694084389, Mihaljekov Jarek 12, 49000 Krapina punomoćnik sudionika u postupku CARPONA PRINT d.o.o.</item>
      <item>Ivan Šalković, OIB 39970544635, Jazvine 19, 49232 Jazvine punomoćnik sudionika u postupku CARPONA PRINT d.o.o.</item>
      <item>Jelić, Vuković &amp; Handžinski j.t.d., OIB 99987305172, Domagojeva 4, 10000 Zagreb punomoćnik sudionika u postupku DNK UGOSTITELJSTVO d.o.o.</item>
    </derivirana_varijabla>
  </DomainObject.Predmet.OstaliListFormatedWithAdressOIB>
  <DomainObject.Predmet.OstaliListNazivFormated>
    <izvorni_sadrzaj>
      <item>Damir Jurinjak</item>
      <item>Andrija Šalković</item>
      <item>Marijo Fabijančić</item>
      <item>Ivan Šalković</item>
      <item>Jelić, Vuković &amp; Handžinski j.t.d.</item>
    </izvorni_sadrzaj>
    <derivirana_varijabla naziv="DomainObject.Predmet.OstaliListNazivFormated_1">
      <item>Damir Jurinjak</item>
      <item>Andrija Šalković</item>
      <item>Marijo Fabijančić</item>
      <item>Ivan Šalković</item>
      <item>Jelić, Vuković &amp; Handžinski j.t.d.</item>
    </derivirana_varijabla>
  </DomainObject.Predmet.OstaliListNazivFormated>
  <DomainObject.Predmet.OstaliListNazivFormatedOIB>
    <izvorni_sadrzaj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izvorni_sadrzaj>
    <derivirana_varijabla naziv="DomainObject.Predmet.OstaliListNazivFormatedOIB_1"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CARPONA PRINT d.o.o.</izvorni_sadrzaj>
    <derivirana_varijabla naziv="DomainObject.Predmet.ProtustrankaIDrugi_1">CARPONA PRINT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CARPONA PRINT d.o.o., OIB 22592948072, Frana Galovića 9, 49000 Krapina</izvorni_sadrzaj>
    <derivirana_varijabla naziv="DomainObject.Predmet.ProtustrankaIDrugiAdressOIB_1">CARPONA PRINT d.o.o., OIB 22592948072,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CARPONA PRINT d.o.o.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izvorni_sadrzaj>
    <derivirana_varijabla naziv="DomainObject.Predmet.SudioniciListNaziv_1">
      <item>FINA Regionalni centar Zagreb</item>
      <item>CARPONA PRINT d.o.o.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derivirana_varijabla>
  </DomainObject.Predmet.SudioniciListNaziv>
  <DomainObject.Predmet.SudioniciListAdressOIB>
    <izvorni_sadrzaj>
      <item>FINA Regionalni centar Zagreb, OIB 85821130368, Trg svibanjskih žrtava 1995. 1,10000 Zagreb</item>
      <item>CARPONA PRINT d.o.o., OIB 22592948072, Frana Galovića 9,49000 Krapina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izvorni_sadrzaj>
    <derivirana_varijabla naziv="DomainObject.Predmet.SudioniciListAdressOIB_1">
      <item>FINA Regionalni centar Zagreb, OIB 85821130368, Trg svibanjskih žrtava 1995. 1,10000 Zagreb</item>
      <item>CARPONA PRINT d.o.o., OIB 22592948072, Frana Galovića 9,49000 Krapina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22592948072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izvorni_sadrzaj>
    <derivirana_varijabla naziv="DomainObject.Predmet.SudioniciListNazivOIB_1">
      <item>, OIB 85821130368</item>
      <item>, OIB 22592948072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3123</properties:Characters>
  <properties:Lines>87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2017-01-04T09:22:00Z</dcterms:created>
  <dc:creator>Korisnik</dc:creator>
  <cp:lastModifiedBy>Irena Benko</cp:lastModifiedBy>
  <cp:lastPrinted>2017-01-11T10:10:00Z</cp:lastPrinted>
  <dcterms:modified xmlns:xsi="http://www.w3.org/2001/XMLSchema-instance" xsi:type="dcterms:W3CDTF">2017-01-11T10:11:00Z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