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646ddef" w14:textId="646ddef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C06F6D" w:rsidRDefault="00C06F6D">
      <w:pPr>
        <w:jc w:val="right"/>
      </w:pPr>
      <w:r w:rsidRPr="00C06F6D">
        <w:t>87. St-1940/2019</w:t>
      </w: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C06F6D" w:rsidR="00C06F6D">
        <w:t>FINANCIJSKE AGENCIJE, OIB 85821130368, Zagreb, Ulica grada Vukovara 70, za otvaranje stečajnog postupka nad dužn</w:t>
      </w:r>
      <w:r w:rsidR="00C06F6D">
        <w:t>ikom PATAL TRGOVINA d.o.o. OIB 35442925830, Zagreb</w:t>
      </w:r>
      <w:r w:rsidRPr="00C06F6D" w:rsidR="00C06F6D">
        <w:t>, Nike Grškovića 29</w:t>
      </w:r>
      <w:r w:rsidR="00C06F6D">
        <w:t>, 24.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C06F6D" w:rsidR="00C06F6D">
        <w:rPr>
          <w:lang w:val="pt-BR"/>
        </w:rPr>
        <w:t>PATAL TRGOVINA d.o.o. OIB 35442925830, Zagreb, Nike Grškovića 29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F57E62">
        <w:t>7.280,00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F57E62">
        <w:t>1940-19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F57E62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F57E62">
        <w:t>6. kolovoza 2019</w:t>
      </w:r>
      <w:r w:rsidRPr="00103798" w:rsidR="00103798">
        <w:t xml:space="preserve">. u Očevidniku redoslijeda osnova za plaćanje ima evidentirane </w:t>
      </w:r>
      <w:r w:rsidRPr="00F57E62" w:rsidR="00103798">
        <w:t xml:space="preserve">neizvršene osnove za plaćanje u neprekinutom razdoblju od 120 dana, u ukupnom iznosu od </w:t>
      </w:r>
      <w:r w:rsidRPr="00F57E62" w:rsidR="00F57E62">
        <w:t>21.086,40</w:t>
      </w:r>
      <w:r w:rsidRPr="00F57E62" w:rsidR="00103798">
        <w:t xml:space="preserve"> kn, kao i da dužnik ima </w:t>
      </w:r>
      <w:r w:rsidRPr="00F57E62" w:rsidR="00BE39D6">
        <w:t>1</w:t>
      </w:r>
      <w:r w:rsidRPr="00F57E62" w:rsidR="00103798">
        <w:t xml:space="preserve"> zaposlen</w:t>
      </w:r>
      <w:r w:rsidRPr="00F57E62" w:rsidR="00BE39D6">
        <w:t>og</w:t>
      </w:r>
      <w:r w:rsidRPr="00F57E62" w:rsidR="005C6B01">
        <w:t xml:space="preserve">. </w:t>
      </w:r>
      <w:r w:rsidRPr="00F57E62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8C5EDB" w:rsidP="008C5EDB" w:rsidRDefault="008C5EDB">
      <w:pPr>
        <w:pStyle w:val="Tijeloteksta"/>
      </w:pPr>
    </w:p>
    <w:p w:rsidR="000847FD" w:rsidP="000847FD" w:rsidRDefault="008C5EDB">
      <w:pPr>
        <w:ind w:firstLine="708"/>
        <w:jc w:val="both"/>
      </w:pPr>
      <w:r w:rsidRPr="008C5EDB">
        <w:lastRenderedPageBreak/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Pr="009E755A" w:rsidR="000847FD">
        <w:t xml:space="preserve"> </w:t>
      </w:r>
      <w:r w:rsidR="000847FD">
        <w:t>sukladno odredbi</w:t>
      </w:r>
      <w:r w:rsidRPr="009E755A" w:rsidR="000847FD">
        <w:t xml:space="preserve"> čl. 11. st. 3. Stečajnog zakona uvidom u sustav</w:t>
      </w:r>
      <w:r w:rsidR="000847FD">
        <w:t xml:space="preserve"> Financijske agencije e-Blokade </w:t>
      </w:r>
      <w:r w:rsidR="00307408">
        <w:t>odnosno Očevidnik</w:t>
      </w:r>
      <w:r w:rsidRPr="00603054" w:rsidR="000847FD">
        <w:t xml:space="preserve"> neizvršenih osnova za plaćanje na dan </w:t>
      </w:r>
      <w:r w:rsidR="00F57E62">
        <w:t>24. rujna</w:t>
      </w:r>
      <w:r w:rsidR="000847FD">
        <w:t xml:space="preserve"> </w:t>
      </w:r>
      <w:r w:rsidRPr="006948F8" w:rsidR="000847FD">
        <w:t>2019</w:t>
      </w:r>
      <w:r w:rsidR="000847FD">
        <w:t>.</w:t>
      </w:r>
      <w:r w:rsidRPr="00603054" w:rsidR="000847FD">
        <w:t xml:space="preserve"> </w:t>
      </w:r>
      <w:r w:rsidR="000847FD">
        <w:t>sud je utvrdio da</w:t>
      </w:r>
      <w:r w:rsidRPr="00603054" w:rsidR="000847FD">
        <w:t xml:space="preserve"> ukupan iznos obveza</w:t>
      </w:r>
      <w:r w:rsidR="000847FD">
        <w:t xml:space="preserve"> po svim neizvršenim osnovam</w:t>
      </w:r>
      <w:r w:rsidRPr="00603054" w:rsidR="000847FD">
        <w:t>a</w:t>
      </w:r>
      <w:r w:rsidR="00F57E62">
        <w:t xml:space="preserve"> za plaćanje s kamatom iznosi 21.216,25</w:t>
      </w:r>
      <w:r w:rsidR="000847FD">
        <w:t xml:space="preserve"> </w:t>
      </w:r>
      <w:r w:rsidRPr="00603054" w:rsidR="000847FD">
        <w:t>kn</w:t>
      </w:r>
      <w:r w:rsidR="004D74D0">
        <w:t xml:space="preserve"> </w:t>
      </w:r>
      <w:r w:rsidRPr="004D74D0" w:rsidR="004D74D0">
        <w:t>te da dužnik ima evidentirane neizvršene osnove za plaćanje u neprekidnom</w:t>
      </w:r>
      <w:r w:rsidR="00F57E62">
        <w:t xml:space="preserve"> razdoblju od 9. travnja</w:t>
      </w:r>
      <w:r w:rsidR="004D74D0">
        <w:t xml:space="preserve"> 2019</w:t>
      </w:r>
      <w:r w:rsidRPr="00603054" w:rsidR="000847FD">
        <w:t xml:space="preserve">. </w:t>
      </w:r>
    </w:p>
    <w:p w:rsidRPr="008C5EDB" w:rsidR="006948F8" w:rsidP="000847FD" w:rsidRDefault="006948F8">
      <w:pPr>
        <w:ind w:firstLine="708"/>
        <w:jc w:val="both"/>
      </w:pPr>
    </w:p>
    <w:p w:rsidR="001013EE" w:rsidP="00D06323" w:rsidRDefault="008C5EDB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="0072110F" w:rsidP="00D06323" w:rsidRDefault="0072110F">
      <w:pPr>
        <w:pStyle w:val="Tijeloteksta"/>
        <w:ind w:firstLine="708"/>
      </w:pPr>
    </w:p>
    <w:p w:rsidRPr="00F57E62" w:rsidR="00C4648B" w:rsidP="00C4648B" w:rsidRDefault="00C4648B">
      <w:pPr>
        <w:pStyle w:val="Tijeloteksta"/>
        <w:ind w:firstLine="708"/>
      </w:pPr>
      <w:r w:rsidRPr="00F57E62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0E6274" w:rsidR="00D15E08" w:rsidP="00BF3194" w:rsidRDefault="00134F3A">
      <w:pPr>
        <w:jc w:val="both"/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stečajnog postupka u ukupnom iznosu </w:t>
      </w:r>
      <w:r w:rsidR="000E6274">
        <w:t>7.280,00</w:t>
      </w:r>
      <w:r w:rsidRPr="000B2A44" w:rsid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Pr="00134F3A" w:rsidR="009B1748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Pr="00134F3A" w:rsidR="009B1748">
        <w:t>,00 kn</w:t>
      </w:r>
      <w:r w:rsidR="00C82A0F">
        <w:t>, odnosno</w:t>
      </w:r>
      <w:r w:rsidR="00286214">
        <w:t xml:space="preserve"> 4.500,00 kn</w:t>
      </w:r>
      <w:r w:rsidRPr="00286214" w:rsidR="00286214">
        <w:t xml:space="preserve"> utemeljeno na trajanju postupka od 6 mjeseci</w:t>
      </w:r>
      <w:r w:rsidRPr="00134F3A" w:rsidR="009B1748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Pr="00836A69" w:rsidR="00680F8F">
        <w:t>20,00 do 50,00</w:t>
      </w:r>
      <w:r w:rsidRPr="00836A69" w:rsidR="006B01FD">
        <w:t xml:space="preserve"> kn </w:t>
      </w:r>
      <w:r w:rsidRPr="00836A69" w:rsidR="00405AD1">
        <w:t>ovisno o banci</w:t>
      </w:r>
      <w:r w:rsidRPr="00836A69" w:rsidR="00A34BB9">
        <w:t>. P</w:t>
      </w:r>
      <w:r w:rsidRPr="00836A69" w:rsidR="00680F8F">
        <w:t xml:space="preserve">rimjerice u </w:t>
      </w:r>
      <w:r w:rsidRPr="00836A69" w:rsidR="003A5D91">
        <w:t xml:space="preserve">Zagrebačkoj banci d.d. i </w:t>
      </w:r>
      <w:r w:rsidRPr="00836A69" w:rsidR="00680F8F">
        <w:t xml:space="preserve">Sberbank d.d. </w:t>
      </w:r>
      <w:r w:rsidRPr="00836A69" w:rsidR="003A5D91">
        <w:t xml:space="preserve">mjesečna </w:t>
      </w:r>
      <w:r w:rsidRPr="00836A69" w:rsidR="00C249C4">
        <w:t>naknad</w:t>
      </w:r>
      <w:r w:rsidRPr="00836A69" w:rsidR="001048D0">
        <w:t>a</w:t>
      </w:r>
      <w:r w:rsidRPr="00836A69" w:rsidR="00C249C4">
        <w:t xml:space="preserve"> za održavanje računa </w:t>
      </w:r>
      <w:r w:rsidRPr="00836A69" w:rsidR="00A34BB9">
        <w:t xml:space="preserve">poslovnih subjekata </w:t>
      </w:r>
      <w:r w:rsidRPr="00836A69" w:rsidR="00C249C4">
        <w:t>iznos</w:t>
      </w:r>
      <w:r w:rsidRPr="00836A69" w:rsidR="001048D0">
        <w:t>i 20,00 kn</w:t>
      </w:r>
      <w:r w:rsidR="00C82A0F">
        <w:t xml:space="preserve"> (</w:t>
      </w:r>
      <w:r w:rsidRPr="00C82A0F" w:rsidR="00C82A0F">
        <w:t>a što proizlazi iz Odluka o naknadama za poslovne subjekte javno objavljenima na web stranicama banak</w:t>
      </w:r>
      <w:r w:rsidR="00C82A0F">
        <w:t>a)</w:t>
      </w:r>
      <w:r w:rsidRPr="00836A69" w:rsidR="001048D0">
        <w:t xml:space="preserve">, dakle </w:t>
      </w:r>
      <w:r w:rsidRPr="00836A69" w:rsidR="00680F8F">
        <w:t xml:space="preserve">120,00 </w:t>
      </w:r>
      <w:r w:rsidRPr="000E6274" w:rsidR="00680F8F">
        <w:t xml:space="preserve">kn </w:t>
      </w:r>
      <w:r w:rsidRPr="000E6274" w:rsidR="0068560F">
        <w:t>za šest mjeseci.</w:t>
      </w:r>
      <w:r w:rsidRPr="000E6274" w:rsidR="00BF3194">
        <w:t xml:space="preserve"> </w:t>
      </w:r>
      <w:r w:rsidRPr="000E6274" w:rsidR="00D15E08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Pr="000E6274" w:rsidR="00D15E08" w:rsidP="000D2ADB" w:rsidRDefault="00D15E08">
      <w:pPr>
        <w:jc w:val="both"/>
      </w:pPr>
    </w:p>
    <w:p w:rsidRPr="000E6274" w:rsidR="000D2ADB" w:rsidP="00BF3194" w:rsidRDefault="001048D0">
      <w:pPr>
        <w:ind w:firstLine="708"/>
        <w:jc w:val="both"/>
      </w:pPr>
      <w:r w:rsidRPr="000E6274">
        <w:t>Slijedom navedenog,</w:t>
      </w:r>
      <w:r w:rsidRPr="000E6274" w:rsidR="00B93ACD">
        <w:t xml:space="preserve"> ukupn</w:t>
      </w:r>
      <w:r w:rsidRPr="000E6274" w:rsidR="00C82A0F">
        <w:t>i</w:t>
      </w:r>
      <w:r w:rsidRPr="000E6274">
        <w:t xml:space="preserve"> </w:t>
      </w:r>
      <w:r w:rsidRPr="000E6274" w:rsidR="002F2910">
        <w:t>troškovi</w:t>
      </w:r>
      <w:r w:rsidRPr="000E6274" w:rsidR="00B93ACD">
        <w:t xml:space="preserve"> utemeljeni na trajanju postupka od 6 mjeseci </w:t>
      </w:r>
      <w:r w:rsidRPr="000E6274" w:rsidR="003065DA">
        <w:t xml:space="preserve"> iznosi </w:t>
      </w:r>
      <w:r w:rsidRPr="000E6274" w:rsidR="00B93ACD">
        <w:t xml:space="preserve">bi </w:t>
      </w:r>
      <w:r w:rsidRPr="000E6274" w:rsidR="003065DA">
        <w:t>7.</w:t>
      </w:r>
      <w:r w:rsidRPr="000E6274" w:rsidR="00BF3194">
        <w:t>280</w:t>
      </w:r>
      <w:r w:rsidRPr="000E6274" w:rsidR="00E37C56">
        <w:t>,00</w:t>
      </w:r>
      <w:r w:rsidRPr="000E6274" w:rsidR="003065DA">
        <w:t xml:space="preserve"> kn. </w:t>
      </w:r>
      <w:r w:rsidRPr="000E6274" w:rsidR="000D2ADB">
        <w:t xml:space="preserve">Pri tome se napominje da iz prijedloga za otvaranje stečajnog postupka, kao i iz Očevidnika neizvršenih osnova za plaćanje na dan </w:t>
      </w:r>
      <w:r w:rsidR="000E6274">
        <w:t>24. rujna</w:t>
      </w:r>
      <w:r w:rsidRPr="000E6274" w:rsidR="000D2ADB">
        <w:t xml:space="preserve"> 2019., proizlazi da 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0E6274">
      <w:pPr>
        <w:pStyle w:val="Tijeloteksta"/>
        <w:jc w:val="center"/>
      </w:pPr>
      <w:r>
        <w:t>Zagreb, 24.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74257D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C06F6D" w:rsidR="00C06F6D">
      <w:t>87. St-1940/2019</w:t>
    </w:r>
    <w:r w:rsidRPr="00180EFA">
      <w:t xml:space="preserve">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E6274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07408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74D0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4257D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BF3194"/>
    <w:rsid w:val="00C06F6D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15E08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57E62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7425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25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257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25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25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4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8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St-1940/2019</izvorni_sadrzaj>
    <derivirana_varijabla naziv="DomainObject.Predmet.OznakaBroj_1">St-1940/2019</derivirana_varijabla>
  </DomainObject.Predmet.OznakaBroj>
  <DomainObject.Predmet.OznakaBrojOptuznogAkta>
    <izvorni_sadrzaj>04-06-19-3378</izvorni_sadrzaj>
    <derivirana_varijabla naziv="DomainObject.Predmet.OznakaBrojOptuznogAkta_1">04-06-19-3378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PATAL TRGOVINA d.o.o. za trgovinu i usluge zastupanog po punomoćniku Ljubomir Patafta</izvorni_sadrzaj>
    <derivirana_varijabla naziv="DomainObject.Predmet.ProtustrankaFormated_1">  PATAL TRGOVINA d.o.o. za trgovinu i usluge zastupanog po punomoćniku Ljubomir Patafta</derivirana_varijabla>
  </DomainObject.Predmet.ProtustrankaFormated>
  <DomainObject.Predmet.ProtustrankaFormatedOIB>
    <izvorni_sadrzaj>  PATAL TRGOVINA d.o.o. za trgovinu i usluge, OIB 35442925830 zastupanog po punomoćniku Ljubomir Patafta</izvorni_sadrzaj>
    <derivirana_varijabla naziv="DomainObject.Predmet.ProtustrankaFormatedOIB_1">  PATAL TRGOVINA d.o.o. za trgovinu i usluge, OIB 35442925830 zastupanog po punomoćniku Ljubomir Patafta</derivirana_varijabla>
  </DomainObject.Predmet.ProtustrankaFormatedOIB>
  <DomainObject.Predmet.ProtustrankaFormatedWithAdress>
    <izvorni_sadrzaj> PATAL TRGOVINA d.o.o. za trgovinu i usluge, Nike Grškovića 29, 10000 Zagreb zastupanog po punomoćniku Ljubomir Patafta</izvorni_sadrzaj>
    <derivirana_varijabla naziv="DomainObject.Predmet.ProtustrankaFormatedWithAdress_1"> PATAL TRGOVINA d.o.o. za trgovinu i usluge, Nike Grškovića 29, 10000 Zagreb zastupanog po punomoćniku Ljubomir Patafta</derivirana_varijabla>
  </DomainObject.Predmet.ProtustrankaFormatedWithAdress>
  <DomainObject.Predmet.ProtustrankaFormatedWithAdressOIB>
    <izvorni_sadrzaj> PATAL TRGOVINA d.o.o. za trgovinu i usluge, OIB 35442925830, Nike Grškovića 29, 10000 Zagreb zastupanog po punomoćniku Ljubomir Patafta</izvorni_sadrzaj>
    <derivirana_varijabla naziv="DomainObject.Predmet.ProtustrankaFormatedWithAdressOIB_1"> PATAL TRGOVINA d.o.o. za trgovinu i usluge, OIB 35442925830, Nike Grškovića 29, 10000 Zagreb zastupanog po punomoćniku Ljubomir Patafta</derivirana_varijabla>
  </DomainObject.Predmet.ProtustrankaFormatedWithAdressOIB>
  <DomainObject.Predmet.ProtustrankaWithAdress>
    <izvorni_sadrzaj>PATAL TRGOVINA d.o.o. za trgovinu i usluge Nike Grškovića 29, 10000 Zagreb</izvorni_sadrzaj>
    <derivirana_varijabla naziv="DomainObject.Predmet.ProtustrankaWithAdress_1">PATAL TRGOVINA d.o.o. za trgovinu i usluge Nike Grškovića 29, 10000 Zagreb</derivirana_varijabla>
  </DomainObject.Predmet.ProtustrankaWithAdress>
  <DomainObject.Predmet.ProtustrankaWithAdressOIB>
    <izvorni_sadrzaj>PATAL TRGOVINA d.o.o. za trgovinu i usluge, OIB 35442925830, Nike Grškovića 29, 10000 Zagreb</izvorni_sadrzaj>
    <derivirana_varijabla naziv="DomainObject.Predmet.ProtustrankaWithAdressOIB_1">PATAL TRGOVINA d.o.o. za trgovinu i usluge, OIB 35442925830, Nike Grškovića 29, 10000 Zagreb</derivirana_varijabla>
  </DomainObject.Predmet.ProtustrankaWithAdressOIB>
  <DomainObject.Predmet.ProtustrankaNazivFormated>
    <izvorni_sadrzaj>PATAL TRGOVINA d.o.o. za trgovinu i usluge</izvorni_sadrzaj>
    <derivirana_varijabla naziv="DomainObject.Predmet.ProtustrankaNazivFormated_1">PATAL TRGOVINA d.o.o. za trgovinu i usluge</derivirana_varijabla>
  </DomainObject.Predmet.ProtustrankaNazivFormated>
  <DomainObject.Predmet.ProtustrankaNazivFormatedOIB>
    <izvorni_sadrzaj>PATAL TRGOVINA d.o.o. za trgovinu i usluge, OIB 35442925830</izvorni_sadrzaj>
    <derivirana_varijabla naziv="DomainObject.Predmet.ProtustrankaNazivFormatedOIB_1">PATAL TRGOVINA d.o.o. za trgovinu i usluge, OIB 35442925830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PATAL TRGOVINA d.o.o. za trgovinu i usluge zastupanog po punomoćniku Ljubomir Patafta</item>
    </izvorni_sadrzaj>
    <derivirana_varijabla naziv="DomainObject.Predmet.ProtuStrankaListFormated_1">
      <item>PATAL TRGOVINA d.o.o. za trgovinu i usluge zastupanog po punomoćniku Ljubomir Patafta</item>
    </derivirana_varijabla>
  </DomainObject.Predmet.ProtuStrankaListFormated>
  <DomainObject.Predmet.ProtuStrankaListFormatedOIB>
    <izvorni_sadrzaj>
      <item>PATAL TRGOVINA d.o.o. za trgovinu i usluge, OIB 35442925830 zastupanog po punomoćniku Ljubomir Patafta</item>
    </izvorni_sadrzaj>
    <derivirana_varijabla naziv="DomainObject.Predmet.ProtuStrankaListFormatedOIB_1">
      <item>PATAL TRGOVINA d.o.o. za trgovinu i usluge, OIB 35442925830 zastupanog po punomoćniku Ljubomir Patafta</item>
    </derivirana_varijabla>
  </DomainObject.Predmet.ProtuStrankaListFormatedOIB>
  <DomainObject.Predmet.ProtuStrankaListFormatedWithAdress>
    <izvorni_sadrzaj>
      <item>PATAL TRGOVINA d.o.o. za trgovinu i usluge, Nike Grškovića 29, 10000 Zagreb zastupanog po punomoćniku Ljubomir Patafta</item>
    </izvorni_sadrzaj>
    <derivirana_varijabla naziv="DomainObject.Predmet.ProtuStrankaListFormatedWithAdress_1">
      <item>PATAL TRGOVINA d.o.o. za trgovinu i usluge, Nike Grškovića 29, 10000 Zagreb zastupanog po punomoćniku Ljubomir Patafta</item>
    </derivirana_varijabla>
  </DomainObject.Predmet.ProtuStrankaListFormatedWithAdress>
  <DomainObject.Predmet.ProtuStrankaListFormatedWithAdressOIB>
    <izvorni_sadrzaj>
      <item>PATAL TRGOVINA d.o.o. za trgovinu i usluge, OIB 35442925830, Nike Grškovića 29, 10000 Zagreb zastupanog po punomoćniku Ljubomir Patafta</item>
    </izvorni_sadrzaj>
    <derivirana_varijabla naziv="DomainObject.Predmet.ProtuStrankaListFormatedWithAdressOIB_1">
      <item>PATAL TRGOVINA d.o.o. za trgovinu i usluge, OIB 35442925830, Nike Grškovića 29, 10000 Zagreb zastupanog po punomoćniku Ljubomir Patafta</item>
    </derivirana_varijabla>
  </DomainObject.Predmet.ProtuStrankaListFormatedWithAdressOIB>
  <DomainObject.Predmet.ProtuStrankaListNazivFormated>
    <izvorni_sadrzaj>
      <item>PATAL TRGOVINA d.o.o. za trgovinu i usluge</item>
    </izvorni_sadrzaj>
    <derivirana_varijabla naziv="DomainObject.Predmet.ProtuStrankaListNazivFormated_1">
      <item>PATAL TRGOVINA d.o.o. za trgovinu i usluge</item>
    </derivirana_varijabla>
  </DomainObject.Predmet.ProtuStrankaListNazivFormated>
  <DomainObject.Predmet.ProtuStrankaListNazivFormatedOIB>
    <izvorni_sadrzaj>
      <item>PATAL TRGOVINA d.o.o. za trgovinu i usluge, OIB 35442925830</item>
    </izvorni_sadrzaj>
    <derivirana_varijabla naziv="DomainObject.Predmet.ProtuStrankaListNazivFormatedOIB_1">
      <item>PATAL TRGOVINA d.o.o. za trgovinu i usluge, OIB 35442925830</item>
    </derivirana_varijabla>
  </DomainObject.Predmet.ProtuStrankaListNazivFormatedOIB>
  <DomainObject.Predmet.OstaliListFormated>
    <izvorni_sadrzaj>
      <item>Ljubomir Patafta punomoćnik sudionika u postupku PATAL TRGOVINA d.o.o. za trgovinu i usluge</item>
    </izvorni_sadrzaj>
    <derivirana_varijabla naziv="DomainObject.Predmet.OstaliListFormated_1">
      <item>Ljubomir Patafta punomoćnik sudionika u postupku PATAL TRGOVINA d.o.o. za trgovinu i usluge</item>
    </derivirana_varijabla>
  </DomainObject.Predmet.OstaliListFormated>
  <DomainObject.Predmet.OstaliListFormatedOIB>
    <izvorni_sadrzaj>
      <item>Ljubomir Patafta, OIB 96293834980 punomoćnik sudionika u postupku PATAL TRGOVINA d.o.o. za trgovinu i usluge</item>
    </izvorni_sadrzaj>
    <derivirana_varijabla naziv="DomainObject.Predmet.OstaliListFormatedOIB_1">
      <item>Ljubomir Patafta, OIB 96293834980 punomoćnik sudionika u postupku PATAL TRGOVINA d.o.o. za trgovinu i usluge</item>
    </derivirana_varijabla>
  </DomainObject.Predmet.OstaliListFormatedOIB>
  <DomainObject.Predmet.OstaliListFormatedWithAdress>
    <izvorni_sadrzaj>
      <item>Ljubomir Patafta, Martićeva 23, 10000 Zagreb punomoćnik sudionika u postupku PATAL TRGOVINA d.o.o. za trgovinu i usluge</item>
    </izvorni_sadrzaj>
    <derivirana_varijabla naziv="DomainObject.Predmet.OstaliListFormatedWithAdress_1">
      <item>Ljubomir Patafta, Martićeva 23, 10000 Zagreb punomoćnik sudionika u postupku PATAL TRGOVINA d.o.o. za trgovinu i usluge</item>
    </derivirana_varijabla>
  </DomainObject.Predmet.OstaliListFormatedWithAdress>
  <DomainObject.Predmet.OstaliListFormatedWithAdressOIB>
    <izvorni_sadrzaj>
      <item>Ljubomir Patafta, OIB 96293834980, Martićeva 23, 10000 Zagreb punomoćnik sudionika u postupku PATAL TRGOVINA d.o.o. za trgovinu i usluge</item>
    </izvorni_sadrzaj>
    <derivirana_varijabla naziv="DomainObject.Predmet.OstaliListFormatedWithAdressOIB_1">
      <item>Ljubomir Patafta, OIB 96293834980, Martićeva 23, 10000 Zagreb punomoćnik sudionika u postupku PATAL TRGOVINA d.o.o. za trgovinu i usluge</item>
    </derivirana_varijabla>
  </DomainObject.Predmet.OstaliListFormatedWithAdressOIB>
  <DomainObject.Predmet.OstaliListNazivFormated>
    <izvorni_sadrzaj>
      <item>Ljubomir Patafta</item>
    </izvorni_sadrzaj>
    <derivirana_varijabla naziv="DomainObject.Predmet.OstaliListNazivFormated_1">
      <item>Ljubomir Patafta</item>
    </derivirana_varijabla>
  </DomainObject.Predmet.OstaliListNazivFormated>
  <DomainObject.Predmet.OstaliListNazivFormatedOIB>
    <izvorni_sadrzaj>
      <item>Ljubomir Patafta, OIB 96293834980</item>
    </izvorni_sadrzaj>
    <derivirana_varijabla naziv="DomainObject.Predmet.OstaliListNazivFormatedOIB_1">
      <item>Ljubomir Patafta, OIB 96293834980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PATAL TRGOVINA d.o.o. za trgovinu i usluge</izvorni_sadrzaj>
    <derivirana_varijabla naziv="DomainObject.Predmet.ProtustrankaIDrugi_1">PATAL TRGOVINA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PATAL TRGOVINA d.o.o. za trgovinu i usluge, OIB 35442925830, Nike Grškovića 29, 10000 Zagreb</izvorni_sadrzaj>
    <derivirana_varijabla naziv="DomainObject.Predmet.ProtustrankaIDrugiAdressOIB_1">PATAL TRGOVINA d.o.o. za trgovinu i usluge, OIB 35442925830, Nike Grškovića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PATAL TRGOVINA d.o.o. za trgovinu i usluge</item>
      <item>Financijska agencija</item>
      <item>Ljubomir Patafta</item>
    </izvorni_sadrzaj>
    <derivirana_varijabla naziv="DomainObject.Predmet.SudioniciListNaziv_1">
      <item>PATAL TRGOVINA d.o.o. za trgovinu i usluge</item>
      <item>Financijska agencija</item>
      <item>Ljubomir Patafta</item>
    </derivirana_varijabla>
  </DomainObject.Predmet.SudioniciListNaziv>
  <DomainObject.Predmet.SudioniciListAdressOIB>
    <izvorni_sadrzaj>
      <item>PATAL TRGOVINA d.o.o. za trgovinu i usluge, OIB 35442925830, Nike Grškovića 29,10000 Zagreb</item>
      <item>Financijska agencija, OIB 85821130368, TRG SVIBANJSKIH ŽRTAVA 1995. 1,10000 Zagreb</item>
      <item>Ljubomir Patafta, OIB 96293834980, Martićeva 23,10000 Zagreb</item>
    </izvorni_sadrzaj>
    <derivirana_varijabla naziv="DomainObject.Predmet.SudioniciListAdressOIB_1">
      <item>PATAL TRGOVINA d.o.o. za trgovinu i usluge, OIB 35442925830, Nike Grškovića 29,10000 Zagreb</item>
      <item>Financijska agencija, OIB 85821130368, TRG SVIBANJSKIH ŽRTAVA 1995. 1,10000 Zagreb</item>
      <item>Ljubomir Patafta, OIB 96293834980, Martićeva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35442925830</item>
      <item>, OIB 85821130368</item>
      <item>, OIB 96293834980</item>
    </izvorni_sadrzaj>
    <derivirana_varijabla naziv="DomainObject.Predmet.SudioniciListNazivOIB_1">
      <item>, OIB 35442925830</item>
      <item>, OIB 85821130368</item>
      <item>, OIB 96293834980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St-1940/2019-5</izvorni_sadrzaj>
    <derivirana_varijabla naziv="DomainObject.PredzadnjaOdlukaIzPredmeta.Oznaka_1">St-1940/2019-5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0AF54-2F79-4C06-B0F3-EF4E8D62BE1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1013</properties:Words>
  <properties:Characters>5510</properties:Characters>
  <properties:Lines>116</properties:Lines>
  <properties:Paragraphs>29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6607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2019-09-24T09:18:00Z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