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8de9" w14:paraId="a318de9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C07A69">
        <w:t>555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C07A69">
        <w:t>PERUN d.o.o. iz Betine, Stjepana Radića 31, OIB: 04910992135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EB4DE6">
        <w:t>2</w:t>
      </w:r>
      <w:r w:rsidR="002F62B6">
        <w:t>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C07A69">
        <w:t>PERUN d.o.o. iz Betine, Stjepana Radića 31, OIB: 04910992135</w:t>
      </w:r>
      <w:r w:rsidR="007046CC">
        <w:t xml:space="preserve">, sa danom </w:t>
      </w:r>
      <w:r>
        <w:t>2</w:t>
      </w:r>
      <w:r w:rsidR="002F62B6">
        <w:t>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2F62B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2F62B6">
        <w:t>Zdenko Krstić iz Osijeka, Županijska 2, OIB: 13827089798.</w:t>
      </w:r>
    </w:p>
    <w:p w:rsidRDefault="002F62B6" w:rsidP="002F62B6" w:rsidR="002F62B6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C07A69">
        <w:t>PERUN d.o.o. iz Betine, Stjepana Radića 31, OIB: 04910992135</w:t>
      </w:r>
      <w:r>
        <w:t xml:space="preserve">, sa danom </w:t>
      </w:r>
      <w:r w:rsidR="00EB4DE6">
        <w:t>2</w:t>
      </w:r>
      <w:r w:rsidR="002F62B6">
        <w:t>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C07A69">
        <w:t>05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C07A69">
        <w:t>PERUN d.o.o. iz Betine, Stjepana Radića 31, OIB: 04910992135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C07A69">
        <w:t>555</w:t>
      </w:r>
      <w:r>
        <w:t>/2015</w:t>
      </w:r>
      <w:r w:rsidR="007046CC">
        <w:t xml:space="preserve"> od dana </w:t>
      </w:r>
      <w:r w:rsidR="00C07A69">
        <w:t>06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7C5130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C07A69">
        <w:t>06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A4361C">
        <w:t>2</w:t>
      </w:r>
      <w:r w:rsidR="002F62B6">
        <w:t>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F0A" w:rsidP="00EB4DE6" w:rsidR="006F3F0A">
      <w:r>
        <w:separator/>
      </w:r>
    </w:p>
  </w:endnote>
  <w:endnote w:id="0" w:type="continuationSeparator">
    <w:p w:rsidRDefault="006F3F0A" w:rsidP="00EB4DE6" w:rsidR="006F3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F0A" w:rsidP="00EB4DE6" w:rsidR="006F3F0A">
      <w:r>
        <w:separator/>
      </w:r>
    </w:p>
  </w:footnote>
  <w:footnote w:id="0" w:type="continuationSeparator">
    <w:p w:rsidRDefault="006F3F0A" w:rsidP="00EB4DE6" w:rsidR="006F3F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04285">
      <w:rPr>
        <w:noProof/>
      </w:rPr>
      <w:t>2</w:t>
    </w:r>
    <w:r>
      <w:fldChar w:fldCharType="end"/>
    </w:r>
    <w:r>
      <w:t xml:space="preserve">                            </w:t>
    </w:r>
    <w:r w:rsidR="00C07A69">
      <w:t xml:space="preserve">                        9 St-555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01644"/>
    <w:rsid w:val="0004786B"/>
    <w:rsid w:val="00122CE6"/>
    <w:rsid w:val="002A577B"/>
    <w:rsid w:val="002F62B6"/>
    <w:rsid w:val="003038A0"/>
    <w:rsid w:val="00347B56"/>
    <w:rsid w:val="00527C04"/>
    <w:rsid w:val="005944A7"/>
    <w:rsid w:val="006860D8"/>
    <w:rsid w:val="006F3F0A"/>
    <w:rsid w:val="007046CC"/>
    <w:rsid w:val="007C5130"/>
    <w:rsid w:val="008B03EF"/>
    <w:rsid w:val="009229A6"/>
    <w:rsid w:val="00A05719"/>
    <w:rsid w:val="00A4361C"/>
    <w:rsid w:val="00AC5066"/>
    <w:rsid w:val="00BB3EB1"/>
    <w:rsid w:val="00C07A69"/>
    <w:rsid w:val="00C84E3C"/>
    <w:rsid w:val="00CB4E78"/>
    <w:rsid w:val="00CC709B"/>
    <w:rsid w:val="00E04285"/>
    <w:rsid w:val="00E36643"/>
    <w:rsid w:val="00E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6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0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0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0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0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6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0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0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0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0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St-555/2015</izvorni_sadrzaj>
    <derivirana_varijabla naziv="DomainObject.Predmet.OznakaBroj_1">St-555/2015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PERUN d.o.o. za građenje i trgovinu</izvorni_sadrzaj>
    <derivirana_varijabla naziv="DomainObject.Predmet.ProtustrankaFormated_1">  PERUN d.o.o. za građenje i trgovinu</derivirana_varijabla>
  </DomainObject.Predmet.ProtustrankaFormated>
  <DomainObject.Predmet.ProtustrankaFormatedOIB>
    <izvorni_sadrzaj>  PERUN d.o.o. za građenje i trgovinu, OIB 04910992135</izvorni_sadrzaj>
    <derivirana_varijabla naziv="DomainObject.Predmet.ProtustrankaFormatedOIB_1">  PERUN d.o.o. za građenje i trgovinu, OIB 04910992135</derivirana_varijabla>
  </DomainObject.Predmet.ProtustrankaFormatedOIB>
  <DomainObject.Predmet.ProtustrankaFormatedWithAdress>
    <izvorni_sadrzaj> PERUN d.o.o. za građenje i trgovinu, Stjepana Radića 31 , 22243 Betina</izvorni_sadrzaj>
    <derivirana_varijabla naziv="DomainObject.Predmet.ProtustrankaFormatedWithAdress_1"> PERUN d.o.o. za građenje i trgovinu, Stjepana Radića 31 , 22243 Betina</derivirana_varijabla>
  </DomainObject.Predmet.ProtustrankaFormatedWithAdress>
  <DomainObject.Predmet.ProtustrankaFormatedWithAdressOIB>
    <izvorni_sadrzaj> PERUN d.o.o. za građenje i trgovinu, OIB 04910992135, Stjepana Radića 31 , 22243 Betina</izvorni_sadrzaj>
    <derivirana_varijabla naziv="DomainObject.Predmet.ProtustrankaFormatedWithAdressOIB_1"> PERUN d.o.o. za građenje i trgovinu, OIB 04910992135, Stjepana Radića 31 , 22243 Betina</derivirana_varijabla>
  </DomainObject.Predmet.ProtustrankaFormatedWithAdressOIB>
  <DomainObject.Predmet.ProtustrankaWithAdress>
    <izvorni_sadrzaj>PERUN d.o.o. za građenje i trgovinu Stjepana Radića 31 , 22243 Betina</izvorni_sadrzaj>
    <derivirana_varijabla naziv="DomainObject.Predmet.ProtustrankaWithAdress_1">PERUN d.o.o. za građenje i trgovinu Stjepana Radića 31 , 22243 Betina</derivirana_varijabla>
  </DomainObject.Predmet.ProtustrankaWithAdress>
  <DomainObject.Predmet.ProtustrankaWithAdressOIB>
    <izvorni_sadrzaj>PERUN d.o.o. za građenje i trgovinu, OIB 04910992135, Stjepana Radića 31 , 22243 Betina</izvorni_sadrzaj>
    <derivirana_varijabla naziv="DomainObject.Predmet.ProtustrankaWithAdressOIB_1">PERUN d.o.o. za građenje i trgovinu, OIB 04910992135, Stjepana Radića 31 , 22243 Betina</derivirana_varijabla>
  </DomainObject.Predmet.ProtustrankaWithAdressOIB>
  <DomainObject.Predmet.ProtustrankaNazivFormated>
    <izvorni_sadrzaj>PERUN d.o.o. za građenje i trgovinu</izvorni_sadrzaj>
    <derivirana_varijabla naziv="DomainObject.Predmet.ProtustrankaNazivFormated_1">PERUN d.o.o. za građenje i trgovinu</derivirana_varijabla>
  </DomainObject.Predmet.ProtustrankaNazivFormated>
  <DomainObject.Predmet.ProtustrankaNazivFormatedOIB>
    <izvorni_sadrzaj>PERUN d.o.o. za građenje i trgovinu, OIB 04910992135</izvorni_sadrzaj>
    <derivirana_varijabla naziv="DomainObject.Predmet.ProtustrankaNazivFormatedOIB_1">PERUN d.o.o. za građenje i trgovinu, OIB 04910992135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PERUN d.o.o. za građenje i trgovinu</item>
    </izvorni_sadrzaj>
    <derivirana_varijabla naziv="DomainObject.Predmet.ProtuStrankaListFormated_1">
      <item>PERUN d.o.o. za građenje i trgovinu</item>
    </derivirana_varijabla>
  </DomainObject.Predmet.ProtuStrankaListFormated>
  <DomainObject.Predmet.ProtuStrankaListFormatedOIB>
    <izvorni_sadrzaj>
      <item>PERUN d.o.o. za građenje i trgovinu, OIB 04910992135</item>
    </izvorni_sadrzaj>
    <derivirana_varijabla naziv="DomainObject.Predmet.ProtuStrankaListFormatedOIB_1">
      <item>PERUN d.o.o. za građenje i trgovinu, OIB 04910992135</item>
    </derivirana_varijabla>
  </DomainObject.Predmet.ProtuStrankaListFormatedOIB>
  <DomainObject.Predmet.ProtuStrankaListFormatedWithAdress>
    <izvorni_sadrzaj>
      <item>PERUN d.o.o. za građenje i trgovinu, Stjepana Radića 31 , 22243 Betina</item>
    </izvorni_sadrzaj>
    <derivirana_varijabla naziv="DomainObject.Predmet.ProtuStrankaListFormatedWithAdress_1">
      <item>PERUN d.o.o. za građenje i trgovinu, Stjepana Radića 31 , 22243 Betina</item>
    </derivirana_varijabla>
  </DomainObject.Predmet.ProtuStrankaListFormatedWithAdress>
  <DomainObject.Predmet.ProtuStrankaListFormatedWithAdressOIB>
    <izvorni_sadrzaj>
      <item>PERUN d.o.o. za građenje i trgovinu, OIB 04910992135, Stjepana Radića 31 , 22243 Betina</item>
    </izvorni_sadrzaj>
    <derivirana_varijabla naziv="DomainObject.Predmet.ProtuStrankaListFormatedWithAdressOIB_1">
      <item>PERUN d.o.o. za građenje i trgovinu, OIB 04910992135, Stjepana Radića 31 , 22243 Betina</item>
    </derivirana_varijabla>
  </DomainObject.Predmet.ProtuStrankaListFormatedWithAdressOIB>
  <DomainObject.Predmet.ProtuStrankaListNazivFormated>
    <izvorni_sadrzaj>
      <item>PERUN d.o.o. za građenje i trgovinu</item>
    </izvorni_sadrzaj>
    <derivirana_varijabla naziv="DomainObject.Predmet.ProtuStrankaListNazivFormated_1">
      <item>PERUN d.o.o. za građenje i trgovinu</item>
    </derivirana_varijabla>
  </DomainObject.Predmet.ProtuStrankaListNazivFormated>
  <DomainObject.Predmet.ProtuStrankaListNazivFormatedOIB>
    <izvorni_sadrzaj>
      <item>PERUN d.o.o. za građenje i trgovinu, OIB 04910992135</item>
    </izvorni_sadrzaj>
    <derivirana_varijabla naziv="DomainObject.Predmet.ProtuStrankaListNazivFormatedOIB_1">
      <item>PERUN d.o.o. za građenje i trgovinu, OIB 04910992135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PERUN d.o.o. za građenje i trgovinu</izvorni_sadrzaj>
    <derivirana_varijabla naziv="DomainObject.Predmet.ProtustrankaIDrugi_1">PERUN 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PERUN d.o.o. za građenje i trgovinu, OIB 04910992135, Stjepana Radića 31 , 22243 Betina</izvorni_sadrzaj>
    <derivirana_varijabla naziv="DomainObject.Predmet.ProtustrankaIDrugiAdressOIB_1">PERUN d.o.o. za građenje i trgovinu, OIB 04910992135, Stjepana Radića 31 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PERUN d.o.o. za građenje i trgovinu</item>
    </izvorni_sadrzaj>
    <derivirana_varijabla naziv="DomainObject.Predmet.SudioniciListNaziv_1">
      <item>FINA - Podružnica Šibenik</item>
      <item>PERUN d.o.o. za građenje i trgovinu</item>
    </derivirana_varijabla>
  </DomainObject.Predmet.SudioniciListNaziv>
  <DomainObject.Predmet.SudioniciListAdressOIB>
    <izvorni_sadrzaj>
      <item>FINA - Podružnica Šibenik, OIB 85821130368, Perivoj L. Marune 1,22000 Šibenik</item>
      <item>PERUN d.o.o. za građenje i trgovinu, OIB 04910992135, Stjepana Radića 31 ,22243 Betina</item>
    </izvorni_sadrzaj>
    <derivirana_varijabla naziv="DomainObject.Predmet.SudioniciListAdressOIB_1">
      <item>FINA - Podružnica Šibenik, OIB 85821130368, Perivoj L. Marune 1,22000 Šibenik</item>
      <item>PERUN d.o.o. za građenje i trgovinu, OIB 04910992135, Stjepana Radića 31 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04910992135</item>
    </izvorni_sadrzaj>
    <derivirana_varijabla naziv="DomainObject.Predmet.SudioniciListNazivOIB_1">
      <item>, OIB 85821130368</item>
      <item>, OIB 04910992135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458</properties:Words>
  <properties:Characters>2476</properties:Characters>
  <properties:Lines>92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2015-12-28T10:33:00Z</dcterms:created>
  <dc:creator>mgulin1</dc:creator>
  <cp:keywords/>
  <cp:lastModifiedBy>Katarina Benić</cp:lastModifiedBy>
  <cp:lastPrinted>2015-12-28T12:07:00Z</cp:lastPrinted>
  <dcterms:modified xmlns:xsi="http://www.w3.org/2001/XMLSchema-instance" xsi:type="dcterms:W3CDTF">2015-12-28T12:07:00Z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