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144d" w14:paraId="318144d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C46264">
        <w:rPr>
          <w:rFonts w:cs="Times New Roman" w:hAnsi="Times New Roman" w:ascii="Times New Roman"/>
          <w:sz w:val="24"/>
        </w:rPr>
        <w:t>6707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C46264" w:rsidP="00454F3F" w:rsidR="00C4626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C46264" w:rsidP="00C46264" w:rsidR="0014245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46264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FIVE STAR SUPPORT j.d.o.o. OIB: 47875929254,Dugo Selo, Ante Starčevića 10 , dana 29. prosinca 2017.</w:t>
      </w:r>
    </w:p>
    <w:p w:rsidRDefault="00C46264" w:rsidP="00C46264" w:rsidR="00C4626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36362F" w:rsidRPr="0036362F">
        <w:rPr>
          <w:sz w:val="24"/>
        </w:rPr>
        <w:t xml:space="preserve">osobi ovlaštenoj za zastupanje </w:t>
      </w:r>
      <w:r w:rsidR="00C46264" w:rsidRPr="00C46264">
        <w:rPr>
          <w:sz w:val="24"/>
        </w:rPr>
        <w:t>Marinu Matković OIB:59262635705 Dugo Selo, Ante Starčevića 10</w:t>
      </w:r>
      <w:r w:rsidR="00C46264">
        <w:rPr>
          <w:sz w:val="24"/>
        </w:rPr>
        <w:t xml:space="preserve">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C46264">
        <w:rPr>
          <w:sz w:val="24"/>
          <w:szCs w:val="24"/>
        </w:rPr>
        <w:t>6707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D651AD">
      <w:pPr>
        <w:ind w:firstLine="708"/>
        <w:jc w:val="both"/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D651AD" w:rsidRPr="00D651AD">
        <w:t>FIVE STAR SUPPORT j.d.o.o. OIB: 47875929254,Dugo Selo, Ante Starčevića 10</w:t>
      </w:r>
      <w:r w:rsidR="00D651AD"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8E5E79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8D654E">
        <w:rPr>
          <w:sz w:val="24"/>
          <w:szCs w:val="24"/>
          <w:lang w:val="pt-BR"/>
        </w:rPr>
        <w:t>9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B056AC">
        <w:rPr>
          <w:sz w:val="24"/>
          <w:szCs w:val="24"/>
          <w:lang w:val="pt-BR"/>
        </w:rPr>
        <w:t>, v.r.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B056AC" w:rsidP="004F5146" w:rsidR="00B056A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B056AC" w:rsidP="004F5146" w:rsidR="00B056AC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056A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B0B07">
      <w:t xml:space="preserve">       </w:t>
    </w:r>
    <w:r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651AD">
      <w:rPr>
        <w:sz w:val="24"/>
        <w:szCs w:val="24"/>
      </w:rPr>
      <w:t>6707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44B5F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640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C532A"/>
    <w:rsid w:val="001E38EC"/>
    <w:rsid w:val="001E53FF"/>
    <w:rsid w:val="001F1E1B"/>
    <w:rsid w:val="001F457C"/>
    <w:rsid w:val="001F6BC4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674E"/>
    <w:rsid w:val="00296A44"/>
    <w:rsid w:val="002970EC"/>
    <w:rsid w:val="002A3317"/>
    <w:rsid w:val="002A5A8D"/>
    <w:rsid w:val="002B17BF"/>
    <w:rsid w:val="002B1D7A"/>
    <w:rsid w:val="002B36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0CE"/>
    <w:rsid w:val="003058C7"/>
    <w:rsid w:val="00327920"/>
    <w:rsid w:val="00330388"/>
    <w:rsid w:val="00331898"/>
    <w:rsid w:val="0036221F"/>
    <w:rsid w:val="0036362F"/>
    <w:rsid w:val="0037505D"/>
    <w:rsid w:val="00377434"/>
    <w:rsid w:val="003804DC"/>
    <w:rsid w:val="00397B61"/>
    <w:rsid w:val="003A2487"/>
    <w:rsid w:val="003A33EF"/>
    <w:rsid w:val="003B70D5"/>
    <w:rsid w:val="003C1D9D"/>
    <w:rsid w:val="003D1149"/>
    <w:rsid w:val="003E12AC"/>
    <w:rsid w:val="003F24EC"/>
    <w:rsid w:val="00417227"/>
    <w:rsid w:val="00426703"/>
    <w:rsid w:val="00440662"/>
    <w:rsid w:val="004436F3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E59FB"/>
    <w:rsid w:val="004F1C11"/>
    <w:rsid w:val="004F303A"/>
    <w:rsid w:val="00500D56"/>
    <w:rsid w:val="00510B72"/>
    <w:rsid w:val="00525878"/>
    <w:rsid w:val="0053530C"/>
    <w:rsid w:val="005372D7"/>
    <w:rsid w:val="00541421"/>
    <w:rsid w:val="00543364"/>
    <w:rsid w:val="00554A8A"/>
    <w:rsid w:val="0056060C"/>
    <w:rsid w:val="005621C8"/>
    <w:rsid w:val="00565020"/>
    <w:rsid w:val="0056607C"/>
    <w:rsid w:val="00570C57"/>
    <w:rsid w:val="005814DF"/>
    <w:rsid w:val="0059226E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2F30"/>
    <w:rsid w:val="00743173"/>
    <w:rsid w:val="00746F8C"/>
    <w:rsid w:val="00752674"/>
    <w:rsid w:val="00756DBA"/>
    <w:rsid w:val="0076233A"/>
    <w:rsid w:val="00763D4F"/>
    <w:rsid w:val="00767B74"/>
    <w:rsid w:val="00771B7F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D3E9D"/>
    <w:rsid w:val="008D654E"/>
    <w:rsid w:val="008E29C7"/>
    <w:rsid w:val="008E5937"/>
    <w:rsid w:val="008E5E79"/>
    <w:rsid w:val="008F2DF5"/>
    <w:rsid w:val="008F327C"/>
    <w:rsid w:val="008F3C12"/>
    <w:rsid w:val="008F3C6D"/>
    <w:rsid w:val="008F707F"/>
    <w:rsid w:val="00901BB4"/>
    <w:rsid w:val="00902E7D"/>
    <w:rsid w:val="00906A76"/>
    <w:rsid w:val="00912EC5"/>
    <w:rsid w:val="00916B77"/>
    <w:rsid w:val="009273AD"/>
    <w:rsid w:val="00947634"/>
    <w:rsid w:val="00960451"/>
    <w:rsid w:val="0096267A"/>
    <w:rsid w:val="009742E8"/>
    <w:rsid w:val="00981FFB"/>
    <w:rsid w:val="00986ABF"/>
    <w:rsid w:val="009921CE"/>
    <w:rsid w:val="00992D41"/>
    <w:rsid w:val="00993E50"/>
    <w:rsid w:val="00995863"/>
    <w:rsid w:val="009A5A5E"/>
    <w:rsid w:val="009B1D4C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2D8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56AC"/>
    <w:rsid w:val="00B06B1E"/>
    <w:rsid w:val="00B10919"/>
    <w:rsid w:val="00B10FA9"/>
    <w:rsid w:val="00B1379F"/>
    <w:rsid w:val="00B263D5"/>
    <w:rsid w:val="00B32D6C"/>
    <w:rsid w:val="00B35394"/>
    <w:rsid w:val="00B354D1"/>
    <w:rsid w:val="00B37A3B"/>
    <w:rsid w:val="00B4168F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110B"/>
    <w:rsid w:val="00BC4971"/>
    <w:rsid w:val="00BD2041"/>
    <w:rsid w:val="00BE29DB"/>
    <w:rsid w:val="00BF07C0"/>
    <w:rsid w:val="00BF0FBA"/>
    <w:rsid w:val="00C01951"/>
    <w:rsid w:val="00C029A5"/>
    <w:rsid w:val="00C20143"/>
    <w:rsid w:val="00C22FD1"/>
    <w:rsid w:val="00C331DD"/>
    <w:rsid w:val="00C40DDD"/>
    <w:rsid w:val="00C46264"/>
    <w:rsid w:val="00C635E8"/>
    <w:rsid w:val="00C63CC4"/>
    <w:rsid w:val="00C70DC8"/>
    <w:rsid w:val="00C71259"/>
    <w:rsid w:val="00C95D9C"/>
    <w:rsid w:val="00CA1177"/>
    <w:rsid w:val="00CA1A34"/>
    <w:rsid w:val="00CA61B0"/>
    <w:rsid w:val="00CB0997"/>
    <w:rsid w:val="00CD225D"/>
    <w:rsid w:val="00CD6445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540F"/>
    <w:rsid w:val="00D36959"/>
    <w:rsid w:val="00D63ED2"/>
    <w:rsid w:val="00D651AD"/>
    <w:rsid w:val="00D655DB"/>
    <w:rsid w:val="00D71FD5"/>
    <w:rsid w:val="00D76D1E"/>
    <w:rsid w:val="00D842CC"/>
    <w:rsid w:val="00D85A99"/>
    <w:rsid w:val="00D97A40"/>
    <w:rsid w:val="00DA655B"/>
    <w:rsid w:val="00DA6CA0"/>
    <w:rsid w:val="00DB0B07"/>
    <w:rsid w:val="00DB2BB8"/>
    <w:rsid w:val="00DB4FF9"/>
    <w:rsid w:val="00DB582D"/>
    <w:rsid w:val="00DB66BC"/>
    <w:rsid w:val="00DC4FF7"/>
    <w:rsid w:val="00DC7822"/>
    <w:rsid w:val="00DD02CE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3A9D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D72F5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0BA3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11E5"/>
    <w:rsid w:val="00FF5914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05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6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6A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6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6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05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6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6A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6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6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6707</izvorni_sadrzaj>
    <derivirana_varijabla naziv="DomainObject.Predmet.Broj_1">6707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St-6707/2016</izvorni_sadrzaj>
    <derivirana_varijabla naziv="DomainObject.Predmet.OznakaBroj_1">St-6707/2016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FIVE STAR SUPPORT j.d.o.o.</izvorni_sadrzaj>
    <derivirana_varijabla naziv="DomainObject.Predmet.ProtustrankaFormated_1">  FIVE STAR SUPPORT j.d.o.o.</derivirana_varijabla>
  </DomainObject.Predmet.ProtustrankaFormated>
  <DomainObject.Predmet.ProtustrankaFormatedOIB>
    <izvorni_sadrzaj>  FIVE STAR SUPPORT j.d.o.o., OIB 47875929254</izvorni_sadrzaj>
    <derivirana_varijabla naziv="DomainObject.Predmet.ProtustrankaFormatedOIB_1">  FIVE STAR SUPPORT j.d.o.o., OIB 47875929254</derivirana_varijabla>
  </DomainObject.Predmet.ProtustrankaFormatedOIB>
  <DomainObject.Predmet.ProtustrankaFormatedWithAdress>
    <izvorni_sadrzaj> FIVE STAR SUPPORT j.d.o.o., Ante Starčevića 10, 10370 Dugo Selo</izvorni_sadrzaj>
    <derivirana_varijabla naziv="DomainObject.Predmet.ProtustrankaFormatedWithAdress_1"> FIVE STAR SUPPORT j.d.o.o., Ante Starčevića 10, 10370 Dugo Selo</derivirana_varijabla>
  </DomainObject.Predmet.ProtustrankaFormatedWithAdress>
  <DomainObject.Predmet.ProtustrankaFormatedWithAdressOIB>
    <izvorni_sadrzaj> FIVE STAR SUPPORT j.d.o.o., OIB 47875929254, Ante Starčevića 10, 10370 Dugo Selo</izvorni_sadrzaj>
    <derivirana_varijabla naziv="DomainObject.Predmet.ProtustrankaFormatedWithAdressOIB_1"> FIVE STAR SUPPORT j.d.o.o., OIB 47875929254, Ante Starčevića 10, 10370 Dugo Selo</derivirana_varijabla>
  </DomainObject.Predmet.ProtustrankaFormatedWithAdressOIB>
  <DomainObject.Predmet.ProtustrankaWithAdress>
    <izvorni_sadrzaj>FIVE STAR SUPPORT j.d.o.o. Ante Starčevića 10, 10370 Dugo Selo</izvorni_sadrzaj>
    <derivirana_varijabla naziv="DomainObject.Predmet.ProtustrankaWithAdress_1">FIVE STAR SUPPORT j.d.o.o. Ante Starčevića 10, 10370 Dugo Selo</derivirana_varijabla>
  </DomainObject.Predmet.ProtustrankaWithAdress>
  <DomainObject.Predmet.ProtustrankaWithAdressOIB>
    <izvorni_sadrzaj>FIVE STAR SUPPORT j.d.o.o., OIB 47875929254, Ante Starčevića 10, 10370 Dugo Selo</izvorni_sadrzaj>
    <derivirana_varijabla naziv="DomainObject.Predmet.ProtustrankaWithAdressOIB_1">FIVE STAR SUPPORT j.d.o.o., OIB 47875929254, Ante Starčevića 10, 10370 Dugo Selo</derivirana_varijabla>
  </DomainObject.Predmet.ProtustrankaWithAdressOIB>
  <DomainObject.Predmet.ProtustrankaNazivFormated>
    <izvorni_sadrzaj>FIVE STAR SUPPORT j.d.o.o.</izvorni_sadrzaj>
    <derivirana_varijabla naziv="DomainObject.Predmet.ProtustrankaNazivFormated_1">FIVE STAR SUPPORT j.d.o.o.</derivirana_varijabla>
  </DomainObject.Predmet.ProtustrankaNazivFormated>
  <DomainObject.Predmet.ProtustrankaNazivFormatedOIB>
    <izvorni_sadrzaj>FIVE STAR SUPPORT j.d.o.o., OIB 47875929254</izvorni_sadrzaj>
    <derivirana_varijabla naziv="DomainObject.Predmet.ProtustrankaNazivFormatedOIB_1">FIVE STAR SUPPORT j.d.o.o., OIB 47875929254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FIVE STAR SUPPORT j.d.o.o.</item>
    </izvorni_sadrzaj>
    <derivirana_varijabla naziv="DomainObject.Predmet.ProtuStrankaListFormated_1">
      <item>FIVE STAR SUPPORT j.d.o.o.</item>
    </derivirana_varijabla>
  </DomainObject.Predmet.ProtuStrankaListFormated>
  <DomainObject.Predmet.ProtuStrankaListFormatedOIB>
    <izvorni_sadrzaj>
      <item>FIVE STAR SUPPORT j.d.o.o., OIB 47875929254</item>
    </izvorni_sadrzaj>
    <derivirana_varijabla naziv="DomainObject.Predmet.ProtuStrankaListFormatedOIB_1">
      <item>FIVE STAR SUPPORT j.d.o.o., OIB 47875929254</item>
    </derivirana_varijabla>
  </DomainObject.Predmet.ProtuStrankaListFormatedOIB>
  <DomainObject.Predmet.ProtuStrankaListFormatedWithAdress>
    <izvorni_sadrzaj>
      <item>FIVE STAR SUPPORT j.d.o.o., Ante Starčevića 10, 10370 Dugo Selo</item>
    </izvorni_sadrzaj>
    <derivirana_varijabla naziv="DomainObject.Predmet.ProtuStrankaListFormatedWithAdress_1">
      <item>FIVE STAR SUPPORT j.d.o.o., Ante Starčevića 10, 10370 Dugo Selo</item>
    </derivirana_varijabla>
  </DomainObject.Predmet.ProtuStrankaListFormatedWithAdress>
  <DomainObject.Predmet.ProtuStrankaListFormatedWithAdressOIB>
    <izvorni_sadrzaj>
      <item>FIVE STAR SUPPORT j.d.o.o., OIB 47875929254, Ante Starčevića 10, 10370 Dugo Selo</item>
    </izvorni_sadrzaj>
    <derivirana_varijabla naziv="DomainObject.Predmet.ProtuStrankaListFormatedWithAdressOIB_1">
      <item>FIVE STAR SUPPORT j.d.o.o., OIB 47875929254, Ante Starčevića 10, 10370 Dugo Selo</item>
    </derivirana_varijabla>
  </DomainObject.Predmet.ProtuStrankaListFormatedWithAdressOIB>
  <DomainObject.Predmet.ProtuStrankaListNazivFormated>
    <izvorni_sadrzaj>
      <item>FIVE STAR SUPPORT j.d.o.o.</item>
    </izvorni_sadrzaj>
    <derivirana_varijabla naziv="DomainObject.Predmet.ProtuStrankaListNazivFormated_1">
      <item>FIVE STAR SUPPORT j.d.o.o.</item>
    </derivirana_varijabla>
  </DomainObject.Predmet.ProtuStrankaListNazivFormated>
  <DomainObject.Predmet.ProtuStrankaListNazivFormatedOIB>
    <izvorni_sadrzaj>
      <item>FIVE STAR SUPPORT j.d.o.o., OIB 47875929254</item>
    </izvorni_sadrzaj>
    <derivirana_varijabla naziv="DomainObject.Predmet.ProtuStrankaListNazivFormatedOIB_1">
      <item>FIVE STAR SUPPORT j.d.o.o., OIB 47875929254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FIVE STAR SUPPORT j.d.o.o.</izvorni_sadrzaj>
    <derivirana_varijabla naziv="DomainObject.Predmet.ProtustrankaIDrugi_1">FIVE STAR SUPPORT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FIVE STAR SUPPORT j.d.o.o., OIB 47875929254, Ante Starčevića 10, 10370 Dugo Selo</izvorni_sadrzaj>
    <derivirana_varijabla naziv="DomainObject.Predmet.ProtustrankaIDrugiAdressOIB_1">FIVE STAR SUPPORT j.d.o.o., OIB 47875929254, Ante Starčevića 10,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FIVE STAR SUPPORT j.d.o.o.</item>
    </izvorni_sadrzaj>
    <derivirana_varijabla naziv="DomainObject.Predmet.SudioniciListNaziv_1">
      <item>FINA Regionalni centar Zagreb</item>
      <item>FIVE STAR SUPPORT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FIVE STAR SUPPORT j.d.o.o., OIB 47875929254, Ante Starčevića 10,10370 Dugo Selo</item>
    </izvorni_sadrzaj>
    <derivirana_varijabla naziv="DomainObject.Predmet.SudioniciListAdressOIB_1">
      <item>FINA Regionalni centar Zagreb, OIB 85821130368, Trg svibanjskih žrtava 1995. 1,10000 Zagreb</item>
      <item>FIVE STAR SUPPORT j.d.o.o., OIB 47875929254,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47875929254</item>
    </izvorni_sadrzaj>
    <derivirana_varijabla naziv="DomainObject.Predmet.SudioniciListNazivOIB_1">
      <item>, OIB 85821130368</item>
      <item>, OIB 47875929254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2943</properties:Characters>
  <properties:Lines>76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2017-12-28T09:22:00Z</dcterms:created>
  <dc:creator>ilukac</dc:creator>
  <cp:lastModifiedBy>Mirjana Gašparić</cp:lastModifiedBy>
  <cp:lastPrinted>2017-12-29T09:40:00Z</cp:lastPrinted>
  <dcterms:modified xmlns:xsi="http://www.w3.org/2001/XMLSchema-instance" xsi:type="dcterms:W3CDTF">2017-12-29T09:40:00Z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