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7dc5" w14:paraId="f7a7dc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92522C">
        <w:t>38</w:t>
      </w:r>
      <w:r w:rsidR="00335F93">
        <w:t>/1</w:t>
      </w:r>
      <w:r w:rsidR="0092522C">
        <w:t>8</w:t>
      </w:r>
      <w:r w:rsidR="00335F93">
        <w:t>-</w:t>
      </w:r>
      <w:r w:rsidR="0092522C">
        <w:t>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7B93" w:rsidP="00156BC3" w:rsidR="00B17B93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B17B93" w:rsidP="00A31D1E" w:rsidR="00B17B93">
      <w:pPr>
        <w:jc w:val="both"/>
      </w:pPr>
    </w:p>
    <w:p w:rsidRDefault="00A31D1E" w:rsidP="0015250D" w:rsidR="0015250D">
      <w:pPr>
        <w:jc w:val="both"/>
      </w:pPr>
      <w:r>
        <w:tab/>
      </w:r>
      <w:r w:rsidR="0092522C" w:rsidRPr="0092522C">
        <w:t>Trgovački sud u Osijeku, po sucu mr. sc. Tihomiru Kovačeviću, kao stečajnom sucu, povodom prijedloga RH, MF, PU, Područni ured Osijek zastupana po ŽDO u Osijeku, OIB 18683136487 za otvaranje stečajnog postupka nad dužnikom SKLIZOVIĆ jednostavno društvo s ograničenom odgovornošću za ugostiteljstvo, Miholjački Poreč, Eugena Kraja 36, MBS 030175201, OIB 93534525020</w:t>
      </w:r>
      <w:r w:rsidR="0015250D" w:rsidRPr="0041082E">
        <w:t xml:space="preserve">, dana </w:t>
      </w:r>
      <w:r w:rsidR="00EF3235">
        <w:t>20</w:t>
      </w:r>
      <w:r w:rsidR="0015250D" w:rsidRPr="0041082E">
        <w:t xml:space="preserve">. </w:t>
      </w:r>
      <w:r w:rsidR="0015250D">
        <w:t>veljače</w:t>
      </w:r>
      <w:r w:rsidR="0015250D" w:rsidRPr="0041082E">
        <w:t xml:space="preserve"> 201</w:t>
      </w:r>
      <w:r w:rsidR="0015250D">
        <w:t>8</w:t>
      </w:r>
      <w:r w:rsidR="0015250D" w:rsidRPr="0041082E">
        <w:t>.</w:t>
      </w:r>
    </w:p>
    <w:p w:rsidRDefault="00C01BCA" w:rsidP="006178F4" w:rsidR="00C01BCA">
      <w:pPr>
        <w:ind w:firstLine="708"/>
        <w:jc w:val="both"/>
      </w:pPr>
    </w:p>
    <w:p w:rsidRDefault="00B17B93" w:rsidP="006178F4" w:rsidR="00B17B93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2B2EE1" w:rsidR="002B2EE1">
      <w:pPr>
        <w:jc w:val="both"/>
      </w:pPr>
    </w:p>
    <w:p w:rsidRDefault="0015250D" w:rsidR="0015250D">
      <w:pPr>
        <w:jc w:val="both"/>
      </w:pPr>
    </w:p>
    <w:p w:rsidRDefault="00FD6872" w:rsidP="0092522C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92522C" w:rsidRPr="0092522C">
        <w:t>SKLIZOVIĆ jednostavno društvo s ograničenom odgovornošću za ugostiteljstvo, Miholjački Poreč, Eugena Kraja 36, MBS 030175201, OIB 93534525020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92522C">
        <w:t>38</w:t>
      </w:r>
      <w:r>
        <w:t>-1</w:t>
      </w:r>
      <w:r w:rsidR="0092522C">
        <w:t>8</w:t>
      </w:r>
      <w:r>
        <w:t xml:space="preserve"> kod Hrvatske poštanske banke iznos od </w:t>
      </w:r>
      <w:r w:rsidR="00A106EA">
        <w:rPr>
          <w:color w:val="000000"/>
        </w:rPr>
        <w:t>9</w:t>
      </w:r>
      <w:r w:rsidR="00042B1B">
        <w:rPr>
          <w:color w:val="000000"/>
        </w:rPr>
        <w:t>.650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4811EA" w:rsidP="00442BB5" w:rsidR="004811EA"/>
    <w:p w:rsidRDefault="00B17B93" w:rsidP="00442BB5" w:rsidR="00B17B93"/>
    <w:p w:rsidRDefault="00B17B93" w:rsidP="00442BB5" w:rsidR="00B17B93"/>
    <w:p w:rsidRDefault="00B17B93" w:rsidP="00442BB5" w:rsidR="00B17B93"/>
    <w:p w:rsidRDefault="00B17B93" w:rsidP="00442BB5" w:rsidR="00B17B93"/>
    <w:p w:rsidRDefault="00B17B93" w:rsidP="00442BB5" w:rsidR="00B17B93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B17B93" w:rsidP="00702E78" w:rsidR="00B17B93" w:rsidRPr="00702E78"/>
    <w:p w:rsidRDefault="0092522C" w:rsidP="0092522C" w:rsidR="0092522C">
      <w:pPr>
        <w:ind w:firstLine="720"/>
        <w:jc w:val="both"/>
      </w:pPr>
      <w:r>
        <w:t xml:space="preserve">Dana 29.11.2017. zaprimljen je na ovome sudu zahtjev FINE Regionalni centar Osijek, Podružnica Osijek, klasa: 110-07/17-01/04 Ur. broj 04-06-17-5884 od 28.11.2017. godine, za provedbu skraćenog stečajnog postupka nad dužnikom </w:t>
      </w:r>
      <w:r w:rsidRPr="007C4FCD">
        <w:t>SKLIZOVIĆ jednostavno društvo s ograničenom odgovornošću za ugostiteljstvo, Miholjački Poreč, Eugena Kraja 36, MBS 030175201, OIB 93534525020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92522C" w:rsidP="0092522C" w:rsidR="0092522C">
      <w:pPr>
        <w:ind w:firstLine="720"/>
        <w:jc w:val="both"/>
      </w:pPr>
    </w:p>
    <w:p w:rsidRDefault="0092522C" w:rsidP="0092522C" w:rsidR="0092522C">
      <w:pPr>
        <w:ind w:firstLine="720"/>
        <w:jc w:val="both"/>
      </w:pPr>
      <w:r>
        <w:t>U prijedlogu je navela da na dan 27.11.2017. dužnik u Očevidniku redoslijeda osnova za plaćanje ima evidentirane neizvršene osnove za plaćanje u neprekinutom razdoblju od 405 dana, u ukupnom iznosu od 44.405,25 kn, u koji iznos je uračunata kamata i naknada FINE za provedbe ovrhe na novčanim sredstvima dužnika. Navodi da dužnik nema zaposlenih radnika.</w:t>
      </w:r>
    </w:p>
    <w:p w:rsidRDefault="0092522C" w:rsidP="0092522C" w:rsidR="0092522C">
      <w:pPr>
        <w:ind w:firstLine="720"/>
        <w:jc w:val="both"/>
      </w:pPr>
    </w:p>
    <w:p w:rsidRDefault="0092522C" w:rsidP="0092522C" w:rsidR="0092522C">
      <w:pPr>
        <w:ind w:firstLine="720"/>
        <w:jc w:val="both"/>
      </w:pPr>
      <w:r>
        <w:t>Dostavlja popis računa i oročenih novčanih sredstava na dan 27.11.2017., te navodi da na temelju čl. 112. st. 5. SZ dužnik na ime predujma za namirenje troškova stečajnog postupka nema zaplijenjena novčana sredstva.</w:t>
      </w:r>
    </w:p>
    <w:p w:rsidRDefault="0092522C" w:rsidP="0092522C" w:rsidR="0092522C">
      <w:pPr>
        <w:ind w:firstLine="720"/>
        <w:jc w:val="both"/>
      </w:pPr>
    </w:p>
    <w:p w:rsidRDefault="0092522C" w:rsidP="0092522C" w:rsidR="00042B1B">
      <w:pPr>
        <w:ind w:firstLine="720"/>
        <w:jc w:val="both"/>
      </w:pPr>
      <w:r>
        <w:t>Dana 12.12.2017. sud je zaprimio prijedlog RH, MF, PU za otvaranje stečajnog postupka nad predmetnim dužnikom, te je sud obustavio skraćeni stečajni postupak, te postupak nastavio po općim odredbama SZ.</w:t>
      </w:r>
    </w:p>
    <w:p w:rsidRDefault="00395EF9" w:rsidP="00395EF9" w:rsidR="00395EF9">
      <w:pPr>
        <w:jc w:val="both"/>
      </w:pPr>
    </w:p>
    <w:p w:rsidRDefault="00395EF9" w:rsidP="00BF248C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042B1B">
        <w:t>20</w:t>
      </w:r>
      <w:r>
        <w:t>.</w:t>
      </w:r>
      <w:r w:rsidR="00546F31">
        <w:t>0</w:t>
      </w:r>
      <w:r w:rsidR="00B55D98">
        <w:t>2</w:t>
      </w:r>
      <w:r>
        <w:t>.201</w:t>
      </w:r>
      <w:r w:rsidR="00546F31">
        <w:t>8</w:t>
      </w:r>
      <w:r>
        <w:t>.  godine, privremen</w:t>
      </w:r>
      <w:r w:rsidR="000455F3">
        <w:t>i</w:t>
      </w:r>
      <w:r>
        <w:t xml:space="preserve"> stečajn</w:t>
      </w:r>
      <w:r w:rsidR="000455F3">
        <w:t>i</w:t>
      </w:r>
      <w:r>
        <w:t xml:space="preserve"> upravitelj je izloži</w:t>
      </w:r>
      <w:r w:rsidR="000455F3">
        <w:t>o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2F7C03">
        <w:t>9</w:t>
      </w:r>
      <w:r w:rsidR="00C76147" w:rsidRPr="00A128F1">
        <w:t>.</w:t>
      </w:r>
      <w:r w:rsidR="00986505">
        <w:t>0</w:t>
      </w:r>
      <w:r w:rsidR="00F436F5">
        <w:t>2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2F7C03">
        <w:t>3</w:t>
      </w:r>
      <w:r w:rsidR="001C6ED5">
        <w:t>4</w:t>
      </w:r>
      <w:r w:rsidR="00F436F5">
        <w:t>-</w:t>
      </w:r>
      <w:r w:rsidR="000455F3">
        <w:t>3</w:t>
      </w:r>
      <w:r w:rsidR="002F7C03">
        <w:t>8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2F7C03">
        <w:rPr>
          <w:color w:val="000000"/>
        </w:rPr>
        <w:t>9</w:t>
      </w:r>
      <w:r w:rsidR="00B24A02" w:rsidRPr="00B24A02">
        <w:rPr>
          <w:color w:val="000000"/>
        </w:rPr>
        <w:t>.650,00</w:t>
      </w:r>
      <w:r w:rsidR="00B24A02">
        <w:rPr>
          <w:color w:val="000000"/>
        </w:rPr>
        <w:t xml:space="preserve"> </w:t>
      </w:r>
      <w:r>
        <w:t xml:space="preserve">kn i to </w:t>
      </w:r>
      <w:r w:rsidR="00B24A02">
        <w:t xml:space="preserve">trošak izrade pečata u iznosu od 150,00 kn, </w:t>
      </w:r>
      <w:r w:rsidR="002F7C03">
        <w:t>knjigovodstveni troškovi za 6 mjeseci (500,00 kn mjesečno) u iznosu od 3.000,00 kn, nagrada stečajnom upravitelju u iznosu od 1.600,00 kn, otvaranje žiro-računa u iznosu od 200,00 kn,</w:t>
      </w:r>
      <w:r w:rsidR="0037380C">
        <w:t xml:space="preserve"> zatvaranje žiro-računa u iznosu od 200,00 kn, putni troškovi (predvidivo) u iznosu od 2.000,00 kn, zbrinjavanje arhivskog gradiva u iznosu od 1.000,00 kn, naknada banke u iznosu od 500,00 kn i ostali nepredviđeni troškovi u iznosu od 1.000,00 kn</w:t>
      </w:r>
      <w:r w:rsidR="009D0CBB">
        <w:t>.</w:t>
      </w:r>
      <w:r w:rsidR="00BF248C">
        <w:t xml:space="preserve"> 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B17B93">
        <w:t>20</w:t>
      </w:r>
      <w:r w:rsidR="00156BC3" w:rsidRPr="00156BC3">
        <w:t xml:space="preserve">. veljače </w:t>
      </w:r>
      <w:r w:rsidR="00333014" w:rsidRPr="00333014">
        <w:t>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4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92522C" w:rsidRPr="0092522C">
      <w:t>38/18-9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42B1B"/>
    <w:rsid w:val="000455F3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250D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6ED5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2F7C03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380C"/>
    <w:rsid w:val="003759AF"/>
    <w:rsid w:val="00375D76"/>
    <w:rsid w:val="00380901"/>
    <w:rsid w:val="003812DD"/>
    <w:rsid w:val="0038344C"/>
    <w:rsid w:val="0038622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46B5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6468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1BFB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522C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0CBB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06EA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17B93"/>
    <w:rsid w:val="00B20693"/>
    <w:rsid w:val="00B2070B"/>
    <w:rsid w:val="00B21468"/>
    <w:rsid w:val="00B2282D"/>
    <w:rsid w:val="00B2428F"/>
    <w:rsid w:val="00B24A02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235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536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64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64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536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64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64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>
      <item>Silvana Sklizović</item>
    </izvorni_sadrzaj>
    <derivirana_varijabla naziv="DomainObject.Predmet.OstaliListFormated_1">
      <item>Silvana Sklizović</item>
    </derivirana_varijabla>
  </DomainObject.Predmet.OstaliListFormated>
  <DomainObject.Predmet.OstaliListFormatedOIB>
    <izvorni_sadrzaj>
      <item>Silvana Sklizović, OIB 11018559437</item>
    </izvorni_sadrzaj>
    <derivirana_varijabla naziv="DomainObject.Predmet.OstaliListFormatedOIB_1">
      <item>Silvana Sklizović, OIB 11018559437</item>
    </derivirana_varijabla>
  </DomainObject.Predmet.OstaliListFormatedOIB>
  <DomainObject.Predmet.OstaliListFormatedWithAdress>
    <izvorni_sadrzaj>
      <item>Silvana Sklizović, Glavna 124, 31542 Rakitovica</item>
    </izvorni_sadrzaj>
    <derivirana_varijabla naziv="DomainObject.Predmet.OstaliListFormatedWithAdress_1">
      <item>Silvana Sklizović, Glavna 124, 31542 Rakitovica</item>
    </derivirana_varijabla>
  </DomainObject.Predmet.OstaliListFormatedWithAdress>
  <DomainObject.Predmet.OstaliListFormatedWithAdressOIB>
    <izvorni_sadrzaj>
      <item>Silvana Sklizović, OIB 11018559437, Glavna 124, 31542 Rakitovica</item>
    </izvorni_sadrzaj>
    <derivirana_varijabla naziv="DomainObject.Predmet.OstaliListFormatedWithAdressOIB_1">
      <item>Silvana Sklizović, OIB 11018559437, Glavna 124, 31542 Rakitovica</item>
    </derivirana_varijabla>
  </DomainObject.Predmet.OstaliListFormatedWithAdressOIB>
  <DomainObject.Predmet.OstaliListNazivFormated>
    <izvorni_sadrzaj>
      <item>Silvana Sklizović</item>
    </izvorni_sadrzaj>
    <derivirana_varijabla naziv="DomainObject.Predmet.OstaliListNazivFormated_1">
      <item>Silvana Sklizović</item>
    </derivirana_varijabla>
  </DomainObject.Predmet.OstaliListNazivFormated>
  <DomainObject.Predmet.OstaliListNazivFormatedOIB>
    <izvorni_sadrzaj>
      <item>Silvana Sklizović, OIB 11018559437</item>
    </izvorni_sadrzaj>
    <derivirana_varijabla naziv="DomainObject.Predmet.OstaliListNazivFormatedOIB_1">
      <item>Silvana Sklizović, OIB 11018559437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SKLIZOVIĆ jednostavno društvo s ograničenom odgovornošću za ugostiteljstvo</item>
      <item>RH MF Područni ured Osijek</item>
      <item>Silvana Sklizović</item>
    </izvorni_sadrzaj>
    <derivirana_varijabla naziv="DomainObject.Predmet.SudioniciListNaziv_1">
      <item>SKLIZOVIĆ jednostavno društvo s ograničenom odgovornošću za ugostiteljstvo</item>
      <item>RH MF Područni ured Osijek</item>
      <item>Silvana Sklizović</item>
    </derivirana_varijabla>
  </DomainObject.Predmet.SudioniciListNaziv>
  <DomainObject.Predmet.SudioniciListAdressOIB>
    <izvorni_sadrzaj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izvorni_sadrzaj>
    <derivirana_varijabla naziv="DomainObject.Predmet.SudioniciListAdressOIB_1"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93534525020</item>
      <item>, OIB 18683136487</item>
      <item>, OIB 11018559437</item>
    </izvorni_sadrzaj>
    <derivirana_varijabla naziv="DomainObject.Predmet.SudioniciListNazivOIB_1">
      <item>, OIB 93534525020</item>
      <item>, OIB 18683136487</item>
      <item>, OIB 11018559437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725</properties:Words>
  <properties:Characters>3939</properties:Characters>
  <properties:Lines>93</properties:Lines>
  <properties:Paragraphs>24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2018-02-20T11:13:00Z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uplata predujma 9.650,00 kn.docx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