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3c46" w14:paraId="f893c4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525C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525C5" w:rsidP="00F525C5" w:rsidR="00F525C5" w:rsidRPr="00F525C5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F525C5">
        <w:rPr>
          <w:rFonts w:cs="Times New Roman" w:eastAsia="Times New Roman"/>
          <w:lang w:eastAsia="hr-HR"/>
        </w:rPr>
        <w:t>Posl</w:t>
      </w:r>
      <w:proofErr w:type="spellEnd"/>
      <w:r w:rsidRPr="00F525C5">
        <w:rPr>
          <w:rFonts w:cs="Times New Roman" w:eastAsia="Times New Roman"/>
          <w:lang w:eastAsia="hr-HR"/>
        </w:rPr>
        <w:t>. br. 1 St-1015/16-4</w:t>
      </w:r>
    </w:p>
    <w:p w:rsidRDefault="00F525C5" w:rsidP="00F525C5" w:rsidR="00F525C5" w:rsidRPr="00F525C5">
      <w:pPr>
        <w:spacing w:after="0"/>
        <w:ind w:firstLine="708" w:left="708"/>
        <w:rPr>
          <w:rFonts w:cs="Times New Roman" w:eastAsia="Times New Roman"/>
          <w:color w:val="000000"/>
          <w:lang w:eastAsia="hr-HR"/>
        </w:rPr>
      </w:pPr>
    </w:p>
    <w:p w:rsidRDefault="00F525C5" w:rsidP="00F525C5" w:rsidR="00F525C5" w:rsidRPr="00F525C5">
      <w:pPr>
        <w:spacing w:after="0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>REPUBLIKA HRVATSKA</w:t>
      </w:r>
    </w:p>
    <w:p w:rsidRDefault="00F525C5" w:rsidP="00F525C5" w:rsidR="00F525C5" w:rsidRPr="00F525C5">
      <w:pPr>
        <w:spacing w:after="0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>TRGOVAČKI SUD ZADRU</w:t>
      </w:r>
    </w:p>
    <w:p w:rsidRDefault="00F525C5" w:rsidP="00F525C5" w:rsidR="00F525C5" w:rsidRPr="00F525C5">
      <w:pPr>
        <w:spacing w:after="0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>Dr. Franje Tuđmana 35</w:t>
      </w:r>
    </w:p>
    <w:p w:rsidRDefault="00F525C5" w:rsidP="00F525C5" w:rsidR="00F525C5" w:rsidRPr="00F525C5">
      <w:pPr>
        <w:spacing w:after="0"/>
        <w:jc w:val="right"/>
        <w:rPr>
          <w:rFonts w:cs="Times New Roman" w:eastAsia="Times New Roman"/>
          <w:lang w:eastAsia="hr-HR"/>
        </w:rPr>
      </w:pPr>
    </w:p>
    <w:p w:rsidRDefault="00F525C5" w:rsidP="00F525C5" w:rsidR="00F525C5" w:rsidRPr="00F525C5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>R E P U B L I K A   H R V A T S K A</w:t>
      </w:r>
    </w:p>
    <w:p w:rsidRDefault="00F525C5" w:rsidP="00F525C5" w:rsidR="00F525C5" w:rsidRPr="00F525C5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</w:p>
    <w:p w:rsidRDefault="00F525C5" w:rsidP="00F525C5" w:rsidR="00F525C5" w:rsidRPr="00F525C5">
      <w:pPr>
        <w:keepNext/>
        <w:spacing w:after="0"/>
        <w:jc w:val="center"/>
        <w:outlineLvl w:val="0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>R J E Š E N J E</w:t>
      </w:r>
    </w:p>
    <w:p w:rsidRDefault="00F525C5" w:rsidP="00F525C5" w:rsidR="00F525C5" w:rsidRPr="00F525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ab/>
        <w:t xml:space="preserve">Trgovački sud u Zadru OIB: 39670464653, po sutkinji tog suda Ardeni </w:t>
      </w:r>
      <w:proofErr w:type="spellStart"/>
      <w:r w:rsidRPr="00F525C5">
        <w:rPr>
          <w:rFonts w:cs="Times New Roman" w:eastAsia="Times New Roman"/>
          <w:lang w:eastAsia="hr-HR"/>
        </w:rPr>
        <w:t>Bajlo</w:t>
      </w:r>
      <w:proofErr w:type="spellEnd"/>
      <w:r w:rsidRPr="00F525C5">
        <w:rPr>
          <w:rFonts w:cs="Times New Roman" w:eastAsia="Times New Roman"/>
          <w:lang w:eastAsia="hr-HR"/>
        </w:rPr>
        <w:t xml:space="preserve">, povodom prijedloga za otvaranje stečajnog postupka nad dužnikom </w:t>
      </w:r>
      <w:r w:rsidRPr="00F525C5">
        <w:rPr>
          <w:rFonts w:cs="Times New Roman" w:eastAsia="Times New Roman"/>
          <w:szCs w:val="20"/>
          <w:lang w:eastAsia="hr-HR"/>
        </w:rPr>
        <w:t xml:space="preserve">GRUPA EKOLOGIJA d.o.o., Zadar, Ivana Viteza od </w:t>
      </w:r>
      <w:proofErr w:type="spellStart"/>
      <w:r w:rsidRPr="00F525C5">
        <w:rPr>
          <w:rFonts w:cs="Times New Roman" w:eastAsia="Times New Roman"/>
          <w:szCs w:val="20"/>
          <w:lang w:eastAsia="hr-HR"/>
        </w:rPr>
        <w:t>Sredne</w:t>
      </w:r>
      <w:proofErr w:type="spellEnd"/>
      <w:r w:rsidRPr="00F525C5">
        <w:rPr>
          <w:rFonts w:cs="Times New Roman" w:eastAsia="Times New Roman"/>
          <w:szCs w:val="20"/>
          <w:lang w:eastAsia="hr-HR"/>
        </w:rPr>
        <w:t xml:space="preserve"> 11, Zadar, OIB: 85381755784</w:t>
      </w:r>
      <w:r w:rsidRPr="00F525C5">
        <w:rPr>
          <w:rFonts w:cs="Times New Roman" w:eastAsia="Times New Roman"/>
          <w:lang w:eastAsia="hr-HR"/>
        </w:rPr>
        <w:t xml:space="preserve">, dana 24. kolovoza 2016. </w:t>
      </w: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5C5" w:rsidP="00F525C5" w:rsidR="00F525C5" w:rsidRPr="00F525C5">
      <w:pPr>
        <w:spacing w:after="0"/>
        <w:jc w:val="center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>r i j e š i o    j e</w:t>
      </w:r>
    </w:p>
    <w:p w:rsidRDefault="00F525C5" w:rsidP="00F525C5" w:rsidR="00F525C5" w:rsidRPr="00F525C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>I.</w:t>
      </w:r>
      <w:r w:rsidRPr="00F525C5">
        <w:rPr>
          <w:rFonts w:cs="Times New Roman" w:eastAsia="Times New Roman"/>
          <w:lang w:eastAsia="hr-HR"/>
        </w:rPr>
        <w:tab/>
        <w:t xml:space="preserve">Nalaže se SUNČANI CZINDERY iz Zadra, Ivana Viteza od </w:t>
      </w:r>
      <w:proofErr w:type="spellStart"/>
      <w:r w:rsidRPr="00F525C5">
        <w:rPr>
          <w:rFonts w:cs="Times New Roman" w:eastAsia="Times New Roman"/>
          <w:lang w:eastAsia="hr-HR"/>
        </w:rPr>
        <w:t>Sredne</w:t>
      </w:r>
      <w:proofErr w:type="spellEnd"/>
      <w:r w:rsidRPr="00F525C5">
        <w:rPr>
          <w:rFonts w:cs="Times New Roman" w:eastAsia="Times New Roman"/>
          <w:lang w:eastAsia="hr-HR"/>
        </w:rPr>
        <w:t xml:space="preserve"> 1, OIB: 68153487025, u roku od 8 dana platiti iznos predujma od 1.000,00 kuna u Fond za namirenje troškova stečajnog postupka na žiro račun ovog suda kod Hrvatske poštanske banke broj: HR4323900011300000857 poziv na broj 05 100-1015-16 te u istom roku u spis dostaviti dokaz o uplati ( s naznakom Fond ZP 111. SZ)</w:t>
      </w: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>II.</w:t>
      </w:r>
      <w:r w:rsidRPr="00F525C5">
        <w:rPr>
          <w:rFonts w:cs="Times New Roman" w:eastAsia="Times New Roman"/>
          <w:lang w:eastAsia="hr-HR"/>
        </w:rPr>
        <w:tab/>
        <w:t>Ako osoba iz točke I. ovog rješenja ne plati predujam u propisanom roku, primijenit će se pravila o prisilnoj naplati.</w:t>
      </w: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525C5" w:rsidP="00F525C5" w:rsidR="00F525C5" w:rsidRPr="00F525C5">
      <w:pPr>
        <w:spacing w:after="0"/>
        <w:jc w:val="center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>Obrazloženje</w:t>
      </w: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ab/>
        <w:t xml:space="preserve">Kod ovog suda pod gornjim poslovnim brojem zaprimljen je prijedlog predlagatelja Financijske agencije za otvaranje stečajnog postupka nad dužnikom </w:t>
      </w:r>
      <w:r w:rsidRPr="00F525C5">
        <w:rPr>
          <w:rFonts w:cs="Times New Roman" w:eastAsia="Times New Roman"/>
          <w:lang w:eastAsia="hr-HR" w:val="en-AU"/>
        </w:rPr>
        <w:t xml:space="preserve">EKOLOGIJA </w:t>
      </w:r>
      <w:proofErr w:type="spellStart"/>
      <w:r w:rsidRPr="00F525C5">
        <w:rPr>
          <w:rFonts w:cs="Times New Roman" w:eastAsia="Times New Roman"/>
          <w:lang w:eastAsia="hr-HR" w:val="en-AU"/>
        </w:rPr>
        <w:t>d.o.o</w:t>
      </w:r>
      <w:proofErr w:type="spellEnd"/>
      <w:r w:rsidRPr="00F525C5">
        <w:rPr>
          <w:rFonts w:cs="Times New Roman" w:eastAsia="Times New Roman"/>
          <w:lang w:eastAsia="hr-HR" w:val="en-AU"/>
        </w:rPr>
        <w:t xml:space="preserve">., </w:t>
      </w:r>
      <w:proofErr w:type="spellStart"/>
      <w:proofErr w:type="gramStart"/>
      <w:r w:rsidRPr="00F525C5">
        <w:rPr>
          <w:rFonts w:cs="Times New Roman" w:eastAsia="Times New Roman"/>
          <w:lang w:eastAsia="hr-HR" w:val="en-AU"/>
        </w:rPr>
        <w:t>Zadar</w:t>
      </w:r>
      <w:proofErr w:type="spellEnd"/>
      <w:r w:rsidRPr="00F525C5">
        <w:rPr>
          <w:rFonts w:cs="Times New Roman" w:eastAsia="Times New Roman"/>
          <w:lang w:eastAsia="hr-HR"/>
        </w:rPr>
        <w:t>.</w:t>
      </w:r>
      <w:proofErr w:type="gramEnd"/>
    </w:p>
    <w:p w:rsidRDefault="00F525C5" w:rsidP="00F525C5" w:rsidR="00F525C5" w:rsidRPr="00F525C5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 xml:space="preserve">Stoga je sud, temeljem čl. 113. Stečajnog zakona (Narodne Novine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 (čl. 111. SZ-a), uz upozorenje o posljedicama ne postupanja po nalogu suda. </w:t>
      </w: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ab/>
        <w:t>Zbog navedenog, na temelju spomenutih propisa, odlučeno je kao u izreci.</w:t>
      </w: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F525C5" w:rsidP="00F525C5" w:rsidR="00F525C5" w:rsidRPr="00F525C5">
      <w:pPr>
        <w:spacing w:after="0"/>
        <w:jc w:val="center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 xml:space="preserve">U Zadru, 24. kolovoza 2016. </w:t>
      </w: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  <w:t>Sutkinja:</w:t>
      </w: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  <w:t xml:space="preserve">Ardena </w:t>
      </w:r>
      <w:proofErr w:type="spellStart"/>
      <w:r w:rsidRPr="00F525C5">
        <w:rPr>
          <w:rFonts w:cs="Times New Roman" w:eastAsia="Times New Roman"/>
          <w:lang w:eastAsia="hr-HR"/>
        </w:rPr>
        <w:t>Bajlo</w:t>
      </w:r>
      <w:proofErr w:type="spellEnd"/>
      <w:r w:rsidRPr="00F525C5">
        <w:rPr>
          <w:rFonts w:cs="Times New Roman" w:eastAsia="Times New Roman"/>
          <w:lang w:eastAsia="hr-HR"/>
        </w:rPr>
        <w:t xml:space="preserve"> </w:t>
      </w: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  <w:r w:rsidRPr="00F525C5">
        <w:rPr>
          <w:rFonts w:cs="Times New Roman" w:eastAsia="Times New Roman"/>
          <w:lang w:eastAsia="hr-HR"/>
        </w:rPr>
        <w:tab/>
      </w: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lastRenderedPageBreak/>
        <w:t>UPUTA O PRAVNOM LIJEKU</w:t>
      </w: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>DNA:</w:t>
      </w: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 xml:space="preserve">- SUNČANA CZINDERY iz Zadra, Ivana Viteza od </w:t>
      </w:r>
      <w:proofErr w:type="spellStart"/>
      <w:r w:rsidRPr="00F525C5">
        <w:rPr>
          <w:rFonts w:cs="Times New Roman" w:eastAsia="Times New Roman"/>
          <w:lang w:eastAsia="hr-HR"/>
        </w:rPr>
        <w:t>Sredne</w:t>
      </w:r>
      <w:proofErr w:type="spellEnd"/>
      <w:r w:rsidRPr="00F525C5">
        <w:rPr>
          <w:rFonts w:cs="Times New Roman" w:eastAsia="Times New Roman"/>
          <w:lang w:eastAsia="hr-HR"/>
        </w:rPr>
        <w:t xml:space="preserve"> 1,  i na e-oglasnu ploču suda</w:t>
      </w: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>- računovodstvo suda</w:t>
      </w:r>
    </w:p>
    <w:p w:rsidRDefault="00F525C5" w:rsidP="00F525C5" w:rsidR="00F525C5" w:rsidRPr="00F525C5">
      <w:pPr>
        <w:spacing w:after="0"/>
        <w:jc w:val="both"/>
        <w:rPr>
          <w:rFonts w:cs="Times New Roman" w:eastAsia="Times New Roman"/>
          <w:lang w:eastAsia="hr-HR"/>
        </w:rPr>
      </w:pPr>
      <w:r w:rsidRPr="00F525C5">
        <w:rPr>
          <w:rFonts w:cs="Times New Roman" w:eastAsia="Times New Roman"/>
          <w:lang w:eastAsia="hr-HR"/>
        </w:rPr>
        <w:t>- u spis.</w:t>
      </w:r>
    </w:p>
    <w:p w:rsidRDefault="00F525C5" w:rsidP="00F525C5" w:rsidR="00F525C5" w:rsidRPr="00F525C5">
      <w:pPr>
        <w:spacing w:after="0"/>
        <w:rPr>
          <w:rFonts w:cs="Times New Roman" w:eastAsia="Times New Roman"/>
          <w:sz w:val="20"/>
          <w:szCs w:val="20"/>
          <w:lang w:eastAsia="hr-HR"/>
        </w:rPr>
      </w:pPr>
    </w:p>
    <w:p w:rsidRDefault="00F525C5" w:rsidP="00F525C5" w:rsidR="00F525C5" w:rsidRPr="00F525C5">
      <w:pPr>
        <w:spacing w:after="0"/>
        <w:jc w:val="center"/>
        <w:rPr>
          <w:rFonts w:cs="Times New Roman" w:eastAsia="Times New Roman"/>
          <w:sz w:val="20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25C5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12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2016.</izvorni_sadrzaj>
    <derivirana_varijabla naziv="DomainObject.DatumDonosenjaOdluke_1">24.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St-1015/2016-2</izvorni_sadrzaj>
    <derivirana_varijabla naziv="DomainObject.Oznaka_1">St-1015/2016-2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1015</izvorni_sadrzaj>
    <derivirana_varijabla naziv="DomainObject.Predmet.Broj_1">1015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kolovoza 2016.</izvorni_sadrzaj>
    <derivirana_varijabla naziv="DomainObject.Predmet.DatumOsnivanja_1">18.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St-1015/2016</izvorni_sadrzaj>
    <derivirana_varijabla naziv="DomainObject.Predmet.OznakaBroj_1">St-1015/2016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GRUPA EKOLOGIJA društvo s ograničenom odgovornošću za građenje i poslovne usluge</izvorni_sadrzaj>
    <derivirana_varijabla naziv="DomainObject.Predmet.ProtustrankaFormated_1">  GRUPA EKOLOGIJA društvo s ograničenom odgovornošću za građenje i poslovne usluge</derivirana_varijabla>
  </DomainObject.Predmet.ProtustrankaFormated>
  <DomainObject.Predmet.ProtustrankaFormatedOIB>
    <izvorni_sadrzaj>  GRUPA EKOLOGIJA društvo s ograničenom odgovornošću za građenje i poslovne usluge, OIB 85381755784</izvorni_sadrzaj>
    <derivirana_varijabla naziv="DomainObject.Predmet.ProtustrankaFormatedOIB_1">  GRUPA EKOLOGIJA društvo s ograničenom odgovornošću za građenje i poslovne usluge, OIB 85381755784</derivirana_varijabla>
  </DomainObject.Predmet.ProtustrankaFormatedOIB>
  <DomainObject.Predmet.ProtustrankaFormatedWithAdress>
    <izvorni_sadrzaj> GRUPA EKOLOGIJA društvo s ograničenom odgovornošću za građenje i poslovne usluge, Ivana Viteza od Sredne 11, 23000 Zadar</izvorni_sadrzaj>
    <derivirana_varijabla naziv="DomainObject.Predmet.ProtustrankaFormatedWithAdress_1"> GRUPA EKOLOGIJA društvo s ograničenom odgovornošću za građenje i poslovne usluge, Ivana Viteza od Sredne 11, 23000 Zadar</derivirana_varijabla>
  </DomainObject.Predmet.ProtustrankaFormatedWithAdress>
  <DomainObject.Predmet.ProtustrankaFormatedWithAdressOIB>
    <izvorni_sadrzaj> GRUPA EKOLOGIJA društvo s ograničenom odgovornošću za građenje i poslovne usluge, OIB 85381755784, Ivana Viteza od Sredne 11, 23000 Zadar</izvorni_sadrzaj>
    <derivirana_varijabla naziv="DomainObject.Predmet.ProtustrankaFormatedWithAdressOIB_1"> GRUPA EKOLOGIJA društvo s ograničenom odgovornošću za građenje i poslovne usluge, OIB 85381755784, Ivana Viteza od Sredne 11, 23000 Zadar</derivirana_varijabla>
  </DomainObject.Predmet.ProtustrankaFormatedWithAdressOIB>
  <DomainObject.Predmet.ProtustrankaWithAdress>
    <izvorni_sadrzaj>GRUPA EKOLOGIJA društvo s ograničenom odgovornošću za građenje i poslovne usluge Ivana Viteza od Sredne 11, 23000 Zadar</izvorni_sadrzaj>
    <derivirana_varijabla naziv="DomainObject.Predmet.ProtustrankaWithAdress_1">GRUPA EKOLOGIJA društvo s ograničenom odgovornošću za građenje i poslovne usluge Ivana Viteza od Sredne 11, 23000 Zadar</derivirana_varijabla>
  </DomainObject.Predmet.ProtustrankaWithAdress>
  <DomainObject.Predmet.ProtustrankaWithAdressOIB>
    <izvorni_sadrzaj>GRUPA EKOLOGIJA društvo s ograničenom odgovornošću za građenje i poslovne usluge, OIB 85381755784, Ivana Viteza od Sredne 11, 23000 Zadar</izvorni_sadrzaj>
    <derivirana_varijabla naziv="DomainObject.Predmet.ProtustrankaWithAdressOIB_1">GRUPA EKOLOGIJA društvo s ograničenom odgovornošću za građenje i poslovne usluge, OIB 85381755784, Ivana Viteza od Sredne 11, 23000 Zadar</derivirana_varijabla>
  </DomainObject.Predmet.ProtustrankaWithAdressOIB>
  <DomainObject.Predmet.ProtustrankaNazivFormated>
    <izvorni_sadrzaj>GRUPA EKOLOGIJA društvo s ograničenom odgovornošću za građenje i poslovne usluge</izvorni_sadrzaj>
    <derivirana_varijabla naziv="DomainObject.Predmet.ProtustrankaNazivFormated_1">GRUPA EKOLOGIJA društvo s ograničenom odgovornošću za građenje i poslovne usluge</derivirana_varijabla>
  </DomainObject.Predmet.ProtustrankaNazivFormated>
  <DomainObject.Predmet.ProtustrankaNazivFormatedOIB>
    <izvorni_sadrzaj>GRUPA EKOLOGIJA društvo s ograničenom odgovornošću za građenje i poslovne usluge, OIB 85381755784</izvorni_sadrzaj>
    <derivirana_varijabla naziv="DomainObject.Predmet.ProtustrankaNazivFormatedOIB_1">GRUPA EKOLOGIJA društvo s ograničenom odgovornošću za građenje i poslovne usluge, OIB 85381755784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22416.64</izvorni_sadrzaj>
    <derivirana_varijabla naziv="DomainObject.Predmet.TrenutnaVrijednost_1">22416.64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GRUPA EKOLOGIJA društvo s ograničenom odgovornošću za građenje i poslovne usluge</item>
    </izvorni_sadrzaj>
    <derivirana_varijabla naziv="DomainObject.Predmet.ProtuStrankaListFormated_1">
      <item>GRUPA EKOLOGIJA društvo s ograničenom odgovornošću za građenje i poslovne usluge</item>
    </derivirana_varijabla>
  </DomainObject.Predmet.ProtuStrankaListFormated>
  <DomainObject.Predmet.ProtuStrankaListFormatedOIB>
    <izvorni_sadrzaj>
      <item>GRUPA EKOLOGIJA društvo s ograničenom odgovornošću za građenje i poslovne usluge, OIB 85381755784</item>
    </izvorni_sadrzaj>
    <derivirana_varijabla naziv="DomainObject.Predmet.ProtuStrankaListFormatedOIB_1">
      <item>GRUPA EKOLOGIJA društvo s ograničenom odgovornošću za građenje i poslovne usluge, OIB 85381755784</item>
    </derivirana_varijabla>
  </DomainObject.Predmet.ProtuStrankaListFormatedOIB>
  <DomainObject.Predmet.ProtuStrankaListFormatedWithAdress>
    <izvorni_sadrzaj>
      <item>GRUPA EKOLOGIJA društvo s ograničenom odgovornošću za građenje i poslovne usluge, Ivana Viteza od Sredne 11, 23000 Zadar</item>
    </izvorni_sadrzaj>
    <derivirana_varijabla naziv="DomainObject.Predmet.ProtuStrankaListFormatedWithAdress_1">
      <item>GRUPA EKOLOGIJA društvo s ograničenom odgovornošću za građenje i poslovne usluge, Ivana Viteza od Sredne 11, 23000 Zadar</item>
    </derivirana_varijabla>
  </DomainObject.Predmet.ProtuStrankaListFormatedWithAdress>
  <DomainObject.Predmet.ProtuStrankaListFormatedWithAdressOIB>
    <izvorni_sadrzaj>
      <item>GRUPA EKOLOGIJA društvo s ograničenom odgovornošću za građenje i poslovne usluge, OIB 85381755784, Ivana Viteza od Sredne 11, 23000 Zadar</item>
    </izvorni_sadrzaj>
    <derivirana_varijabla naziv="DomainObject.Predmet.ProtuStrankaListFormatedWithAdressOIB_1">
      <item>GRUPA EKOLOGIJA društvo s ograničenom odgovornošću za građenje i poslovne usluge, OIB 85381755784, Ivana Viteza od Sredne 11, 23000 Zadar</item>
    </derivirana_varijabla>
  </DomainObject.Predmet.ProtuStrankaListFormatedWithAdressOIB>
  <DomainObject.Predmet.ProtuStrankaListNazivFormated>
    <izvorni_sadrzaj>
      <item>GRUPA EKOLOGIJA društvo s ograničenom odgovornošću za građenje i poslovne usluge</item>
    </izvorni_sadrzaj>
    <derivirana_varijabla naziv="DomainObject.Predmet.ProtuStrankaListNazivFormated_1">
      <item>GRUPA EKOLOGIJA društvo s ograničenom odgovornošću za građenje i poslovne usluge</item>
    </derivirana_varijabla>
  </DomainObject.Predmet.ProtuStrankaListNazivFormated>
  <DomainObject.Predmet.ProtuStrankaListNazivFormatedOIB>
    <izvorni_sadrzaj>
      <item>GRUPA EKOLOGIJA društvo s ograničenom odgovornošću za građenje i poslovne usluge, OIB 85381755784</item>
    </izvorni_sadrzaj>
    <derivirana_varijabla naziv="DomainObject.Predmet.ProtuStrankaListNazivFormatedOIB_1">
      <item>GRUPA EKOLOGIJA društvo s ograničenom odgovornošću za građenje i poslovne usluge, OIB 85381755784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>St-1015/2016-2</izvorni_sadrzaj>
    <derivirana_varijabla naziv="DomainObject.PoslovniBrojDokumenta_1">St-1015/2016-2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GRUPA EKOLOGIJA društvo s ograničenom odgovornošću za građenje i poslovne usluge</izvorni_sadrzaj>
    <derivirana_varijabla naziv="DomainObject.Predmet.ProtustrankaIDrugi_1">GRUPA EKOLOGIJA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GRUPA EKOLOGIJA društvo s ograničenom odgovornošću za građenje i poslovne usluge, OIB 85381755784, Ivana Viteza od Sredne 11, 23000 Zadar</izvorni_sadrzaj>
    <derivirana_varijabla naziv="DomainObject.Predmet.ProtustrankaIDrugiAdressOIB_1">GRUPA EKOLOGIJA društvo s ograničenom odgovornošću za građenje i poslovne usluge, OIB 85381755784,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GRUPA EKOLOGIJA društvo s ograničenom odgovornošću za građenje i poslovne usluge</item>
    </izvorni_sadrzaj>
    <derivirana_varijabla naziv="DomainObject.Predmet.SudioniciListNaziv_1">
      <item>FINA</item>
      <item>GRUPA EKOLOGIJA društvo s ograničenom odgovornošću za građenje i poslovne usluge</item>
    </derivirana_varijabla>
  </DomainObject.Predmet.SudioniciListNaziv>
  <DomainObject.Predmet.SudioniciListAdressOIB>
    <izvorni_sadrzaj>
      <item>FINA, OIB 85821130368</item>
      <item>GRUPA EKOLOGIJA društvo s ograničenom odgovornošću za građenje i poslovne usluge, OIB 85381755784, Ivana Viteza od Sredne 11,23000 Zadar</item>
    </izvorni_sadrzaj>
    <derivirana_varijabla naziv="DomainObject.Predmet.SudioniciListAdressOIB_1">
      <item>FINA, OIB 85821130368</item>
      <item>GRUPA EKOLOGIJA društvo s ograničenom odgovornošću za građenje i poslovne usluge, OIB 85381755784, Ivana Viteza od Sredne 11,23000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E79968-931A-4029-A290-DD3081E5732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344</properties:Words>
  <properties:Characters>1696</properties:Characters>
  <properties:Lines>64</properties:Lines>
  <properties:Paragraphs>23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2016-08-26T07:32:00Z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St-1015/2016-2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