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348b" w14:paraId="389348b" w:rsidRDefault="00847A7B" w:rsidP="001940FB" w:rsidR="00847A7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448D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47A7B" w:rsidP="00AA6BCF" w:rsidR="00847A7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47A7B" w:rsidP="00847A7B" w:rsidR="00847A7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47A7B" w:rsidP="00847A7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47A7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47A7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Pu</w:t>
      </w:r>
      <w:r w:rsidR="00B448D8">
        <w:rPr>
          <w:rFonts w:cs="Calibri" w:eastAsia="Calibri" w:hAnsi="Calibri" w:ascii="Calibri"/>
          <w:bCs/>
          <w:lang w:val="hr-HR"/>
        </w:rPr>
        <w:t xml:space="preserve">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F5D64">
        <w:rPr>
          <w:rFonts w:cs="Calibri" w:eastAsia="Arial Unicode MS" w:hAnsi="Calibri" w:ascii="Calibri"/>
          <w:kern w:val="1"/>
          <w:lang w:eastAsia="ar-SA" w:val="hr-HR"/>
        </w:rPr>
        <w:t>ERNEST IVAČIĆ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847A7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F5D64">
        <w:rPr>
          <w:rFonts w:cs="Calibri" w:eastAsia="Arial Unicode MS" w:hAnsi="Calibri" w:ascii="Calibri"/>
          <w:kern w:val="1"/>
          <w:lang w:eastAsia="ar-SA" w:val="hr-HR"/>
        </w:rPr>
        <w:t>232.513,98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F5D64">
        <w:rPr>
          <w:rFonts w:cs="Calibri" w:eastAsia="Arial Unicode MS" w:hAnsi="Calibri" w:ascii="Calibri"/>
          <w:kern w:val="1"/>
          <w:lang w:eastAsia="ar-SA" w:val="hr-HR"/>
        </w:rPr>
        <w:t>212.413,98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F5D64">
        <w:rPr>
          <w:rFonts w:cs="Calibri" w:eastAsia="Arial Unicode MS" w:hAnsi="Calibri" w:ascii="Calibri"/>
          <w:kern w:val="1"/>
          <w:lang w:eastAsia="ar-SA" w:val="hr-HR"/>
        </w:rPr>
        <w:t>20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EF5D64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47A7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47A7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47A7B" w:rsidRPr="00847A7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47A7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824EB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4EB5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F5D64" w:rsidP="00EF5D64" w:rsidR="00AA6BCF" w:rsidRPr="00824EB5">
            <w:pPr>
              <w:spacing w:after="0"/>
              <w:jc w:val="both"/>
              <w:rPr>
                <w:rFonts w:cs="Calibri" w:hAnsi="Calibri" w:ascii="Calibri"/>
              </w:rPr>
            </w:pPr>
            <w:r w:rsidRPr="00824EB5">
              <w:rPr>
                <w:rFonts w:cs="Calibri" w:hAnsi="Calibri" w:ascii="Calibri"/>
              </w:rPr>
              <w:t xml:space="preserve">Ernest Ivačić,Postira bb, Postira, Brač, </w:t>
            </w:r>
            <w:r w:rsidR="003A5883" w:rsidRPr="00824EB5">
              <w:rPr>
                <w:rFonts w:cs="Calibri" w:hAnsi="Calibri" w:ascii="Calibri"/>
              </w:rPr>
              <w:t>OIB:</w:t>
            </w:r>
            <w:r w:rsidR="00E43846" w:rsidRPr="00824EB5">
              <w:rPr>
                <w:rFonts w:cs="Calibri" w:hAnsi="Calibri" w:ascii="Calibri"/>
              </w:rPr>
              <w:t xml:space="preserve"> </w:t>
            </w:r>
            <w:r w:rsidRPr="00824EB5">
              <w:rPr>
                <w:rFonts w:cs="Calibri" w:hAnsi="Calibri" w:ascii="Calibri"/>
              </w:rPr>
              <w:t>92489732560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3C3" w:rsidP="003643C3" w:rsidR="003643C3" w:rsidRPr="00824EB5">
            <w:pPr>
              <w:rPr>
                <w:rFonts w:cs="Calibri" w:hAnsi="Calibri" w:ascii="Calibri"/>
              </w:rPr>
            </w:pPr>
            <w:r w:rsidRPr="00824EB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824EB5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824EB5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F5D64" w:rsidP="00AA6BCF" w:rsidR="00AA6BCF" w:rsidRPr="00824EB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4EB5">
              <w:rPr>
                <w:rFonts w:cs="Calibri" w:hAnsi="Calibri" w:ascii="Calibri"/>
              </w:rPr>
              <w:t>232.513,98</w:t>
            </w:r>
            <w:r w:rsidR="00783BFB" w:rsidRPr="00824EB5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824EB5">
            <w:pPr>
              <w:spacing w:after="0"/>
              <w:rPr>
                <w:rFonts w:cs="Calibri" w:hAnsi="Calibri" w:ascii="Calibri"/>
              </w:rPr>
            </w:pPr>
          </w:p>
          <w:p w:rsidRDefault="00EF5D64" w:rsidP="00AA6BCF" w:rsidR="00AA6BCF" w:rsidRPr="00824EB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4EB5">
              <w:rPr>
                <w:rFonts w:cs="Calibri" w:eastAsia="Times New Roman" w:hAnsi="Calibri" w:ascii="Calibri"/>
                <w:lang w:val="hr-HR"/>
              </w:rPr>
              <w:t>212.413,98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824EB5">
            <w:pPr>
              <w:spacing w:after="0"/>
              <w:rPr>
                <w:rFonts w:cs="Calibri" w:hAnsi="Calibri" w:ascii="Calibri"/>
              </w:rPr>
            </w:pPr>
          </w:p>
          <w:p w:rsidRDefault="00EF5D64" w:rsidP="003643C3" w:rsidR="00AA6BCF" w:rsidRPr="00824EB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4EB5">
              <w:rPr>
                <w:rFonts w:cs="Calibri" w:hAnsi="Calibri" w:ascii="Calibri"/>
              </w:rPr>
              <w:t xml:space="preserve">20.100,00 </w:t>
            </w:r>
            <w:r w:rsidR="00F20B3B" w:rsidRPr="00824EB5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BB396C" w:rsidP="00BB396C" w:rsidR="00BB396C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C1067" w:rsidP="00BC1067" w:rsidR="00BC106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24A24" w:rsidP="00BC1067" w:rsidR="00BC106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067" w:rsidP="00BC1067" w:rsidR="00BC106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C1067" w:rsidP="00BC1067" w:rsidR="00BC106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C1067" w:rsidP="00BC1067" w:rsidR="00BC106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C1067" w:rsidP="00BC1067" w:rsidR="00BC106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C1067" w:rsidP="00BC1067" w:rsidR="00BC1067" w:rsidRPr="00B706F7">
      <w:pPr>
        <w:spacing w:after="0"/>
        <w:rPr>
          <w:rFonts w:eastAsia="Calibri" w:hAnsi="Calibri" w:ascii="Calibri"/>
          <w:lang w:val="hr-HR"/>
        </w:rPr>
      </w:pPr>
    </w:p>
    <w:p w:rsidRDefault="00847A7B" w:rsidP="00BB396C" w:rsidR="00847A7B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47A7B" w:rsidP="00BB396C" w:rsidR="00847A7B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503" w:rsidR="00831503">
      <w:pPr>
        <w:spacing w:after="0"/>
      </w:pPr>
      <w:r>
        <w:separator/>
      </w:r>
    </w:p>
  </w:endnote>
  <w:endnote w:id="0" w:type="continuationSeparator">
    <w:p w:rsidRDefault="00831503" w:rsidR="008315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D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503" w:rsidR="00831503">
      <w:pPr>
        <w:spacing w:after="0"/>
      </w:pPr>
      <w:r>
        <w:separator/>
      </w:r>
    </w:p>
  </w:footnote>
  <w:footnote w:id="0" w:type="continuationSeparator">
    <w:p w:rsidRDefault="00831503" w:rsidR="008315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DC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D7090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0DC8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01A0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C7945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171"/>
    <w:rsid w:val="007C481A"/>
    <w:rsid w:val="007C48E0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4EB5"/>
    <w:rsid w:val="00830637"/>
    <w:rsid w:val="00831116"/>
    <w:rsid w:val="00831503"/>
    <w:rsid w:val="00847A7B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63E2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24A24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448D8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1067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5DB1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5D64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61CE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4177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80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DC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DC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DC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DC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80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DC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DC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DC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DC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290F2-D415-4EB1-AB53-10BA327EA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1444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St-651/2017-136 / Podnesak - Podnesak (-136.docx)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