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62952" w14:paraId="a762952" w:rsidRDefault="0056564D" w:rsidP="00910611" w:rsidR="0056564D" w:rsidRPr="00DE26EB">
      <w:pPr>
        <w:ind w:firstLine="708"/>
        <w15:collapsed w:val="false"/>
      </w:pPr>
      <w:bookmarkStart w:name="_GoBack" w:id="0"/>
      <w:bookmarkEnd w:id="0"/>
      <w:r w:rsidRPr="00DE26EB">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6564D" w:rsidP="00910611" w:rsidR="0056564D" w:rsidRPr="00DE26EB">
      <w:r w:rsidRPr="00DE26EB">
        <w:rPr>
          <w:rFonts w:eastAsia="MS Mincho"/>
        </w:rPr>
        <w:t>REPUBLIKA HRVATSKA</w:t>
      </w:r>
    </w:p>
    <w:p w:rsidRDefault="0056564D" w:rsidP="00910611" w:rsidR="0056564D" w:rsidRPr="00DE26EB">
      <w:r w:rsidRPr="00DE26EB">
        <w:rPr>
          <w:rFonts w:eastAsia="MS Mincho"/>
        </w:rPr>
        <w:t>TRGOVAČKI SUD U RIJECI</w:t>
      </w:r>
    </w:p>
    <w:p w:rsidRDefault="0056564D" w:rsidR="0056564D" w:rsidRPr="00DE26EB">
      <w:pPr>
        <w:rPr>
          <w:rFonts w:eastAsia="MS Mincho"/>
        </w:rPr>
      </w:pPr>
      <w:r w:rsidRPr="00DE26EB">
        <w:rPr>
          <w:rFonts w:eastAsia="MS Mincho"/>
        </w:rPr>
        <w:t xml:space="preserve">      Rijeka, Zadarska 1 i 3</w:t>
      </w:r>
    </w:p>
    <w:p w:rsidRDefault="0056564D" w:rsidP="0056564D" w:rsidR="0056564D" w:rsidRPr="00DE26EB">
      <w:pPr>
        <w:jc w:val="center"/>
        <w:rPr>
          <w:bCs/>
        </w:rPr>
      </w:pPr>
    </w:p>
    <w:p w:rsidRDefault="000E141D" w:rsidP="0056564D" w:rsidR="000E141D" w:rsidRPr="00DE26EB">
      <w:pPr>
        <w:jc w:val="center"/>
        <w:rPr>
          <w:bCs/>
        </w:rPr>
      </w:pPr>
    </w:p>
    <w:p w:rsidRDefault="0056564D" w:rsidP="0056564D" w:rsidR="0056564D" w:rsidRPr="00DE26EB">
      <w:pPr>
        <w:jc w:val="center"/>
        <w:rPr>
          <w:bCs/>
        </w:rPr>
      </w:pPr>
      <w:r w:rsidRPr="00DE26EB">
        <w:rPr>
          <w:bCs/>
        </w:rPr>
        <w:t>R E P U B L I K A    H R V A T S K A</w:t>
      </w:r>
    </w:p>
    <w:p w:rsidRDefault="0056564D" w:rsidP="0056564D" w:rsidR="0056564D" w:rsidRPr="00DE26EB">
      <w:pPr>
        <w:jc w:val="center"/>
        <w:rPr>
          <w:bCs/>
        </w:rPr>
      </w:pPr>
      <w:r w:rsidRPr="00DE26EB">
        <w:rPr>
          <w:bCs/>
        </w:rPr>
        <w:t>R J E Š E N J E</w:t>
      </w:r>
    </w:p>
    <w:p w:rsidRDefault="0056564D" w:rsidP="0056564D" w:rsidR="0056564D" w:rsidRPr="00DE26EB">
      <w:pPr>
        <w:jc w:val="both"/>
      </w:pPr>
    </w:p>
    <w:p w:rsidRDefault="0056564D" w:rsidP="0056564D" w:rsidR="0056564D" w:rsidRPr="00DE26EB">
      <w:pPr>
        <w:jc w:val="both"/>
      </w:pPr>
      <w:r w:rsidRPr="00DE26EB">
        <w:tab/>
        <w:t xml:space="preserve">Trgovački sud u Rijeci, po stečajnom sucu Veri Jelenović, u stečajnom postupku nad imovinom dužnika pojedinca LAZO TATALOVIĆ, vl. obrta za ugostiteljstvo i trgovinu I&amp;L u stečaju Novi Vinodolski, Jamice 22, OIB 53865320681,  dana 4. svibnja 2018. </w:t>
      </w:r>
    </w:p>
    <w:p w:rsidRDefault="00CB0F0A" w:rsidP="0056564D" w:rsidR="00CB0F0A" w:rsidRPr="00DE26EB">
      <w:pPr>
        <w:jc w:val="both"/>
      </w:pPr>
    </w:p>
    <w:p w:rsidRDefault="0056564D" w:rsidP="0056564D" w:rsidR="0056564D" w:rsidRPr="00DE26EB">
      <w:pPr>
        <w:jc w:val="center"/>
        <w:rPr>
          <w:bCs/>
        </w:rPr>
      </w:pPr>
      <w:r w:rsidRPr="00DE26EB">
        <w:rPr>
          <w:bCs/>
        </w:rPr>
        <w:t>r i j e š i o  j e</w:t>
      </w:r>
    </w:p>
    <w:p w:rsidRDefault="0056564D" w:rsidP="0056564D" w:rsidR="0056564D" w:rsidRPr="00DE26EB">
      <w:pPr>
        <w:jc w:val="center"/>
        <w:rPr>
          <w:bCs/>
        </w:rPr>
      </w:pPr>
    </w:p>
    <w:p w:rsidRDefault="0056564D" w:rsidP="0056564D" w:rsidR="0056564D" w:rsidRPr="00DE26EB">
      <w:pPr>
        <w:jc w:val="both"/>
      </w:pPr>
      <w:r w:rsidRPr="00DE26EB">
        <w:tab/>
        <w:t xml:space="preserve">Stečajnom upravitelju </w:t>
      </w:r>
      <w:r w:rsidR="00CB0F0A" w:rsidRPr="00DE26EB">
        <w:t>Antonel</w:t>
      </w:r>
      <w:r w:rsidR="00C10FAD" w:rsidRPr="00DE26EB">
        <w:t>i</w:t>
      </w:r>
      <w:r w:rsidR="00CB0F0A" w:rsidRPr="00DE26EB">
        <w:t xml:space="preserve"> Jolić Zubčić, OIB:03188914525, Ante Starčevića 5, Rijeka</w:t>
      </w:r>
      <w:r w:rsidRPr="00DE26EB">
        <w:t xml:space="preserve"> određuje se nagrada za rad u iznosu od </w:t>
      </w:r>
      <w:r w:rsidR="00DE26EB" w:rsidRPr="00DE26EB">
        <w:t xml:space="preserve">221.173,05 kn </w:t>
      </w:r>
      <w:r w:rsidRPr="00DE26EB">
        <w:t>u bruto iznosu, to jest iznosu prije odbitka pripadajućih doprinosa iz osnovice, poreza ili drugih naknada.</w:t>
      </w:r>
    </w:p>
    <w:p w:rsidRDefault="0056564D" w:rsidP="0056564D" w:rsidR="0056564D" w:rsidRPr="00DE26EB">
      <w:pPr>
        <w:jc w:val="both"/>
      </w:pPr>
      <w:r w:rsidRPr="00DE26EB">
        <w:t xml:space="preserve">    </w:t>
      </w:r>
    </w:p>
    <w:p w:rsidRDefault="0056564D" w:rsidP="0056564D" w:rsidR="0056564D" w:rsidRPr="00DE26EB">
      <w:pPr>
        <w:jc w:val="center"/>
        <w:rPr>
          <w:bCs/>
        </w:rPr>
      </w:pPr>
      <w:r w:rsidRPr="00DE26EB">
        <w:rPr>
          <w:bCs/>
        </w:rPr>
        <w:t>Obrazloženje</w:t>
      </w:r>
    </w:p>
    <w:p w:rsidRDefault="00CB0F0A" w:rsidP="0056564D" w:rsidR="00CB0F0A" w:rsidRPr="00DE26EB">
      <w:pPr>
        <w:jc w:val="center"/>
        <w:rPr>
          <w:bCs/>
        </w:rPr>
      </w:pPr>
    </w:p>
    <w:p w:rsidRDefault="0056564D" w:rsidP="0056564D" w:rsidR="0056564D" w:rsidRPr="00DE26EB">
      <w:pPr>
        <w:jc w:val="both"/>
        <w:rPr>
          <w:bCs/>
        </w:rPr>
      </w:pPr>
      <w:r w:rsidRPr="00DE26EB">
        <w:rPr>
          <w:bCs/>
        </w:rPr>
        <w:t xml:space="preserve">             Rješenjem posl. br. St-</w:t>
      </w:r>
      <w:r w:rsidR="00CB0F0A" w:rsidRPr="00DE26EB">
        <w:rPr>
          <w:bCs/>
        </w:rPr>
        <w:t>345/13-</w:t>
      </w:r>
      <w:r w:rsidR="00C10FAD" w:rsidRPr="00DE26EB">
        <w:rPr>
          <w:bCs/>
        </w:rPr>
        <w:t xml:space="preserve">12 od 30. rujna 2014. </w:t>
      </w:r>
      <w:r w:rsidRPr="00DE26EB">
        <w:rPr>
          <w:bCs/>
        </w:rPr>
        <w:t>nad dužnikom je otvoren stečajni postupak, a za stečajnog upravitelja imenovan</w:t>
      </w:r>
      <w:r w:rsidR="00C10FAD" w:rsidRPr="00DE26EB">
        <w:rPr>
          <w:bCs/>
        </w:rPr>
        <w:t>a</w:t>
      </w:r>
      <w:r w:rsidRPr="00DE26EB">
        <w:rPr>
          <w:bCs/>
        </w:rPr>
        <w:t xml:space="preserve"> </w:t>
      </w:r>
      <w:r w:rsidR="00C10FAD" w:rsidRPr="00DE26EB">
        <w:t>Antonela Jolić Zubčić, OIB:03188914525, Ante Starčevića 5, Rijeka</w:t>
      </w:r>
      <w:r w:rsidRPr="00DE26EB">
        <w:rPr>
          <w:bCs/>
        </w:rPr>
        <w:t>.</w:t>
      </w:r>
    </w:p>
    <w:p w:rsidRDefault="0056564D" w:rsidP="0056564D" w:rsidR="0056564D" w:rsidRPr="00DE26EB">
      <w:pPr>
        <w:jc w:val="both"/>
      </w:pPr>
      <w:r w:rsidRPr="00DE26EB">
        <w:rPr>
          <w:bCs/>
        </w:rPr>
        <w:t xml:space="preserve">            Člankom 94. stavak 1. i 2. Stečajnog zakona (objavljen u NN 71/15, 104/17) propisano je da stečajni upravitelj ima pravo na nagradu za svoj rad koju rješenjem određuje sud prema uredbi </w:t>
      </w:r>
      <w:r w:rsidRPr="00DE26EB">
        <w:t>kojom Vlada Republike Hrvatske utvrđuje kriterije i način obračuna i plaćanja nagrade stečajnim upraviteljima.</w:t>
      </w:r>
    </w:p>
    <w:p w:rsidRDefault="0056564D" w:rsidP="0056564D" w:rsidR="0056564D" w:rsidRPr="00DE26EB">
      <w:pPr>
        <w:jc w:val="both"/>
      </w:pPr>
      <w:r w:rsidRPr="00DE26EB">
        <w:tab/>
      </w:r>
      <w:r w:rsidRPr="00DE26EB">
        <w:rPr>
          <w:bCs/>
        </w:rPr>
        <w:t xml:space="preserve">Člankom 7. Uredbe o kriterijima </w:t>
      </w:r>
      <w:r w:rsidRPr="00DE26EB">
        <w:t>i načinu obračuna i plaćanja nagrada stečajnim upraviteljima</w:t>
      </w:r>
      <w:r w:rsidRPr="00DE26EB">
        <w:rPr>
          <w:bCs/>
        </w:rPr>
        <w:t xml:space="preserve"> (Narodne novine br. 105/15) koja je stupila na snagu dana 9. listopada 2015. godine propisano je da će se k</w:t>
      </w:r>
      <w:r w:rsidRPr="00DE26EB">
        <w:t>onačna nagrada stečajnom upravitelju obračunavati primjenom tablice vrijednosti unovčene stečajne mase i nagrade u postocima.</w:t>
      </w:r>
    </w:p>
    <w:p w:rsidRDefault="00C10FAD" w:rsidP="0056564D" w:rsidR="00C10FAD" w:rsidRPr="00DE26EB">
      <w:pPr>
        <w:jc w:val="both"/>
      </w:pPr>
      <w:r w:rsidRPr="00DE26EB">
        <w:tab/>
        <w:t xml:space="preserve">Člankom 11. navedene Uredbe propisano je da ako </w:t>
      </w:r>
      <w:r w:rsidRPr="00DE26EB">
        <w:rPr>
          <w:rFonts w:hAnsi="Minion Pro" w:ascii="Minion Pro"/>
          <w:color w:val="000000"/>
        </w:rPr>
        <w:t>je stečajni postupak zaključen nakon prihvaćanja stečajnoga plana, nagrada stečajnom upravitelju se određuje prema tablici iz članka 7. ove Uredbe. Pri tome je osnovica za obračun nagrade iz stavka 1. ovoga članka procijenjena vrijednost imovine stečajnoga dužnika prema popisu stečajnoga upravitelja i stanju poslovnih knjiga.</w:t>
      </w:r>
    </w:p>
    <w:p w:rsidRDefault="00C10FAD" w:rsidP="0056564D" w:rsidR="00C10FAD" w:rsidRPr="00DE26EB">
      <w:pPr>
        <w:jc w:val="both"/>
      </w:pPr>
      <w:r w:rsidRPr="00DE26EB">
        <w:tab/>
        <w:t xml:space="preserve">Prema podacima iz podneska stečajnog upravitelja od 12. travnja 2018., imovina stečajnog dužnika je  </w:t>
      </w:r>
      <w:r w:rsidR="0056564D" w:rsidRPr="00DE26EB">
        <w:tab/>
      </w:r>
      <w:r w:rsidRPr="00DE26EB">
        <w:t xml:space="preserve">u ostvarenim primitcima tijekom stečajnog postupka, a koji su ostvareni prodajom i koji su tijekom stečajnog postupka iznosili ukupno 2.731.043,60 kn.  </w:t>
      </w:r>
    </w:p>
    <w:p w:rsidRDefault="00C10FAD" w:rsidP="0056564D" w:rsidR="000E141D" w:rsidRPr="00DE26EB">
      <w:pPr>
        <w:jc w:val="both"/>
      </w:pPr>
      <w:r w:rsidRPr="00DE26EB">
        <w:tab/>
      </w:r>
      <w:r w:rsidR="000E141D" w:rsidRPr="00DE26EB">
        <w:t xml:space="preserve">Prema čl. 7. navedene Uredbe, nagrada za vrijednost unovčene mase do 100.000,00 kn iznosi 16%, na razliku od 100.000,01 kn do 300.000,00 kn obračunava se nagrada od 12 %, na razliku od 300.000,01 kn do 500.000,00 kn obračunava se nagrada od 10 %, na razliku od 500.000,01 kn do 1.000.000,00 kn obračunava se nagrada od 8 %, a na razliku od 1.000.000,01 kn do 5.000.000,00 kn obračunava se nagrada od 7 %. </w:t>
      </w:r>
    </w:p>
    <w:p w:rsidRDefault="000E141D" w:rsidP="0056564D" w:rsidR="0056564D" w:rsidRPr="00DE26EB">
      <w:pPr>
        <w:jc w:val="both"/>
      </w:pPr>
      <w:r w:rsidRPr="00DE26EB">
        <w:tab/>
      </w:r>
      <w:r w:rsidR="0056564D" w:rsidRPr="00DE26EB">
        <w:t xml:space="preserve">16% od </w:t>
      </w:r>
      <w:r w:rsidRPr="00DE26EB">
        <w:t>100</w:t>
      </w:r>
      <w:r w:rsidR="0056564D" w:rsidRPr="00DE26EB">
        <w:t xml:space="preserve">.000,00 kn iznosi </w:t>
      </w:r>
      <w:r w:rsidRPr="00DE26EB">
        <w:t>16.000</w:t>
      </w:r>
      <w:r w:rsidR="0056564D" w:rsidRPr="00DE26EB">
        <w:t>,00 kn,</w:t>
      </w:r>
      <w:r w:rsidRPr="00DE26EB">
        <w:t xml:space="preserve"> 12 % na razliku od 100.000,01 kn do 300.000,00 kn (koja iznosi 199.999,99 kn) iznosi 24.000,00 kn, </w:t>
      </w:r>
      <w:r w:rsidR="00EA1FBE" w:rsidRPr="00DE26EB">
        <w:t xml:space="preserve">10 % na razliku od 300.000,01 kn do 500.000,00 kn (koja iznosi 199.999,99 kn) iznosi 20.000,00 kn, 8 %   na </w:t>
      </w:r>
      <w:r w:rsidR="00EA1FBE" w:rsidRPr="00DE26EB">
        <w:lastRenderedPageBreak/>
        <w:t>razliku od 500.000,01 kn do 1.000.000,00 kn (koja iznosi 499.999,99 kn) iznosi 40.000,00 kn, te 7 % na razliku od  1.000.000,01 kn do 2.731.043,60 kn (koja iznosi</w:t>
      </w:r>
      <w:r w:rsidR="00DE26EB" w:rsidRPr="00DE26EB">
        <w:t xml:space="preserve"> 1.731.043,59 kn</w:t>
      </w:r>
      <w:r w:rsidR="00EA1FBE" w:rsidRPr="00DE26EB">
        <w:t xml:space="preserve">) iznosi  121.173,05 kn. </w:t>
      </w:r>
      <w:r w:rsidR="00DE26EB" w:rsidRPr="00DE26EB">
        <w:t xml:space="preserve">Zbroj navedenih iznosa je 221.173,05 kn, </w:t>
      </w:r>
      <w:r w:rsidR="0056564D" w:rsidRPr="00DE26EB">
        <w:t>te je primjenom citiranih odredbi stečajnom upravitelju valjalo odrediti nagradu za rad u navedenom iznosu.</w:t>
      </w:r>
    </w:p>
    <w:p w:rsidRDefault="0056564D" w:rsidP="0056564D" w:rsidR="0056564D" w:rsidRPr="00DE26EB">
      <w:pPr>
        <w:spacing w:after="30"/>
        <w:rPr>
          <w:caps/>
          <w:vanish/>
          <w:spacing w:val="24"/>
        </w:rPr>
      </w:pPr>
      <w:r w:rsidRPr="00DE26EB">
        <w:rPr>
          <w:caps/>
          <w:vanish/>
          <w:spacing w:val="24"/>
        </w:rPr>
        <w:t>Sadržaj po poglavljima</w:t>
      </w:r>
    </w:p>
    <w:p w:rsidRDefault="0056564D" w:rsidP="0056564D" w:rsidR="0056564D" w:rsidRPr="00DE26EB">
      <w:pPr>
        <w:rPr>
          <w:vanish/>
        </w:rPr>
      </w:pPr>
      <w:r w:rsidRPr="00DE26EB">
        <w:rPr>
          <w:vanish/>
        </w:rPr>
        <w:t>I. OPĆE ODREDBEII. PRAVO NA NAGRADUIII. ZAVRŠNE ODREDBE</w:t>
      </w:r>
    </w:p>
    <w:p w:rsidRDefault="0056564D" w:rsidP="0056564D" w:rsidR="0056564D" w:rsidRPr="00DE26EB">
      <w:pPr>
        <w:rPr>
          <w:caps/>
          <w:vanish/>
          <w:spacing w:val="24"/>
        </w:rPr>
      </w:pPr>
      <w:r w:rsidRPr="00DE26EB">
        <w:rPr>
          <w:caps/>
          <w:vanish/>
          <w:spacing w:val="24"/>
        </w:rPr>
        <w:t>Članci:</w:t>
      </w:r>
    </w:p>
    <w:p w:rsidRDefault="0056564D" w:rsidP="0056564D" w:rsidR="000E141D" w:rsidRPr="00DE26EB">
      <w:pPr>
        <w:jc w:val="both"/>
        <w:rPr>
          <w:bCs/>
        </w:rPr>
      </w:pPr>
      <w:r w:rsidRPr="00DE26EB">
        <w:rPr>
          <w:bCs/>
        </w:rPr>
        <w:tab/>
      </w:r>
    </w:p>
    <w:p w:rsidRDefault="0056564D" w:rsidP="000E141D" w:rsidR="0056564D" w:rsidRPr="00DE26EB">
      <w:pPr>
        <w:jc w:val="center"/>
        <w:rPr>
          <w:bCs/>
        </w:rPr>
      </w:pPr>
      <w:r w:rsidRPr="00DE26EB">
        <w:rPr>
          <w:bCs/>
        </w:rPr>
        <w:t xml:space="preserve">Rijeka, </w:t>
      </w:r>
      <w:r w:rsidR="000E141D" w:rsidRPr="00DE26EB">
        <w:rPr>
          <w:bCs/>
        </w:rPr>
        <w:t xml:space="preserve">4. svibnja </w:t>
      </w:r>
      <w:r w:rsidRPr="00DE26EB">
        <w:rPr>
          <w:bCs/>
        </w:rPr>
        <w:t>2018.</w:t>
      </w:r>
    </w:p>
    <w:p w:rsidRDefault="000E141D" w:rsidP="000E141D" w:rsidR="000E141D" w:rsidRPr="00DE26EB">
      <w:pPr>
        <w:jc w:val="center"/>
        <w:rPr>
          <w:bCs/>
        </w:rPr>
      </w:pPr>
    </w:p>
    <w:p w:rsidRDefault="0056564D" w:rsidP="0056564D" w:rsidR="0056564D" w:rsidRPr="00DE26EB">
      <w:pPr>
        <w:jc w:val="both"/>
      </w:pPr>
      <w:r w:rsidRPr="00DE26EB">
        <w:tab/>
      </w:r>
      <w:r w:rsidRPr="00DE26EB">
        <w:tab/>
      </w:r>
      <w:r w:rsidRPr="00DE26EB">
        <w:tab/>
      </w:r>
      <w:r w:rsidRPr="00DE26EB">
        <w:tab/>
      </w:r>
      <w:r w:rsidRPr="00DE26EB">
        <w:tab/>
      </w:r>
      <w:r w:rsidRPr="00DE26EB">
        <w:tab/>
      </w:r>
      <w:r w:rsidRPr="00DE26EB">
        <w:tab/>
        <w:t xml:space="preserve">                Sudac</w:t>
      </w:r>
    </w:p>
    <w:p w:rsidRDefault="0056564D" w:rsidP="0056564D" w:rsidR="0056564D" w:rsidRPr="00DE26EB">
      <w:pPr>
        <w:jc w:val="both"/>
      </w:pPr>
      <w:r w:rsidRPr="00DE26EB">
        <w:tab/>
      </w:r>
      <w:r w:rsidRPr="00DE26EB">
        <w:tab/>
      </w:r>
      <w:r w:rsidRPr="00DE26EB">
        <w:tab/>
      </w:r>
      <w:r w:rsidRPr="00DE26EB">
        <w:tab/>
      </w:r>
      <w:r w:rsidRPr="00DE26EB">
        <w:tab/>
      </w:r>
      <w:r w:rsidRPr="00DE26EB">
        <w:tab/>
      </w:r>
      <w:r w:rsidRPr="00DE26EB">
        <w:tab/>
        <w:t xml:space="preserve">          Vera Jelenović</w:t>
      </w:r>
    </w:p>
    <w:p w:rsidRDefault="000E141D" w:rsidP="0056564D" w:rsidR="000E141D" w:rsidRPr="00DE26EB">
      <w:pPr>
        <w:jc w:val="both"/>
        <w:rPr>
          <w:bCs/>
        </w:rPr>
      </w:pPr>
    </w:p>
    <w:p w:rsidRDefault="00DE26EB" w:rsidP="0056564D" w:rsidR="00DE26EB">
      <w:pPr>
        <w:jc w:val="both"/>
        <w:rPr>
          <w:bCs/>
        </w:rPr>
      </w:pPr>
    </w:p>
    <w:p w:rsidRDefault="0056564D" w:rsidP="0056564D" w:rsidR="0056564D" w:rsidRPr="00DE26EB">
      <w:pPr>
        <w:jc w:val="both"/>
        <w:rPr>
          <w:bCs/>
        </w:rPr>
      </w:pPr>
      <w:r w:rsidRPr="00DE26EB">
        <w:rPr>
          <w:bCs/>
        </w:rPr>
        <w:t>UPUTA O PRAVNOM LIJEKU:</w:t>
      </w:r>
    </w:p>
    <w:p w:rsidRDefault="0056564D" w:rsidP="0056564D" w:rsidR="0056564D" w:rsidRPr="00DE26EB">
      <w:pPr>
        <w:jc w:val="both"/>
      </w:pPr>
      <w:r w:rsidRPr="00DE26EB">
        <w:rPr>
          <w:bCs/>
        </w:rPr>
        <w:t>Protiv ovog rješenja pravo na žalbu imaju stečajni upravitelj, dužnik pojedinac i svaki stečajni vjerovnik. Žalba se podnosi u roku od 8 dana od dana dostave istog objavom na mrežnoj stranici e-Oglasna ploča sudova. Dostava se smatra obavljenom istekom osmoga dana od dana objave pismena na mrežnoj stranici e-Oglasna ploča sudova. Žalba se podnosi putem  ovog suda u dva istovjetna primjerka, a o žalbi odlučuje Visoki trgovački sud Republike Hrvatske.</w:t>
      </w:r>
    </w:p>
    <w:p w:rsidRDefault="000E01DD" w:rsidP="0056564D" w:rsidR="000E01DD" w:rsidRPr="00DE26EB"/>
    <w:sectPr w:rsidR="000E01DD" w:rsidRPr="00DE26EB">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929" w:rsidP="00C75245" w:rsidR="00EC1929">
      <w:r>
        <w:separator/>
      </w:r>
    </w:p>
  </w:endnote>
  <w:endnote w:id="0" w:type="continuationSeparator">
    <w:p w:rsidRDefault="00EC1929" w:rsidP="00C75245" w:rsidR="00EC19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Minion Pro">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7839FB">
          <w:rPr>
            <w:noProof/>
          </w:rPr>
          <w:t>1</w:t>
        </w:r>
        <w:r>
          <w:fldChar w:fldCharType="end"/>
        </w:r>
      </w:p>
    </w:sdtContent>
  </w:sdt>
  <w:p w:rsidRDefault="007839FB"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929" w:rsidP="00C75245" w:rsidR="00EC1929">
      <w:r>
        <w:separator/>
      </w:r>
    </w:p>
  </w:footnote>
  <w:footnote w:id="0" w:type="continuationSeparator">
    <w:p w:rsidRDefault="00EC1929" w:rsidP="00C75245" w:rsidR="00EC19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CC68D6">
      <w:t>-</w:t>
    </w:r>
    <w:r w:rsidR="000E01DD">
      <w:t>345</w:t>
    </w:r>
    <w:r w:rsidR="0024139F">
      <w:t>/201</w:t>
    </w:r>
    <w:r w:rsidR="000E01DD">
      <w:t>3</w:t>
    </w:r>
    <w:r w:rsidR="0024139F">
      <w:t>-</w:t>
    </w:r>
    <w:r w:rsidR="000E01DD">
      <w:t>9</w:t>
    </w:r>
    <w:r w:rsidR="00CB0F0A">
      <w:t>9</w:t>
    </w:r>
  </w:p>
  <w:p w:rsidRDefault="007839FB"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6">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01DD"/>
    <w:rsid w:val="000E141D"/>
    <w:rsid w:val="000E593A"/>
    <w:rsid w:val="0024139F"/>
    <w:rsid w:val="0041565A"/>
    <w:rsid w:val="0056564D"/>
    <w:rsid w:val="0061104D"/>
    <w:rsid w:val="00717C0D"/>
    <w:rsid w:val="0072559B"/>
    <w:rsid w:val="007424DD"/>
    <w:rsid w:val="00744572"/>
    <w:rsid w:val="007839FB"/>
    <w:rsid w:val="007B500B"/>
    <w:rsid w:val="007E5F1B"/>
    <w:rsid w:val="008D78DC"/>
    <w:rsid w:val="008F410A"/>
    <w:rsid w:val="00A811AD"/>
    <w:rsid w:val="00AF7AF2"/>
    <w:rsid w:val="00B1301F"/>
    <w:rsid w:val="00B45B51"/>
    <w:rsid w:val="00B54D90"/>
    <w:rsid w:val="00BA0277"/>
    <w:rsid w:val="00C10FAD"/>
    <w:rsid w:val="00C60B28"/>
    <w:rsid w:val="00C75245"/>
    <w:rsid w:val="00CB0F0A"/>
    <w:rsid w:val="00CC68D6"/>
    <w:rsid w:val="00D73553"/>
    <w:rsid w:val="00D930A1"/>
    <w:rsid w:val="00DE26EB"/>
    <w:rsid w:val="00E20C10"/>
    <w:rsid w:val="00EA1771"/>
    <w:rsid w:val="00EA1FBE"/>
    <w:rsid w:val="00EB21C9"/>
    <w:rsid w:val="00EC1929"/>
    <w:rsid w:val="00EC4032"/>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564D"/>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lang w:eastAsia="en-US"/>
    </w:rPr>
  </w:style>
  <w:style w:styleId="Naslov2" w:type="paragraph">
    <w:name w:val="heading 2"/>
    <w:basedOn w:val="Normal"/>
    <w:next w:val="Normal"/>
    <w:link w:val="Naslov2Char"/>
    <w:semiHidden/>
    <w:unhideWhenUsed/>
    <w:qFormat/>
    <w:rsid w:val="000E593A"/>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szCs w:val="22"/>
      <w:lang w:eastAsia="en-US"/>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szCs w:val="22"/>
      <w:lang w:eastAsia="en-US"/>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7839FB"/>
    <w:rPr>
      <w:color w:val="808080"/>
      <w:bdr w:space="0" w:sz="0" w:color="auto" w:val="none"/>
      <w:shd w:fill="auto" w:color="auto" w:val="clear"/>
    </w:rPr>
  </w:style>
  <w:style w:customStyle="true" w:styleId="eSPISCCParagraphDefaultFont" w:type="character">
    <w:name w:val="eSPIS_CC_Paragraph Default Font"/>
    <w:basedOn w:val="Zadanifontodlomka"/>
    <w:rsid w:val="007839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39FB"/>
    <w:rPr>
      <w:bdr w:space="0" w:sz="0" w:color="auto" w:val="none"/>
      <w:shd w:fill="FFFFCC" w:color="auto" w:val="clear"/>
      <w:lang w:val="hr-HR"/>
    </w:rPr>
  </w:style>
  <w:style w:customStyle="true" w:styleId="PozadinaSvijetloCrvena" w:type="character">
    <w:name w:val="Pozadina_SvijetloCrvena"/>
    <w:basedOn w:val="eSPISCCParagraphDefaultFont"/>
    <w:rsid w:val="007839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39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564D"/>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lang w:eastAsia="en-US"/>
    </w:rPr>
  </w:style>
  <w:style w:styleId="Naslov2" w:type="paragraph">
    <w:name w:val="heading 2"/>
    <w:basedOn w:val="Normal"/>
    <w:next w:val="Normal"/>
    <w:link w:val="Naslov2Char"/>
    <w:semiHidden/>
    <w:unhideWhenUsed/>
    <w:qFormat/>
    <w:rsid w:val="000E593A"/>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szCs w:val="22"/>
      <w:lang w:eastAsia="en-US"/>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szCs w:val="22"/>
      <w:lang w:eastAsia="en-US"/>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7839FB"/>
    <w:rPr>
      <w:color w:val="808080"/>
      <w:bdr w:color="auto" w:space="0" w:sz="0" w:val="none"/>
      <w:shd w:color="auto" w:fill="auto" w:val="clear"/>
    </w:rPr>
  </w:style>
  <w:style w:customStyle="1" w:styleId="eSPISCCParagraphDefaultFont" w:type="character">
    <w:name w:val="eSPIS_CC_Paragraph Default Font"/>
    <w:basedOn w:val="Zadanifontodlomka"/>
    <w:rsid w:val="007839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39FB"/>
    <w:rPr>
      <w:bdr w:color="auto" w:space="0" w:sz="0" w:val="none"/>
      <w:shd w:color="auto" w:fill="FFFFCC" w:val="clear"/>
      <w:lang w:val="hr-HR"/>
    </w:rPr>
  </w:style>
  <w:style w:customStyle="1" w:styleId="PozadinaSvijetloCrvena" w:type="character">
    <w:name w:val="Pozadina_SvijetloCrvena"/>
    <w:basedOn w:val="eSPISCCParagraphDefaultFont"/>
    <w:rsid w:val="007839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39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50752657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380741219">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11042478">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St-345/2013</izvorni_sadrzaj>
    <derivirana_varijabla naziv="DomainObject.Predmet.OznakaBroj_1">St-345/2013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LAZO TATALOVIĆ  Novi Vinodolski zastupanog po punomoćniku Lara Denona</izvorni_sadrzaj>
    <derivirana_varijabla naziv="DomainObject.Predmet.ProtustrankaFormated_1">  LAZO TATALOVIĆ  Novi Vinodolski zastupanog po punomoćniku Lara Denona</derivirana_varijabla>
  </DomainObject.Predmet.ProtustrankaFormated>
  <DomainObject.Predmet.ProtustrankaFormatedOIB>
    <izvorni_sadrzaj>  LAZO TATALOVIĆ  Novi Vinodolski, OIB 53865320681 zastupanog po punomoćniku Lara Denona</izvorni_sadrzaj>
    <derivirana_varijabla naziv="DomainObject.Predmet.ProtustrankaFormatedOIB_1">  LAZO TATALOVIĆ  Novi Vinodolski, OIB 53865320681 zastupanog po punomoćniku Lara Denona</derivirana_varijabla>
  </DomainObject.Predmet.ProtustrankaFormatedOIB>
  <DomainObject.Predmet.ProtustrankaFormatedWithAdress>
    <izvorni_sadrzaj> LAZO TATALOVIĆ  Novi Vinodolski, Jamice 22, 51 250 Novi Vinodolski zastupanog po punomoćniku Lara Denona</izvorni_sadrzaj>
    <derivirana_varijabla naziv="DomainObject.Predmet.ProtustrankaFormatedWithAdress_1"> LAZO TATALOVIĆ  Novi Vinodolski, Jamice 22, 51 250 Novi Vinodolski zastupanog po punomoćniku Lara Denona</derivirana_varijabla>
  </DomainObject.Predmet.ProtustrankaFormatedWithAdress>
  <DomainObject.Predmet.ProtustrankaFormatedWithAdressOIB>
    <izvorni_sadrzaj> LAZO TATALOVIĆ  Novi Vinodolski, OIB 53865320681, Jamice 22, 51 250 Novi Vinodolski zastupanog po punomoćniku Lara Denona</izvorni_sadrzaj>
    <derivirana_varijabla naziv="DomainObject.Predmet.ProtustrankaFormatedWithAdressOIB_1"> LAZO TATALOVIĆ  Novi Vinodolski, OIB 53865320681, Jamice 22, 51 250 Novi Vinodolski zastupanog po punomoćniku Lara Denona</derivirana_varijabla>
  </DomainObject.Predmet.ProtustrankaFormatedWithAdressOIB>
  <DomainObject.Predmet.ProtustrankaWithAdress>
    <izvorni_sadrzaj>LAZO TATALOVIĆ  Novi Vinodolski Jamice 22, 51 250 Novi Vinodolski</izvorni_sadrzaj>
    <derivirana_varijabla naziv="DomainObject.Predmet.ProtustrankaWithAdress_1">LAZO TATALOVIĆ  Novi Vinodolski Jamice 22, 51 250 Novi Vinodolski</derivirana_varijabla>
  </DomainObject.Predmet.ProtustrankaWithAdress>
  <DomainObject.Predmet.ProtustrankaWithAdressOIB>
    <izvorni_sadrzaj>LAZO TATALOVIĆ  Novi Vinodolski, OIB 53865320681, Jamice 22, 51 250 Novi Vinodolski</izvorni_sadrzaj>
    <derivirana_varijabla naziv="DomainObject.Predmet.ProtustrankaWithAdressOIB_1">LAZO TATALOVIĆ  Novi Vinodolski, OIB 53865320681, Jamice 22, 51 250 Novi Vinodolski</derivirana_varijabla>
  </DomainObject.Predmet.ProtustrankaWithAdressOIB>
  <DomainObject.Predmet.ProtustrankaNazivFormated>
    <izvorni_sadrzaj>LAZO TATALOVIĆ  Novi Vinodolski</izvorni_sadrzaj>
    <derivirana_varijabla naziv="DomainObject.Predmet.ProtustrankaNazivFormated_1">LAZO TATALOVIĆ  Novi Vinodolski</derivirana_varijabla>
  </DomainObject.Predmet.ProtustrankaNazivFormated>
  <DomainObject.Predmet.ProtustrankaNazivFormatedOIB>
    <izvorni_sadrzaj>LAZO TATALOVIĆ  Novi Vinodolski, OIB 53865320681</izvorni_sadrzaj>
    <derivirana_varijabla naziv="DomainObject.Predmet.ProtustrankaNazivFormatedOIB_1">LAZO TATALOVIĆ  Novi Vinodolski, OIB 53865320681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LAZO TATALOVIĆ  Novi Vinodolski zastupanog po punomoćniku Lara Denona</item>
    </izvorni_sadrzaj>
    <derivirana_varijabla naziv="DomainObject.Predmet.ProtuStrankaListFormated_1">
      <item>LAZO TATALOVIĆ  Novi Vinodolski zastupanog po punomoćniku Lara Denona</item>
    </derivirana_varijabla>
  </DomainObject.Predmet.ProtuStrankaListFormated>
  <DomainObject.Predmet.ProtuStrankaListFormatedOIB>
    <izvorni_sadrzaj>
      <item>LAZO TATALOVIĆ  Novi Vinodolski, OIB 53865320681 zastupanog po punomoćniku Lara Denona</item>
    </izvorni_sadrzaj>
    <derivirana_varijabla naziv="DomainObject.Predmet.ProtuStrankaListFormatedOIB_1">
      <item>LAZO TATALOVIĆ  Novi Vinodolski, OIB 53865320681 zastupanog po punomoćniku Lara Denona</item>
    </derivirana_varijabla>
  </DomainObject.Predmet.ProtuStrankaListFormatedOIB>
  <DomainObject.Predmet.ProtuStrankaListFormatedWithAdress>
    <izvorni_sadrzaj>
      <item>LAZO TATALOVIĆ  Novi Vinodolski, Jamice 22, 51 250 Novi Vinodolski zastupanog po punomoćniku Lara Denona</item>
    </izvorni_sadrzaj>
    <derivirana_varijabla naziv="DomainObject.Predmet.ProtuStrankaListFormatedWithAdress_1">
      <item>LAZO TATALOVIĆ  Novi Vinodolski, Jamice 22, 51 250 Novi Vinodolski zastupanog po punomoćniku Lara Denona</item>
    </derivirana_varijabla>
  </DomainObject.Predmet.ProtuStrankaListFormatedWithAdress>
  <DomainObject.Predmet.ProtuStrankaListFormatedWithAdressOIB>
    <izvorni_sadrzaj>
      <item>LAZO TATALOVIĆ  Novi Vinodolski, OIB 53865320681, Jamice 22, 51 250 Novi Vinodolski zastupanog po punomoćniku Lara Denona</item>
    </izvorni_sadrzaj>
    <derivirana_varijabla naziv="DomainObject.Predmet.ProtuStrankaListFormatedWithAdressOIB_1">
      <item>LAZO TATALOVIĆ  Novi Vinodolski, OIB 53865320681, Jamice 22, 51 250 Novi Vinodolski zastupanog po punomoćniku Lara Denona</item>
    </derivirana_varijabla>
  </DomainObject.Predmet.ProtuStrankaListFormatedWithAdressOIB>
  <DomainObject.Predmet.ProtuStrankaListNazivFormated>
    <izvorni_sadrzaj>
      <item>LAZO TATALOVIĆ  Novi Vinodolski</item>
    </izvorni_sadrzaj>
    <derivirana_varijabla naziv="DomainObject.Predmet.ProtuStrankaListNazivFormated_1">
      <item>LAZO TATALOVIĆ  Novi Vinodolski</item>
    </derivirana_varijabla>
  </DomainObject.Predmet.ProtuStrankaListNazivFormated>
  <DomainObject.Predmet.ProtuStrankaListNazivFormatedOIB>
    <izvorni_sadrzaj>
      <item>LAZO TATALOVIĆ  Novi Vinodolski, OIB 53865320681</item>
    </izvorni_sadrzaj>
    <derivirana_varijabla naziv="DomainObject.Predmet.ProtuStrankaListNazivFormatedOIB_1">
      <item>LAZO TATALOVIĆ  Novi Vinodolski, OIB 53865320681</item>
    </derivirana_varijabla>
  </DomainObject.Predmet.ProtuStrankaListNazivFormatedOIB>
  <DomainObject.Predmet.OstaliListFormated>
    <izvorni_sadrzaj>
      <item>Lara Denona punomoćnik sudionika u postupku LAZO TATALOVIĆ  Novi Vinodolski</item>
    </izvorni_sadrzaj>
    <derivirana_varijabla naziv="DomainObject.Predmet.OstaliListFormated_1">
      <item>Lara Denona punomoćnik sudionika u postupku LAZO TATALOVIĆ  Novi Vinodolski</item>
    </derivirana_varijabla>
  </DomainObject.Predmet.OstaliListFormated>
  <DomainObject.Predmet.OstaliListFormatedOIB>
    <izvorni_sadrzaj>
      <item>Lara Denona, OIB 82858650440 punomoćnik sudionika u postupku LAZO TATALOVIĆ  Novi Vinodolski</item>
    </izvorni_sadrzaj>
    <derivirana_varijabla naziv="DomainObject.Predmet.OstaliListFormatedOIB_1">
      <item>Lara Denona, OIB 82858650440 punomoćnik sudionika u postupku LAZO TATALOVIĆ  Novi Vinodolski</item>
    </derivirana_varijabla>
  </DomainObject.Predmet.OstaliListFormatedOIB>
  <DomainObject.Predmet.OstaliListFormatedWithAdress>
    <izvorni_sadrzaj>
      <item>Lara Denona, Dolac 9, 51000 Rijeka punomoćnik sudionika u postupku LAZO TATALOVIĆ  Novi Vinodolski</item>
    </izvorni_sadrzaj>
    <derivirana_varijabla naziv="DomainObject.Predmet.OstaliListFormatedWithAdress_1">
      <item>Lara Denona, Dolac 9, 51000 Rijeka punomoćnik sudionika u postupku LAZO TATALOVIĆ  Novi Vinodolski</item>
    </derivirana_varijabla>
  </DomainObject.Predmet.OstaliListFormatedWithAdress>
  <DomainObject.Predmet.OstaliListFormatedWithAdressOIB>
    <izvorni_sadrzaj>
      <item>Lara Denona, OIB 82858650440, Dolac 9, 51000 Rijeka punomoćnik sudionika u postupku LAZO TATALOVIĆ  Novi Vinodolski</item>
    </izvorni_sadrzaj>
    <derivirana_varijabla naziv="DomainObject.Predmet.OstaliListFormatedWithAdressOIB_1">
      <item>Lara Denona, OIB 82858650440, Dolac 9, 51000 Rijeka punomoćnik sudionika u postupku LAZO TATALOVIĆ  Novi Vinodolski</item>
    </derivirana_varijabla>
  </DomainObject.Predmet.OstaliListFormatedWithAdressOIB>
  <DomainObject.Predmet.OstaliListNazivFormated>
    <izvorni_sadrzaj>
      <item>Lara Denona</item>
    </izvorni_sadrzaj>
    <derivirana_varijabla naziv="DomainObject.Predmet.OstaliListNazivFormated_1">
      <item>Lara Denona</item>
    </derivirana_varijabla>
  </DomainObject.Predmet.OstaliListNazivFormated>
  <DomainObject.Predmet.OstaliListNazivFormatedOIB>
    <izvorni_sadrzaj>
      <item>Lara Denona, OIB 82858650440</item>
    </izvorni_sadrzaj>
    <derivirana_varijabla naziv="DomainObject.Predmet.OstaliListNazivFormatedOIB_1">
      <item>Lara Denona, OIB 82858650440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LAZO TATALOVIĆ  Novi Vinodolski</izvorni_sadrzaj>
    <derivirana_varijabla naziv="DomainObject.Predmet.ProtustrankaIDrugi_1">LAZO TATALOVIĆ  Novi Vinodolski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LAZO TATALOVIĆ  Novi Vinodolski, OIB 53865320681, Jamice 22, 51 250 Novi Vinodolski</izvorni_sadrzaj>
    <derivirana_varijabla naziv="DomainObject.Predmet.ProtustrankaIDrugiAdressOIB_1">LAZO TATALOVIĆ  Novi Vinodolski, OIB 53865320681, Jamice 22, 51 250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LAZO TATALOVIĆ  Novi Vinodolski</item>
      <item>Lara Denona</item>
    </izvorni_sadrzaj>
    <derivirana_varijabla naziv="DomainObject.Predmet.SudioniciListNaziv_1">
      <item>FINA  Rijeka</item>
      <item>LAZO TATALOVIĆ  Novi Vinodolski</item>
      <item>Lara Denona</item>
    </derivirana_varijabla>
  </DomainObject.Predmet.SudioniciListNaziv>
  <DomainObject.Predmet.SudioniciListAdressOIB>
    <izvorni_sadrzaj>
      <item>FINA  Rijeka, OIB 85821130368, Frana Kurelca 8,51 000 Rijeka</item>
      <item>LAZO TATALOVIĆ  Novi Vinodolski, OIB 53865320681, Jamice 22,51 250 Novi Vinodolski</item>
      <item>Lara Denona, OIB 82858650440, Dolac 9,51000 Rijeka</item>
    </izvorni_sadrzaj>
    <derivirana_varijabla naziv="DomainObject.Predmet.SudioniciListAdressOIB_1">
      <item>FINA  Rijeka, OIB 85821130368, Frana Kurelca 8,51 000 Rijeka</item>
      <item>LAZO TATALOVIĆ  Novi Vinodolski, OIB 53865320681, Jamice 22,51 250 Novi Vinodolski</item>
      <item>Lara Denona, OIB 82858650440, Dolac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53865320681</item>
      <item>, OIB 82858650440</item>
    </izvorni_sadrzaj>
    <derivirana_varijabla naziv="DomainObject.Predmet.SudioniciListNazivOIB_1">
      <item>, OIB 85821130368</item>
      <item>, OIB 53865320681</item>
      <item>, OIB 82858650440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F0AB1B-B70F-4F69-B407-198118862E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3038</properties:Characters>
  <properties:Lines>65</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2018-05-04T08:16:00Z</dcterms:created>
  <dc:creator>Danijela Fumić</dc:creator>
  <cp:lastModifiedBy>Danijela Fumić</cp:lastModifiedBy>
  <cp:lastPrinted>2018-05-04T07:46:00Z</cp:lastPrinted>
  <dcterms:modified xmlns:xsi="http://www.w3.org/2001/XMLSchema-instance" xsi:type="dcterms:W3CDTF">2018-05-04T08:18:00Z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(345 13  nagrada st. upr..docx)</vt:lpwstr>
  </prop:property>
  <prop:property name="CC_coloring" pid="4" fmtid="{D5CDD505-2E9C-101B-9397-08002B2CF9AE}">
    <vt:bool>false</vt:bool>
  </prop:property>
  <prop:property name="BrojStranica" pid="5" fmtid="{D5CDD505-2E9C-101B-9397-08002B2CF9AE}">
    <vt:i4>2</vt:i4>
  </prop:property>
</prop:Properties>
</file>