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1683" w14:paraId="21f1683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AB2913">
        <w:t>809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AB2913">
        <w:t>REDIVIVA d.o.o., OIB: 85817732994</w:t>
      </w:r>
      <w:r w:rsidR="00542933">
        <w:t>,</w:t>
      </w:r>
      <w:r w:rsidR="007476B6">
        <w:t xml:space="preserve"> </w:t>
      </w:r>
      <w:r w:rsidR="00AB2913">
        <w:t xml:space="preserve">MBS: 060185035, Split, A. Starčevića 3,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AB2913" w:rsidRPr="00AB2913">
        <w:t xml:space="preserve">REDIVIVA d.o.o., OIB: 85817732994, MBS: 060185035, Split, A. Starčevića 3, </w:t>
      </w:r>
      <w:r w:rsidR="00DD3385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AB2913">
        <w:t xml:space="preserve"> 1185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AB2913">
        <w:t>5.837.270,29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AB2913">
        <w:t>ju</w:t>
      </w:r>
      <w:r>
        <w:t xml:space="preserve"> se </w:t>
      </w:r>
      <w:r w:rsidR="00D36A52">
        <w:t>o</w:t>
      </w:r>
      <w:r w:rsidR="00BA4DDF">
        <w:t>vlašten</w:t>
      </w:r>
      <w:r w:rsidR="00AB2913">
        <w:t>e osobe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AB2913">
        <w:t>3. ST-1809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AB2913">
        <w:t>e</w:t>
      </w:r>
      <w:r w:rsidR="003D3A71">
        <w:t xml:space="preserve"> ovlašten</w:t>
      </w:r>
      <w:r w:rsidR="00AB2913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AB2913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0CA0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0237"/>
    <w:rsid w:val="00943E29"/>
    <w:rsid w:val="00961651"/>
    <w:rsid w:val="00982374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4FC4"/>
    <w:rsid w:val="00D35C36"/>
    <w:rsid w:val="00D36A52"/>
    <w:rsid w:val="00D41B73"/>
    <w:rsid w:val="00D41F11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F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F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F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F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4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F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F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F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F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1809</izvorni_sadrzaj>
    <derivirana_varijabla naziv="DomainObject.Predmet.Broj_1">1809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St-1809/2015</izvorni_sadrzaj>
    <derivirana_varijabla naziv="DomainObject.Predmet.OznakaBroj_1">St-1809/2015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REDIVIVA d.o.o. za prijevoz, vađenje ruda i kamena</izvorni_sadrzaj>
    <derivirana_varijabla naziv="DomainObject.Predmet.ProtustrankaFormated_1">  REDIVIVA d.o.o. za prijevoz, vađenje ruda i kamena</derivirana_varijabla>
  </DomainObject.Predmet.ProtustrankaFormated>
  <DomainObject.Predmet.ProtustrankaFormatedOIB>
    <izvorni_sadrzaj>  REDIVIVA d.o.o. za prijevoz, vađenje ruda i kamena, OIB 85817732994</izvorni_sadrzaj>
    <derivirana_varijabla naziv="DomainObject.Predmet.ProtustrankaFormatedOIB_1">  REDIVIVA d.o.o. za prijevoz, vađenje ruda i kamena, OIB 85817732994</derivirana_varijabla>
  </DomainObject.Predmet.ProtustrankaFormatedOIB>
  <DomainObject.Predmet.ProtustrankaFormatedWithAdress>
    <izvorni_sadrzaj> REDIVIVA d.o.o. za prijevoz, vađenje ruda i kamena, A. Starčevića 3, 21000 Split</izvorni_sadrzaj>
    <derivirana_varijabla naziv="DomainObject.Predmet.ProtustrankaFormatedWithAdress_1"> REDIVIVA d.o.o. za prijevoz, vađenje ruda i kamena, A. Starčevića 3, 21000 Split</derivirana_varijabla>
  </DomainObject.Predmet.ProtustrankaFormatedWithAdress>
  <DomainObject.Predmet.ProtustrankaFormatedWithAdressOIB>
    <izvorni_sadrzaj> REDIVIVA d.o.o. za prijevoz, vađenje ruda i kamena, OIB 85817732994, A. Starčevića 3, 21000 Split</izvorni_sadrzaj>
    <derivirana_varijabla naziv="DomainObject.Predmet.ProtustrankaFormatedWithAdressOIB_1"> REDIVIVA d.o.o. za prijevoz, vađenje ruda i kamena, OIB 85817732994, A. Starčevića 3, 21000 Split</derivirana_varijabla>
  </DomainObject.Predmet.ProtustrankaFormatedWithAdressOIB>
  <DomainObject.Predmet.ProtustrankaWithAdress>
    <izvorni_sadrzaj>REDIVIVA d.o.o. za prijevoz, vađenje ruda i kamena A. Starčevića 3, 21000 Split</izvorni_sadrzaj>
    <derivirana_varijabla naziv="DomainObject.Predmet.ProtustrankaWithAdress_1">REDIVIVA d.o.o. za prijevoz, vađenje ruda i kamena A. Starčevića 3, 21000 Split</derivirana_varijabla>
  </DomainObject.Predmet.ProtustrankaWithAdress>
  <DomainObject.Predmet.ProtustrankaWithAdressOIB>
    <izvorni_sadrzaj>REDIVIVA d.o.o. za prijevoz, vađenje ruda i kamena, OIB 85817732994, A. Starčevića 3, 21000 Split</izvorni_sadrzaj>
    <derivirana_varijabla naziv="DomainObject.Predmet.ProtustrankaWithAdressOIB_1">REDIVIVA d.o.o. za prijevoz, vađenje ruda i kamena, OIB 85817732994, A. Starčevića 3, 21000 Split</derivirana_varijabla>
  </DomainObject.Predmet.ProtustrankaWithAdressOIB>
  <DomainObject.Predmet.ProtustrankaNazivFormated>
    <izvorni_sadrzaj>REDIVIVA d.o.o. za prijevoz, vađenje ruda i kamena</izvorni_sadrzaj>
    <derivirana_varijabla naziv="DomainObject.Predmet.ProtustrankaNazivFormated_1">REDIVIVA d.o.o. za prijevoz, vađenje ruda i kamena</derivirana_varijabla>
  </DomainObject.Predmet.ProtustrankaNazivFormated>
  <DomainObject.Predmet.ProtustrankaNazivFormatedOIB>
    <izvorni_sadrzaj>REDIVIVA d.o.o. za prijevoz, vađenje ruda i kamena, OIB 85817732994</izvorni_sadrzaj>
    <derivirana_varijabla naziv="DomainObject.Predmet.ProtustrankaNazivFormatedOIB_1">REDIVIVA d.o.o. za prijevoz, vađenje ruda i kamena, OIB 85817732994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5837270.29</izvorni_sadrzaj>
    <derivirana_varijabla naziv="DomainObject.Predmet.TrenutnaVrijednost_1">5837270.29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REDIVIVA d.o.o. za prijevoz, vađenje ruda i kamena</item>
    </izvorni_sadrzaj>
    <derivirana_varijabla naziv="DomainObject.Predmet.ProtuStrankaListFormated_1">
      <item>REDIVIVA d.o.o. za prijevoz, vađenje ruda i kamena</item>
    </derivirana_varijabla>
  </DomainObject.Predmet.ProtuStrankaListFormated>
  <DomainObject.Predmet.ProtuStrankaListFormatedOIB>
    <izvorni_sadrzaj>
      <item>REDIVIVA d.o.o. za prijevoz, vađenje ruda i kamena, OIB 85817732994</item>
    </izvorni_sadrzaj>
    <derivirana_varijabla naziv="DomainObject.Predmet.ProtuStrankaListFormatedOIB_1">
      <item>REDIVIVA d.o.o. za prijevoz, vađenje ruda i kamena, OIB 85817732994</item>
    </derivirana_varijabla>
  </DomainObject.Predmet.ProtuStrankaListFormatedOIB>
  <DomainObject.Predmet.ProtuStrankaListFormatedWithAdress>
    <izvorni_sadrzaj>
      <item>REDIVIVA d.o.o. za prijevoz, vađenje ruda i kamena, A. Starčevića 3, 21000 Split</item>
    </izvorni_sadrzaj>
    <derivirana_varijabla naziv="DomainObject.Predmet.ProtuStrankaListFormatedWithAdress_1">
      <item>REDIVIVA d.o.o. za prijevoz, vađenje ruda i kamena, A. Starčevića 3, 21000 Split</item>
    </derivirana_varijabla>
  </DomainObject.Predmet.ProtuStrankaListFormatedWithAdress>
  <DomainObject.Predmet.ProtuStrankaListFormatedWithAdressOIB>
    <izvorni_sadrzaj>
      <item>REDIVIVA d.o.o. za prijevoz, vađenje ruda i kamena, OIB 85817732994, A. Starčevića 3, 21000 Split</item>
    </izvorni_sadrzaj>
    <derivirana_varijabla naziv="DomainObject.Predmet.ProtuStrankaListFormatedWithAdressOIB_1">
      <item>REDIVIVA d.o.o. za prijevoz, vađenje ruda i kamena, OIB 85817732994, A. Starčevića 3, 21000 Split</item>
    </derivirana_varijabla>
  </DomainObject.Predmet.ProtuStrankaListFormatedWithAdressOIB>
  <DomainObject.Predmet.ProtuStrankaListNazivFormated>
    <izvorni_sadrzaj>
      <item>REDIVIVA d.o.o. za prijevoz, vađenje ruda i kamena</item>
    </izvorni_sadrzaj>
    <derivirana_varijabla naziv="DomainObject.Predmet.ProtuStrankaListNazivFormated_1">
      <item>REDIVIVA d.o.o. za prijevoz, vađenje ruda i kamena</item>
    </derivirana_varijabla>
  </DomainObject.Predmet.ProtuStrankaListNazivFormated>
  <DomainObject.Predmet.ProtuStrankaListNazivFormatedOIB>
    <izvorni_sadrzaj>
      <item>REDIVIVA d.o.o. za prijevoz, vađenje ruda i kamena, OIB 85817732994</item>
    </izvorni_sadrzaj>
    <derivirana_varijabla naziv="DomainObject.Predmet.ProtuStrankaListNazivFormatedOIB_1">
      <item>REDIVIVA d.o.o. za prijevoz, vađenje ruda i kamena, OIB 85817732994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REDIVIVA d.o.o. za prijevoz, vađenje ruda i kamena</izvorni_sadrzaj>
    <derivirana_varijabla naziv="DomainObject.Predmet.ProtustrankaIDrugi_1">REDIVIVA d.o.o. za prijevoz, vađenje ruda i kamena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REDIVIVA d.o.o. za prijevoz, vađenje ruda i kamena, OIB 85817732994, A. Starčevića 3, 21000 Split</izvorni_sadrzaj>
    <derivirana_varijabla naziv="DomainObject.Predmet.ProtustrankaIDrugiAdressOIB_1">REDIVIVA d.o.o. za prijevoz, vađenje ruda i kamena, OIB 85817732994, A. Starčevića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REDIVIVA d.o.o. za prijevoz, vađenje ruda i kamena</item>
      <item>FINANCIJSKA AGENCIJA, RC SPLIT</item>
    </izvorni_sadrzaj>
    <derivirana_varijabla naziv="DomainObject.Predmet.SudioniciListNaziv_1">
      <item>REDIVIVA d.o.o. za prijevoz, vađenje ruda i kamena</item>
      <item>FINANCIJSKA AGENCIJA, RC SPLIT</item>
    </derivirana_varijabla>
  </DomainObject.Predmet.SudioniciListNaziv>
  <DomainObject.Predmet.SudioniciListAdressOIB>
    <izvorni_sadrzaj>
      <item>REDIVIVA d.o.o. za prijevoz, vađenje ruda i kamena, OIB 85817732994, A. Starčevića 3,21000 Split</item>
      <item>FINANCIJSKA AGENCIJA, RC SPLIT, OIB 85821130368, Mažuranićevo šetalište 24b,21000 Split</item>
    </izvorni_sadrzaj>
    <derivirana_varijabla naziv="DomainObject.Predmet.SudioniciListAdressOIB_1">
      <item>REDIVIVA d.o.o. za prijevoz, vađenje ruda i kamena, OIB 85817732994, A. Starčevića 3,21000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85817732994</item>
      <item>, OIB 85821130368</item>
    </izvorni_sadrzaj>
    <derivirana_varijabla naziv="DomainObject.Predmet.SudioniciListNazivOIB_1">
      <item>, OIB 85817732994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2016-01-18T08:20:00Z</dcterms:created>
  <dc:creator>Lari Glavaš</dc:creator>
  <cp:lastModifiedBy>Lari Glavaš</cp:lastModifiedBy>
  <cp:lastPrinted>2016-01-18T08:19:00Z</cp:lastPrinted>
  <dcterms:modified xmlns:xsi="http://www.w3.org/2001/XMLSchema-instance" xsi:type="dcterms:W3CDTF">2016-01-18T08:20:00Z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