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a9ad" w14:paraId="6c6a9ad" w:rsidRDefault="000513E4" w:rsidP="00EA0BE8" w:rsidR="00EA0B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E83" w:rsidP="00EA0BE8" w:rsidR="00832E83" w:rsidRPr="00C9148A">
      <w:pPr>
        <w:pStyle w:val="Tijeloteksta"/>
        <w:jc w:val="both"/>
        <w:outlineLvl w:val="0"/>
        <w:rPr>
          <w:b/>
        </w:rPr>
      </w:pPr>
      <w:r w:rsidRPr="00C9148A">
        <w:rPr>
          <w:b/>
          <w:sz w:val="24"/>
        </w:rPr>
        <w:tab/>
      </w:r>
      <w:r w:rsidRPr="00C9148A">
        <w:rPr>
          <w:b/>
        </w:rPr>
        <w:t xml:space="preserve">                                                                                                                        </w:t>
      </w:r>
    </w:p>
    <w:p w:rsidRDefault="00EA0BE8" w:rsidP="00832E83" w:rsidR="00832E83" w:rsidRPr="00C9148A">
      <w:r>
        <w:t xml:space="preserve">   </w:t>
      </w:r>
      <w:r w:rsidR="00E776B4" w:rsidRPr="00C9148A">
        <w:t xml:space="preserve"> Republika Hrvatska </w:t>
      </w:r>
    </w:p>
    <w:p w:rsidRDefault="00E776B4" w:rsidP="00832E83" w:rsidR="00832E83" w:rsidRPr="00C9148A">
      <w:r w:rsidRPr="00C9148A">
        <w:t>Trgovački sud u Zagrebu</w:t>
      </w:r>
    </w:p>
    <w:p w:rsidRDefault="00E776B4" w:rsidP="00832E83" w:rsidR="00832E83" w:rsidRPr="00C9148A">
      <w:r w:rsidRPr="00C9148A">
        <w:t xml:space="preserve">  </w:t>
      </w:r>
      <w:r w:rsidR="00832E83" w:rsidRPr="00C9148A">
        <w:t xml:space="preserve">Zagreb, Amruševa 2/II                                                           </w:t>
      </w:r>
      <w:r w:rsidR="00EA7A7D" w:rsidRPr="00C9148A">
        <w:t xml:space="preserve">          </w:t>
      </w:r>
      <w:r w:rsidR="005A3531" w:rsidRPr="00C9148A">
        <w:t xml:space="preserve">      </w:t>
      </w:r>
      <w:r w:rsidR="00C9148A" w:rsidRPr="00C9148A">
        <w:t xml:space="preserve">     </w:t>
      </w:r>
      <w:r w:rsidR="00EA7A7D" w:rsidRPr="00C9148A">
        <w:t xml:space="preserve"> 66</w:t>
      </w:r>
      <w:r w:rsidR="00832E83" w:rsidRPr="00C9148A">
        <w:t xml:space="preserve"> St-</w:t>
      </w:r>
      <w:r w:rsidR="005A3531" w:rsidRPr="00C9148A">
        <w:t>2</w:t>
      </w:r>
      <w:r w:rsidR="00C9148A" w:rsidRPr="00C9148A">
        <w:t>4</w:t>
      </w:r>
      <w:r w:rsidR="00C9148A">
        <w:t>2</w:t>
      </w:r>
      <w:r w:rsidR="00832E83" w:rsidRPr="00C9148A">
        <w:t>/</w:t>
      </w:r>
      <w:r w:rsidR="00EA7A7D" w:rsidRPr="00C9148A">
        <w:t>1</w:t>
      </w:r>
      <w:r w:rsidR="00C9148A" w:rsidRPr="00C9148A">
        <w:t>4</w:t>
      </w:r>
    </w:p>
    <w:p w:rsidRDefault="00E776B4" w:rsidP="00832E83" w:rsidR="00E776B4" w:rsidRPr="00C9148A"/>
    <w:p w:rsidRDefault="00E776B4" w:rsidP="007B2235" w:rsidR="00E776B4" w:rsidRPr="00C9148A"/>
    <w:p w:rsidRDefault="00E776B4" w:rsidP="007B2235" w:rsidR="00E776B4" w:rsidRPr="00C9148A">
      <w:pPr>
        <w:jc w:val="center"/>
      </w:pPr>
      <w:r w:rsidRPr="00C9148A">
        <w:t>R E P U B L I K A   H R V A T S K A</w:t>
      </w:r>
    </w:p>
    <w:p w:rsidRDefault="00E32B1E" w:rsidP="00832E83" w:rsidR="00E32B1E" w:rsidRPr="00C9148A"/>
    <w:p w:rsidRDefault="00832E83" w:rsidP="00832E83" w:rsidR="00832E83" w:rsidRPr="00C9148A">
      <w:pPr>
        <w:jc w:val="center"/>
      </w:pPr>
      <w:r w:rsidRPr="00C9148A">
        <w:t>R J E Š E N</w:t>
      </w:r>
      <w:r w:rsidR="00EA0BE8">
        <w:t xml:space="preserve"> </w:t>
      </w:r>
      <w:r w:rsidRPr="00C9148A">
        <w:t xml:space="preserve">J E  </w:t>
      </w:r>
    </w:p>
    <w:p w:rsidRDefault="00832E83" w:rsidP="00832E83" w:rsidR="00832E83"/>
    <w:p w:rsidRDefault="00EA0BE8" w:rsidP="00832E83" w:rsidR="00EA0BE8" w:rsidRPr="00C9148A"/>
    <w:p w:rsidRDefault="007005B0" w:rsidP="00764F45" w:rsidR="00764F45" w:rsidRPr="00C9148A">
      <w:pPr>
        <w:ind w:firstLine="720"/>
        <w:jc w:val="both"/>
      </w:pPr>
      <w:r w:rsidRPr="00C9148A">
        <w:t>Trgovački sud u Zagrebu po sucu pojedincu Mislavu Kolakušiću, kao stečajnom sucu u stečajnom postupku nad dužnikom</w:t>
      </w:r>
      <w:r w:rsidR="00A8575A" w:rsidRPr="00A8575A">
        <w:t xml:space="preserve"> </w:t>
      </w:r>
      <w:r w:rsidR="00A8575A">
        <w:t xml:space="preserve"> </w:t>
      </w:r>
      <w:r w:rsidR="00A8575A" w:rsidRPr="00A8575A">
        <w:t>DELTA NEKRETNINE d.o.o. za poslovanje nekretninama u stečaju, Zagreb, III Pile 29, MBS:080526108, OIB:81317357717</w:t>
      </w:r>
      <w:r w:rsidR="00764F45" w:rsidRPr="00C9148A">
        <w:t xml:space="preserve">, </w:t>
      </w:r>
      <w:r w:rsidR="00EA0BE8">
        <w:t>11</w:t>
      </w:r>
      <w:r w:rsidR="00764F45" w:rsidRPr="00C9148A">
        <w:t xml:space="preserve">. </w:t>
      </w:r>
      <w:r w:rsidR="00A8575A">
        <w:t>veljače</w:t>
      </w:r>
      <w:r w:rsidR="00764F45" w:rsidRPr="00C9148A">
        <w:t xml:space="preserve"> 201</w:t>
      </w:r>
      <w:r w:rsidR="00A8575A">
        <w:t>6</w:t>
      </w:r>
      <w:r w:rsidR="00764F45" w:rsidRPr="00C9148A">
        <w:t>.</w:t>
      </w:r>
    </w:p>
    <w:p w:rsidRDefault="00144B88" w:rsidP="00764F45" w:rsidR="00144B88" w:rsidRPr="00C9148A">
      <w:pPr>
        <w:ind w:firstLine="720"/>
        <w:jc w:val="both"/>
        <w:rPr>
          <w:b/>
        </w:rPr>
      </w:pPr>
    </w:p>
    <w:p w:rsidRDefault="00832E83" w:rsidP="00832E83" w:rsidR="00832E83" w:rsidRPr="00C9148A">
      <w:pPr>
        <w:jc w:val="center"/>
      </w:pPr>
      <w:r w:rsidRPr="00C9148A">
        <w:t>r i j e š i o    j e</w:t>
      </w:r>
    </w:p>
    <w:p w:rsidRDefault="00832E83" w:rsidP="00832E83" w:rsidR="00832E83">
      <w:pPr>
        <w:jc w:val="both"/>
      </w:pPr>
    </w:p>
    <w:p w:rsidRDefault="00EA0BE8" w:rsidP="00832E83" w:rsidR="00EA0BE8" w:rsidRPr="00C9148A">
      <w:pPr>
        <w:jc w:val="both"/>
      </w:pPr>
    </w:p>
    <w:p w:rsidRDefault="00832E83" w:rsidP="00B776DC" w:rsidR="00832E83" w:rsidRPr="00C9148A">
      <w:pPr>
        <w:jc w:val="both"/>
      </w:pPr>
      <w:r w:rsidRPr="00C9148A">
        <w:t xml:space="preserve">I   </w:t>
      </w:r>
      <w:r w:rsidR="00431F57" w:rsidRPr="00C9148A">
        <w:tab/>
      </w:r>
      <w:r w:rsidRPr="00C9148A">
        <w:t>Određuje se prodaja u stečajnom postupku nekretnina u vlasništvu stečajnog</w:t>
      </w:r>
      <w:r w:rsidR="00E073F8" w:rsidRPr="00C9148A">
        <w:t xml:space="preserve"> </w:t>
      </w:r>
      <w:r w:rsidRPr="00C9148A">
        <w:t xml:space="preserve">dužnika </w:t>
      </w:r>
      <w:r w:rsidR="00A8575A" w:rsidRPr="00A8575A">
        <w:t>DELTA NEKRETNINE d.o.o. za poslovanje nekretninama u stečaju, Zagreb, III Pile 29, MBS:080526108, OIB:81317357717</w:t>
      </w:r>
      <w:r w:rsidR="00A8575A">
        <w:t xml:space="preserve"> </w:t>
      </w:r>
      <w:r w:rsidRPr="00C9148A">
        <w:t>uz odgovarajuću primjenu pravila o ovrsi na nekretninama i to:</w:t>
      </w:r>
    </w:p>
    <w:p w:rsidRDefault="00B176D9" w:rsidP="00F4014F" w:rsidR="00B176D9">
      <w:pPr>
        <w:ind w:firstLine="720"/>
        <w:jc w:val="both"/>
      </w:pPr>
      <w:r>
        <w:t>1.</w:t>
      </w:r>
      <w:r>
        <w:tab/>
      </w:r>
      <w:r w:rsidR="00F4014F" w:rsidRPr="00F4014F">
        <w:t>zk.ul. 3235,</w:t>
      </w:r>
      <w:r w:rsidRPr="00B176D9">
        <w:t xml:space="preserve"> k.č.br. 1435 k.o.</w:t>
      </w:r>
      <w:r>
        <w:t xml:space="preserve"> 9996</w:t>
      </w:r>
      <w:r w:rsidRPr="00B176D9">
        <w:t xml:space="preserve"> Blato Novo</w:t>
      </w:r>
      <w:r>
        <w:t>,</w:t>
      </w:r>
      <w:r w:rsidR="00F4014F">
        <w:t xml:space="preserve"> KUĆA</w:t>
      </w:r>
      <w:r w:rsidR="00997C9D">
        <w:t xml:space="preserve"> BR 22A I ZGRADA </w:t>
      </w:r>
      <w:r w:rsidR="00F4014F">
        <w:t xml:space="preserve"> </w:t>
      </w:r>
      <w:r w:rsidR="00997C9D">
        <w:t>POVRŠINE 118ČM I DVORIŠTE U POVRŠINI 831 ČM</w:t>
      </w:r>
      <w:r w:rsidR="00F4014F">
        <w:t>,  u</w:t>
      </w:r>
      <w:r w:rsidR="00997C9D">
        <w:t xml:space="preserve"> ukupnoj</w:t>
      </w:r>
      <w:r w:rsidR="00F4014F">
        <w:t xml:space="preserve"> površini 949 m2</w:t>
      </w:r>
      <w:r w:rsidR="00997C9D">
        <w:t>,</w:t>
      </w:r>
      <w:r w:rsidR="00F4014F">
        <w:t xml:space="preserve"> za koju nekretninu je upisano založno pravo na listu C u korist Republika Hrvatska, Ministarstvo financija, Porezna uprava, PU Zagreb, pod Z-48835/09</w:t>
      </w:r>
      <w:r>
        <w:t>,</w:t>
      </w:r>
      <w:r w:rsidR="00F4014F">
        <w:t xml:space="preserve"> upisano kod Zemljišno knjižnog odjela </w:t>
      </w:r>
      <w:r>
        <w:t>Novi Zagreb, Općinskog suda u Novom Zagrebu,</w:t>
      </w:r>
    </w:p>
    <w:p w:rsidRDefault="00B176D9" w:rsidP="00F4014F" w:rsidR="00F4014F">
      <w:pPr>
        <w:ind w:firstLine="720"/>
        <w:jc w:val="both"/>
      </w:pPr>
      <w:r>
        <w:t>2.</w:t>
      </w:r>
      <w:r>
        <w:tab/>
      </w:r>
      <w:r w:rsidRPr="00B176D9">
        <w:t>zk.ul. 169, k.č.br. 617</w:t>
      </w:r>
      <w:r>
        <w:t>, 618/1 i 618/2</w:t>
      </w:r>
      <w:r w:rsidRPr="00B176D9">
        <w:t xml:space="preserve"> k.o. 331449 Buševec, KUĆA, DVORIŠTE I ORANICA GMANJE U SELU, </w:t>
      </w:r>
      <w:r w:rsidR="00997C9D">
        <w:t>ORANICA GMAJE</w:t>
      </w:r>
      <w:r w:rsidRPr="00B176D9">
        <w:t xml:space="preserve"> u </w:t>
      </w:r>
      <w:r w:rsidR="00997C9D">
        <w:t xml:space="preserve">ukupnoj </w:t>
      </w:r>
      <w:r w:rsidRPr="00B176D9">
        <w:t xml:space="preserve">površini 1485 </w:t>
      </w:r>
      <w:r>
        <w:t>čhv</w:t>
      </w:r>
      <w:r w:rsidR="00997C9D">
        <w:t>,</w:t>
      </w:r>
      <w:r w:rsidRPr="00B176D9">
        <w:t xml:space="preserve"> za koju nekretninu je upisano založno pravo na listu C u korist Mađer Josip, OIB:81760014433, Zagreb, Remetinečki Gaj 27 A pod Z-1038/11 i Republika Hrvatska, Minista</w:t>
      </w:r>
      <w:r>
        <w:t xml:space="preserve">rstvo financija pod Z-2223/2014, upisano kod Zemljišno knjižnog odjela Velika Gorica, </w:t>
      </w:r>
      <w:r w:rsidRPr="00B176D9">
        <w:t>Općinskog suda u Velikoj Gorici</w:t>
      </w:r>
      <w:r>
        <w:t>,</w:t>
      </w:r>
    </w:p>
    <w:p w:rsidRDefault="00F4014F" w:rsidP="00B176D9" w:rsidR="00F4014F">
      <w:pPr>
        <w:ind w:firstLine="720"/>
        <w:jc w:val="both"/>
      </w:pPr>
      <w:r>
        <w:t>3.</w:t>
      </w:r>
      <w:r w:rsidR="00B176D9" w:rsidRPr="00B176D9">
        <w:t xml:space="preserve"> </w:t>
      </w:r>
      <w:r w:rsidR="00A17861">
        <w:tab/>
      </w:r>
      <w:r w:rsidR="00B176D9" w:rsidRPr="00B176D9">
        <w:t>zk.ul. 12</w:t>
      </w:r>
      <w:r w:rsidR="00B176D9">
        <w:t>,</w:t>
      </w:r>
      <w:r w:rsidR="00B176D9" w:rsidRPr="00B176D9">
        <w:t xml:space="preserve"> zk.č.br.</w:t>
      </w:r>
      <w:r w:rsidR="00997C9D">
        <w:t xml:space="preserve"> </w:t>
      </w:r>
      <w:r w:rsidR="00B176D9" w:rsidRPr="00B176D9">
        <w:t xml:space="preserve">516/3, k.o. </w:t>
      </w:r>
      <w:r w:rsidR="00997C9D" w:rsidRPr="00997C9D">
        <w:t>331449</w:t>
      </w:r>
      <w:r w:rsidR="00997C9D">
        <w:t xml:space="preserve"> </w:t>
      </w:r>
      <w:r w:rsidR="00B176D9" w:rsidRPr="00B176D9">
        <w:t>Buševec</w:t>
      </w:r>
      <w:r w:rsidR="00997C9D">
        <w:t>, LAZINA</w:t>
      </w:r>
      <w:r w:rsidR="00B176D9">
        <w:t xml:space="preserve"> </w:t>
      </w:r>
      <w:r>
        <w:t>ORANICA LAZINA,</w:t>
      </w:r>
      <w:r w:rsidR="00B176D9">
        <w:t xml:space="preserve"> </w:t>
      </w:r>
      <w:r>
        <w:t>u površini 1</w:t>
      </w:r>
      <w:r w:rsidR="00997C9D">
        <w:t>.</w:t>
      </w:r>
      <w:r>
        <w:t xml:space="preserve">195 </w:t>
      </w:r>
      <w:r w:rsidR="00997C9D">
        <w:t>čhv</w:t>
      </w:r>
      <w:r>
        <w:t xml:space="preserve"> za koju nekretninu je upisano založno pravo na listu C u korist Mađer Josip, OIB:81760014433, Zagreb, Remetinečki Gaj 27 A pod Z-1038/11 i Republika Hrvatska, Minista</w:t>
      </w:r>
      <w:r w:rsidR="00B176D9">
        <w:t xml:space="preserve">rstvo financija pod Z-2223/2014, </w:t>
      </w:r>
      <w:r w:rsidR="00B176D9" w:rsidRPr="00B176D9">
        <w:t>upisano kod Zemljišno knjižnog odjela Velika Gorica, Općinskog suda u Velikoj Gorici,</w:t>
      </w:r>
    </w:p>
    <w:p w:rsidRDefault="00F4014F" w:rsidP="00997C9D" w:rsidR="00F4014F">
      <w:pPr>
        <w:ind w:firstLine="720"/>
        <w:jc w:val="both"/>
      </w:pPr>
      <w:r>
        <w:t>4.</w:t>
      </w:r>
      <w:r w:rsidR="00997C9D" w:rsidRPr="00997C9D">
        <w:t xml:space="preserve"> </w:t>
      </w:r>
      <w:r w:rsidR="00A17861">
        <w:tab/>
      </w:r>
      <w:r w:rsidR="00997C9D" w:rsidRPr="00997C9D">
        <w:t>zk.ul. 532</w:t>
      </w:r>
      <w:r w:rsidR="00997C9D">
        <w:t xml:space="preserve">, </w:t>
      </w:r>
      <w:r w:rsidR="00997C9D" w:rsidRPr="00997C9D">
        <w:t>zk.č.br. 517/1, k.o. 331449</w:t>
      </w:r>
      <w:r w:rsidR="00997C9D">
        <w:t xml:space="preserve"> </w:t>
      </w:r>
      <w:r w:rsidR="00997C9D" w:rsidRPr="00997C9D">
        <w:t>Buševec, ORANICA LAZINA U SELU,</w:t>
      </w:r>
      <w:r w:rsidR="00997C9D">
        <w:t xml:space="preserve"> </w:t>
      </w:r>
      <w:r w:rsidR="00997C9D" w:rsidRPr="00997C9D">
        <w:t xml:space="preserve">u </w:t>
      </w:r>
      <w:r w:rsidR="00997C9D">
        <w:t xml:space="preserve">ukupnoj </w:t>
      </w:r>
      <w:r w:rsidR="00997C9D" w:rsidRPr="00997C9D">
        <w:t>površini 908 m2, za koju nekretninu je upisano založno pravo na listu C u korist Mađer Josip, OIB:81760014433, Zagreb, Remetinečki Gaj 27 A pod Z-1038/11 i Republika Hrvatska, Ministarstvo financija pod Z-2223/2014</w:t>
      </w:r>
      <w:r w:rsidR="00D01F93">
        <w:t>,</w:t>
      </w:r>
      <w:r w:rsidR="00997C9D" w:rsidRPr="00997C9D">
        <w:t xml:space="preserve"> upisano kod Zemljišno knjižnog odjela Velika Gorica, Općinskog suda u Velikoj Gorici,</w:t>
      </w:r>
      <w:r>
        <w:t xml:space="preserve"> </w:t>
      </w:r>
    </w:p>
    <w:p w:rsidRDefault="00F4014F" w:rsidP="00D01F93" w:rsidR="00D01F93">
      <w:pPr>
        <w:ind w:firstLine="720"/>
        <w:jc w:val="both"/>
      </w:pPr>
      <w:r>
        <w:lastRenderedPageBreak/>
        <w:t>5.</w:t>
      </w:r>
      <w:r w:rsidR="00D01F93" w:rsidRPr="00D01F93">
        <w:t xml:space="preserve"> </w:t>
      </w:r>
      <w:r w:rsidR="00A17861">
        <w:tab/>
      </w:r>
      <w:r w:rsidR="00D01F93" w:rsidRPr="00D01F93">
        <w:t>zk.ul. 532, zk.č.br. 517/1</w:t>
      </w:r>
      <w:r w:rsidR="00D01F93">
        <w:t>2</w:t>
      </w:r>
      <w:r w:rsidR="00D01F93" w:rsidRPr="00D01F93">
        <w:t xml:space="preserve"> k.o. 331449 Buševec, ORANICA </w:t>
      </w:r>
      <w:r w:rsidR="00D01F93">
        <w:t>ČRET</w:t>
      </w:r>
      <w:r w:rsidR="00D01F93" w:rsidRPr="00D01F93">
        <w:t xml:space="preserve">, u ukupnoj površini </w:t>
      </w:r>
      <w:r w:rsidR="00D01F93">
        <w:t>3.870m2</w:t>
      </w:r>
      <w:r w:rsidR="00D01F93" w:rsidRPr="00D01F93">
        <w:t xml:space="preserve">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Gorici, </w:t>
      </w:r>
    </w:p>
    <w:p w:rsidRDefault="00F4014F" w:rsidP="00D01F93" w:rsidR="00F4014F">
      <w:pPr>
        <w:ind w:firstLine="720"/>
        <w:jc w:val="both"/>
      </w:pPr>
      <w:r>
        <w:t>6.</w:t>
      </w:r>
      <w:r w:rsidR="00D01F93" w:rsidRPr="00D01F93">
        <w:t xml:space="preserve"> </w:t>
      </w:r>
      <w:r w:rsidR="00A17861">
        <w:tab/>
      </w:r>
      <w:r w:rsidR="00D01F93" w:rsidRPr="00D01F93">
        <w:t>zk.ul. 289</w:t>
      </w:r>
      <w:r w:rsidR="00D01F93">
        <w:t>,</w:t>
      </w:r>
      <w:r w:rsidR="00D01F93" w:rsidRPr="00D01F93">
        <w:t xml:space="preserve"> zk.č.br. 568/4, k.o. 331449</w:t>
      </w:r>
      <w:r w:rsidR="00D01F93">
        <w:t xml:space="preserve"> </w:t>
      </w:r>
      <w:r w:rsidR="00D01F93" w:rsidRPr="00D01F93">
        <w:t xml:space="preserve">Buševec, </w:t>
      </w:r>
      <w:r w:rsidR="00D01F93">
        <w:t xml:space="preserve">KOLOSJEK </w:t>
      </w:r>
      <w:r w:rsidR="00D01F93" w:rsidRPr="00D01F93">
        <w:t>ORANICA KOLOSJEK,</w:t>
      </w:r>
      <w:r w:rsidR="00D01F93">
        <w:t xml:space="preserve"> u ukupnoj </w:t>
      </w:r>
      <w:r>
        <w:t>površini 1</w:t>
      </w:r>
      <w:r w:rsidR="00D01F93">
        <w:t>.</w:t>
      </w:r>
      <w:r>
        <w:t>047 m2, u suvlasničkom udjelu od 11/12 na kojoj nekretnini je pod C upisano pravo doživotnog uživanja za Katulić Tomo, Buševec, Kolodvorska 62 pod Z-651/73 po rješenju o nasljeđivanju od 11. 12. 1972.  i Republika Hrvatska, Ministar</w:t>
      </w:r>
      <w:r w:rsidR="00D7314B">
        <w:t xml:space="preserve">stvo financija pod Z-2223/2014, </w:t>
      </w:r>
      <w:r w:rsidR="00D7314B" w:rsidRPr="00D7314B">
        <w:t>upisano kod Zemljišno knjižnog odjela Velika Gorica, Općinskog suda u Velikoj Gorici,</w:t>
      </w:r>
    </w:p>
    <w:p w:rsidRDefault="00F4014F" w:rsidP="00D7314B" w:rsidR="00F4014F">
      <w:pPr>
        <w:ind w:firstLine="720"/>
        <w:jc w:val="both"/>
      </w:pPr>
      <w:r>
        <w:t>7.</w:t>
      </w:r>
      <w:r w:rsidR="00D7314B" w:rsidRPr="00D7314B">
        <w:t xml:space="preserve"> </w:t>
      </w:r>
      <w:r w:rsidR="00A17861">
        <w:tab/>
      </w:r>
      <w:r w:rsidR="00D7314B" w:rsidRPr="00D7314B">
        <w:t>zk.ul. 688</w:t>
      </w:r>
      <w:r w:rsidR="00D7314B">
        <w:t xml:space="preserve">, </w:t>
      </w:r>
      <w:r w:rsidR="00D7314B" w:rsidRPr="00D7314B">
        <w:t>zk.č.br. 619, k.o. 331449 Buševec,</w:t>
      </w:r>
      <w:r>
        <w:t xml:space="preserve"> ORANICA GMANJA, u površini 77 </w:t>
      </w:r>
      <w:r w:rsidR="006962A9">
        <w:t>čhv</w:t>
      </w:r>
      <w:r>
        <w:t xml:space="preserve"> ,</w:t>
      </w:r>
      <w:r w:rsidR="00D7314B">
        <w:t xml:space="preserve"> </w:t>
      </w:r>
      <w:r>
        <w:t>za koju nekretninu je upisano založno pravo na listu C u korist Mađer Josip, OIB:81760014433, Zagreb, Remetinečki Gaj 27 A pod Z-1038/11 i Republika Hrvatska, Minista</w:t>
      </w:r>
      <w:r w:rsidR="00D7314B">
        <w:t>rstvo financija pod Z-2223/2014,</w:t>
      </w:r>
      <w:r w:rsidR="00D7314B" w:rsidRPr="00D7314B">
        <w:t xml:space="preserve"> upisano kod Zemljišno knjižnog odjela Velika Gorica, Općinskog suda u Velikoj Gorici,</w:t>
      </w:r>
    </w:p>
    <w:p w:rsidRDefault="00F4014F" w:rsidP="006962A9" w:rsidR="00F4014F">
      <w:pPr>
        <w:ind w:firstLine="720"/>
        <w:jc w:val="both"/>
      </w:pPr>
      <w:r>
        <w:t>8.</w:t>
      </w:r>
      <w:r w:rsidR="006962A9" w:rsidRPr="006962A9">
        <w:t xml:space="preserve"> </w:t>
      </w:r>
      <w:r w:rsidR="00A17861">
        <w:tab/>
      </w:r>
      <w:r w:rsidR="006962A9" w:rsidRPr="006962A9">
        <w:t>zk.ul. 688, zk.č.br. 6</w:t>
      </w:r>
      <w:r w:rsidR="006962A9">
        <w:t>20</w:t>
      </w:r>
      <w:r w:rsidR="006962A9" w:rsidRPr="006962A9">
        <w:t>, k.o. 331449 Buševec, ORANICA GMANJA, u površini</w:t>
      </w:r>
      <w:r w:rsidR="006962A9">
        <w:t xml:space="preserve"> 160 čhv</w:t>
      </w:r>
      <w:r w:rsidR="006962A9" w:rsidRPr="006962A9">
        <w:t>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Gorici,</w:t>
      </w:r>
      <w:r>
        <w:t xml:space="preserve"> </w:t>
      </w:r>
    </w:p>
    <w:p w:rsidRDefault="00F4014F" w:rsidP="00F4014F" w:rsidR="00F4014F">
      <w:pPr>
        <w:ind w:firstLine="720"/>
        <w:jc w:val="both"/>
      </w:pPr>
      <w:r>
        <w:t xml:space="preserve">9. </w:t>
      </w:r>
      <w:r w:rsidR="00A17861">
        <w:tab/>
      </w:r>
      <w:r w:rsidR="006962A9" w:rsidRPr="006962A9">
        <w:t>zk.ul. 688, zk.č.br. 62</w:t>
      </w:r>
      <w:r w:rsidR="006962A9">
        <w:t>1</w:t>
      </w:r>
      <w:r w:rsidR="006962A9" w:rsidRPr="006962A9">
        <w:t>, k.o. 331449 Buševec, ORANICA GMANJA, u površini</w:t>
      </w:r>
      <w:r w:rsidR="006962A9">
        <w:t xml:space="preserve"> </w:t>
      </w:r>
      <w:r w:rsidR="006962A9" w:rsidRPr="006962A9">
        <w:t>1</w:t>
      </w:r>
      <w:r w:rsidR="006962A9">
        <w:t xml:space="preserve"> jutro 287 čhv</w:t>
      </w:r>
      <w:r w:rsidR="006962A9" w:rsidRPr="006962A9">
        <w:t>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Gorici,</w:t>
      </w:r>
    </w:p>
    <w:p w:rsidRDefault="00F4014F" w:rsidP="00A17861" w:rsidR="00F4014F">
      <w:pPr>
        <w:ind w:firstLine="720"/>
        <w:jc w:val="both"/>
      </w:pPr>
      <w:r>
        <w:t>10.</w:t>
      </w:r>
      <w:r w:rsidR="006962A9">
        <w:t xml:space="preserve"> </w:t>
      </w:r>
      <w:r w:rsidR="00A17861">
        <w:tab/>
      </w:r>
      <w:r w:rsidR="006962A9" w:rsidRPr="006962A9">
        <w:t>zk.ul. 2901</w:t>
      </w:r>
      <w:r w:rsidR="006962A9">
        <w:t xml:space="preserve">, </w:t>
      </w:r>
      <w:r w:rsidR="006962A9" w:rsidRPr="006962A9">
        <w:t>k.č</w:t>
      </w:r>
      <w:r w:rsidR="006962A9">
        <w:t>.</w:t>
      </w:r>
      <w:r w:rsidR="006962A9" w:rsidRPr="006962A9">
        <w:t xml:space="preserve"> 1255</w:t>
      </w:r>
      <w:r w:rsidR="006962A9">
        <w:t>,</w:t>
      </w:r>
      <w:r w:rsidR="006962A9" w:rsidRPr="006962A9">
        <w:t xml:space="preserve"> </w:t>
      </w:r>
      <w:r w:rsidR="006962A9">
        <w:t>k</w:t>
      </w:r>
      <w:r w:rsidR="006962A9" w:rsidRPr="006962A9">
        <w:t>.</w:t>
      </w:r>
      <w:r w:rsidR="006962A9">
        <w:t>o</w:t>
      </w:r>
      <w:r w:rsidR="006962A9" w:rsidRPr="006962A9">
        <w:t xml:space="preserve">. </w:t>
      </w:r>
      <w:r w:rsidR="00A17861">
        <w:t xml:space="preserve">325139 </w:t>
      </w:r>
      <w:r w:rsidR="006962A9" w:rsidRPr="006962A9">
        <w:t>Rakitje,</w:t>
      </w:r>
      <w:r>
        <w:t xml:space="preserve"> </w:t>
      </w:r>
      <w:r w:rsidR="00A17861">
        <w:t>ŠUMA KRČ PUT</w:t>
      </w:r>
      <w:r>
        <w:t xml:space="preserve"> u </w:t>
      </w:r>
      <w:r w:rsidR="00A17861">
        <w:t xml:space="preserve">ukupnoj </w:t>
      </w:r>
      <w:r>
        <w:t>površini 6</w:t>
      </w:r>
      <w:r w:rsidR="00A17861">
        <w:t>.</w:t>
      </w:r>
      <w:r>
        <w:t>545 m2</w:t>
      </w:r>
      <w:r w:rsidR="00A17861">
        <w:t>,</w:t>
      </w:r>
      <w:r>
        <w:t xml:space="preserve"> za koju nekretninu je na listu C upisano  pravo pod brojem Z-3996/09 i Z-2682/14 u korist Republika Hrvatska , Ministarstvo financija</w:t>
      </w:r>
      <w:r w:rsidR="00A17861">
        <w:t xml:space="preserve">, upisano kod </w:t>
      </w:r>
      <w:r w:rsidR="00A17861" w:rsidRPr="00A17861">
        <w:t xml:space="preserve">Zemljišno knjižnog odjela </w:t>
      </w:r>
      <w:r w:rsidR="00A17861">
        <w:t>Samobor</w:t>
      </w:r>
      <w:r w:rsidR="00A17861" w:rsidRPr="00A17861">
        <w:t xml:space="preserve">, Općinskog suda u </w:t>
      </w:r>
      <w:r w:rsidR="00A17861">
        <w:t>Novom Zagrebu</w:t>
      </w:r>
      <w:r>
        <w:t>.</w:t>
      </w:r>
    </w:p>
    <w:p w:rsidRDefault="00F4014F" w:rsidP="00F4014F" w:rsidR="00F4014F">
      <w:pPr>
        <w:ind w:firstLine="720"/>
        <w:jc w:val="both"/>
      </w:pPr>
      <w:r>
        <w:t>11.</w:t>
      </w:r>
      <w:r w:rsidR="00A17861" w:rsidRPr="00A17861">
        <w:t xml:space="preserve"> </w:t>
      </w:r>
      <w:r w:rsidR="00A17861">
        <w:tab/>
      </w:r>
      <w:r w:rsidR="00A17861" w:rsidRPr="00A17861">
        <w:t>zk.ul. 2901, k.č. 125</w:t>
      </w:r>
      <w:r w:rsidR="00A17861">
        <w:t>6</w:t>
      </w:r>
      <w:r w:rsidR="00A17861" w:rsidRPr="00A17861">
        <w:t xml:space="preserve">, k.o. 325139 Rakitje, </w:t>
      </w:r>
      <w:r w:rsidR="00A17861">
        <w:t>ORANICA KRČ</w:t>
      </w:r>
      <w:r w:rsidR="00A17861" w:rsidRPr="00A17861">
        <w:t xml:space="preserve"> u ukupnoj površini </w:t>
      </w:r>
      <w:r w:rsidR="00A17861">
        <w:t>639</w:t>
      </w:r>
      <w:r w:rsidR="00A17861" w:rsidRPr="00A17861">
        <w:t xml:space="preserve"> m2, za koju nekretninu je na listu C upisano  pravo pod brojem Z-3996/09 i Z-2682/14 u korist Republika Hrvatska, Ministarstvo financija, upisano kod Zemljišno knjižnog odjela Samobor, Općinskog suda u Novom Zagrebu.</w:t>
      </w:r>
    </w:p>
    <w:p w:rsidRDefault="000106E1" w:rsidP="00840B36" w:rsidR="000106E1" w:rsidRPr="00C9148A">
      <w:pPr>
        <w:ind w:firstLine="720"/>
        <w:jc w:val="both"/>
      </w:pPr>
    </w:p>
    <w:p w:rsidRDefault="00A17861" w:rsidP="00A8575A" w:rsidR="00E776B4" w:rsidRPr="00C9148A">
      <w:pPr>
        <w:jc w:val="both"/>
      </w:pPr>
      <w:r>
        <w:t>II</w:t>
      </w:r>
      <w:r w:rsidR="00840B36" w:rsidRPr="00C9148A">
        <w:rPr>
          <w:b/>
        </w:rPr>
        <w:tab/>
      </w:r>
      <w:r w:rsidR="003A6822" w:rsidRPr="00C9148A">
        <w:t>Određuje se upis zabilježbe ovog rješenja o prodaji nekretnina stečajnog</w:t>
      </w:r>
      <w:r w:rsidR="00495380" w:rsidRPr="00C9148A">
        <w:t xml:space="preserve"> </w:t>
      </w:r>
      <w:r w:rsidR="003A6822" w:rsidRPr="00C9148A">
        <w:t xml:space="preserve">dužnika u zemljišnim knjigama </w:t>
      </w:r>
      <w:r w:rsidR="00495380" w:rsidRPr="00C9148A">
        <w:t xml:space="preserve">Zemljišno knjižnog odjela </w:t>
      </w:r>
      <w:r>
        <w:t xml:space="preserve">Velika Gorica, </w:t>
      </w:r>
      <w:r w:rsidR="00495380" w:rsidRPr="00C9148A">
        <w:t xml:space="preserve">Općinskog suda u </w:t>
      </w:r>
      <w:r w:rsidR="00431F57" w:rsidRPr="00C9148A">
        <w:t>Velikoj Gorici</w:t>
      </w:r>
      <w:r>
        <w:t xml:space="preserve"> i</w:t>
      </w:r>
      <w:r w:rsidR="00A8575A">
        <w:t xml:space="preserve"> </w:t>
      </w:r>
      <w:r w:rsidRPr="00A17861">
        <w:t>Zemljišno knjižnog odjela Samobor, Općinskog suda u Novom Zagrebu</w:t>
      </w:r>
    </w:p>
    <w:p w:rsidRDefault="00E776B4" w:rsidP="003A6822" w:rsidR="00E776B4" w:rsidRPr="00C9148A">
      <w:pPr>
        <w:ind w:left="720"/>
        <w:jc w:val="both"/>
      </w:pPr>
    </w:p>
    <w:p w:rsidRDefault="00832E83" w:rsidP="00832E83" w:rsidR="00832E83" w:rsidRPr="00C9148A">
      <w:pPr>
        <w:jc w:val="center"/>
      </w:pPr>
      <w:r w:rsidRPr="00C9148A">
        <w:t>Obrazloženje</w:t>
      </w:r>
    </w:p>
    <w:p w:rsidRDefault="00E073F8" w:rsidP="00832E83" w:rsidR="00E073F8">
      <w:pPr>
        <w:jc w:val="center"/>
      </w:pPr>
    </w:p>
    <w:p w:rsidRDefault="00EA0BE8" w:rsidP="00832E83" w:rsidR="00EA0BE8" w:rsidRPr="00C9148A">
      <w:pPr>
        <w:jc w:val="center"/>
      </w:pPr>
    </w:p>
    <w:p w:rsidRDefault="00832E83" w:rsidP="00832E83" w:rsidR="00832E83" w:rsidRPr="00C9148A">
      <w:pPr>
        <w:jc w:val="both"/>
      </w:pPr>
      <w:r w:rsidRPr="00C9148A">
        <w:tab/>
        <w:t>R</w:t>
      </w:r>
      <w:r w:rsidR="003A3AB8" w:rsidRPr="00C9148A">
        <w:t>ješenjem ovog suda broj St-</w:t>
      </w:r>
      <w:r w:rsidR="00E073F8" w:rsidRPr="00C9148A">
        <w:t>2</w:t>
      </w:r>
      <w:r w:rsidR="00A8575A">
        <w:t>42</w:t>
      </w:r>
      <w:r w:rsidR="007005B0" w:rsidRPr="00C9148A">
        <w:t>/</w:t>
      </w:r>
      <w:r w:rsidR="00703D6A" w:rsidRPr="00C9148A">
        <w:t>1</w:t>
      </w:r>
      <w:r w:rsidR="00A8575A">
        <w:t>4</w:t>
      </w:r>
      <w:r w:rsidR="003A3AB8" w:rsidRPr="00C9148A">
        <w:t xml:space="preserve"> od </w:t>
      </w:r>
      <w:r w:rsidR="00A17861">
        <w:t>16</w:t>
      </w:r>
      <w:r w:rsidR="00E073F8" w:rsidRPr="00C9148A">
        <w:t xml:space="preserve">. </w:t>
      </w:r>
      <w:r w:rsidR="00A17861">
        <w:t>svibnja</w:t>
      </w:r>
      <w:r w:rsidR="00E073F8" w:rsidRPr="00C9148A">
        <w:t xml:space="preserve">  2014.,</w:t>
      </w:r>
      <w:r w:rsidRPr="00C9148A">
        <w:t xml:space="preserve"> otvoren je stečajni postupak nad </w:t>
      </w:r>
      <w:r w:rsidR="00A8575A">
        <w:t>dužnikom</w:t>
      </w:r>
      <w:r w:rsidRPr="00C9148A">
        <w:t>, a stečajnu masu čin</w:t>
      </w:r>
      <w:r w:rsidR="00B63355" w:rsidRPr="00C9148A">
        <w:t>e</w:t>
      </w:r>
      <w:r w:rsidRPr="00C9148A">
        <w:t xml:space="preserve"> i nekretnin</w:t>
      </w:r>
      <w:r w:rsidR="00B63355" w:rsidRPr="00C9148A">
        <w:t>e</w:t>
      </w:r>
      <w:r w:rsidRPr="00C9148A">
        <w:t xml:space="preserve"> koj</w:t>
      </w:r>
      <w:r w:rsidR="00B63355" w:rsidRPr="00C9148A">
        <w:t>e su</w:t>
      </w:r>
      <w:r w:rsidRPr="00C9148A">
        <w:t xml:space="preserve"> predmet ove prodaje.</w:t>
      </w:r>
    </w:p>
    <w:p w:rsidRDefault="00832E83" w:rsidP="00832E83" w:rsidR="00832E83" w:rsidRPr="00C9148A">
      <w:pPr>
        <w:jc w:val="both"/>
      </w:pPr>
      <w:r w:rsidRPr="00C9148A">
        <w:tab/>
        <w:t xml:space="preserve">Stečajni je upravitelj podnio prijedlog </w:t>
      </w:r>
      <w:r w:rsidR="00132012" w:rsidRPr="00C9148A">
        <w:t xml:space="preserve">temeljem </w:t>
      </w:r>
      <w:r w:rsidRPr="00C9148A">
        <w:t>da se nekretnine opisane u točci I ovog rješenja, a na kojima postoji razlučno pravo, prodaju u stečajnom postupku uz odgovarajuću primjenu pravila o ovrsi na nekretninama, sukladno čl.</w:t>
      </w:r>
      <w:r w:rsidR="00E073F8" w:rsidRPr="00C9148A">
        <w:t xml:space="preserve"> </w:t>
      </w:r>
      <w:r w:rsidRPr="00C9148A">
        <w:t>164.</w:t>
      </w:r>
      <w:r w:rsidR="000C17A8" w:rsidRPr="00C9148A">
        <w:t xml:space="preserve"> </w:t>
      </w:r>
      <w:r w:rsidRPr="00C9148A">
        <w:t>st.</w:t>
      </w:r>
      <w:r w:rsidR="00495380" w:rsidRPr="00C9148A">
        <w:t xml:space="preserve"> </w:t>
      </w:r>
      <w:r w:rsidRPr="00C9148A">
        <w:t xml:space="preserve">1. </w:t>
      </w:r>
      <w:r w:rsidR="00B63355" w:rsidRPr="00C9148A">
        <w:t>Stečajnog zakona (NN 44/96, 29/99, 129/00, 123/03, 197/03, 187/04, 82/06</w:t>
      </w:r>
      <w:r w:rsidR="00A8575A">
        <w:t xml:space="preserve">, </w:t>
      </w:r>
      <w:r w:rsidR="00B63355" w:rsidRPr="00C9148A">
        <w:t>116/10</w:t>
      </w:r>
      <w:r w:rsidR="00A8575A">
        <w:t>, 25/12 i 133/12</w:t>
      </w:r>
      <w:r w:rsidR="00B63355" w:rsidRPr="00C9148A">
        <w:t xml:space="preserve"> - dalje SZ</w:t>
      </w:r>
      <w:r w:rsidR="00A8575A">
        <w:t>)</w:t>
      </w:r>
      <w:r w:rsidR="00703D6A" w:rsidRPr="00C9148A">
        <w:t>.</w:t>
      </w:r>
    </w:p>
    <w:p w:rsidRDefault="00832E83" w:rsidP="00832E83" w:rsidR="00832E83" w:rsidRPr="00C9148A">
      <w:pPr>
        <w:ind w:firstLine="708"/>
        <w:jc w:val="both"/>
      </w:pPr>
      <w:r w:rsidRPr="00C9148A">
        <w:lastRenderedPageBreak/>
        <w:t>Stoga je temeljem odredbe čl.</w:t>
      </w:r>
      <w:r w:rsidR="00703D6A" w:rsidRPr="00C9148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C9148A">
          <w:t>164. st</w:t>
        </w:r>
      </w:smartTag>
      <w:r w:rsidRPr="00C9148A">
        <w:t>.</w:t>
      </w:r>
      <w:r w:rsidR="00855683" w:rsidRPr="00C9148A">
        <w:t xml:space="preserve"> </w:t>
      </w:r>
      <w:r w:rsidRPr="00C9148A">
        <w:t>1. i 3. SZ</w:t>
      </w:r>
      <w:r w:rsidR="00703D6A" w:rsidRPr="00C9148A">
        <w:t>-a</w:t>
      </w:r>
      <w:r w:rsidRPr="00C9148A">
        <w:t xml:space="preserve"> odlučeno kao u izreci ovog rješenja.</w:t>
      </w:r>
    </w:p>
    <w:p w:rsidRDefault="00832E83" w:rsidP="00832E83" w:rsidR="00832E83" w:rsidRPr="00C9148A">
      <w:pPr>
        <w:jc w:val="both"/>
      </w:pPr>
      <w:r w:rsidRPr="00C9148A">
        <w:tab/>
        <w:t>Zaključkom o prodaji odredit će se vrijednost nekretnina, način i uvjeti  prodaje sukladno čl.</w:t>
      </w:r>
      <w:r w:rsidR="00703D6A" w:rsidRPr="00C9148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C9148A">
          <w:t>164.</w:t>
        </w:r>
        <w:r w:rsidR="00703D6A" w:rsidRPr="00C9148A">
          <w:t xml:space="preserve"> </w:t>
        </w:r>
        <w:r w:rsidRPr="00C9148A">
          <w:t>st</w:t>
        </w:r>
      </w:smartTag>
      <w:r w:rsidRPr="00C9148A">
        <w:t>.</w:t>
      </w:r>
      <w:r w:rsidR="00703D6A" w:rsidRPr="00C9148A">
        <w:t xml:space="preserve"> </w:t>
      </w:r>
      <w:r w:rsidRPr="00C9148A">
        <w:t>4. SZ</w:t>
      </w:r>
      <w:r w:rsidR="00703D6A" w:rsidRPr="00C9148A">
        <w:t>-a</w:t>
      </w:r>
      <w:r w:rsidRPr="00C9148A">
        <w:t>.</w:t>
      </w:r>
    </w:p>
    <w:p w:rsidRDefault="00832E83" w:rsidP="00832E83" w:rsidR="00832E83" w:rsidRPr="00C9148A">
      <w:pPr>
        <w:ind w:left="360"/>
        <w:jc w:val="both"/>
      </w:pPr>
    </w:p>
    <w:p w:rsidRDefault="003A3AB8" w:rsidP="00832E83" w:rsidR="00832E83" w:rsidRPr="00C9148A">
      <w:pPr>
        <w:jc w:val="center"/>
      </w:pPr>
      <w:r w:rsidRPr="00C9148A">
        <w:t xml:space="preserve">U </w:t>
      </w:r>
      <w:r w:rsidR="00832E83" w:rsidRPr="00C9148A">
        <w:t>Zagreb</w:t>
      </w:r>
      <w:r w:rsidRPr="00C9148A">
        <w:t>u</w:t>
      </w:r>
      <w:r w:rsidR="00832E83" w:rsidRPr="00C9148A">
        <w:rPr>
          <w:b/>
        </w:rPr>
        <w:t xml:space="preserve"> </w:t>
      </w:r>
      <w:r w:rsidR="00832E83" w:rsidRPr="00C9148A">
        <w:t xml:space="preserve"> </w:t>
      </w:r>
      <w:r w:rsidR="00EA0BE8">
        <w:t>11</w:t>
      </w:r>
      <w:r w:rsidR="00495380" w:rsidRPr="00C9148A">
        <w:t xml:space="preserve">. </w:t>
      </w:r>
      <w:r w:rsidR="00C9148A" w:rsidRPr="00C9148A">
        <w:t>veljače</w:t>
      </w:r>
      <w:r w:rsidR="00495380" w:rsidRPr="00C9148A">
        <w:t xml:space="preserve"> 201</w:t>
      </w:r>
      <w:r w:rsidR="00C9148A" w:rsidRPr="00C9148A">
        <w:t>6</w:t>
      </w:r>
      <w:r w:rsidR="00495380" w:rsidRPr="00C9148A">
        <w:t>.</w:t>
      </w:r>
    </w:p>
    <w:p w:rsidRDefault="00832E83" w:rsidP="00495380" w:rsidR="007005B0" w:rsidRPr="00C9148A">
      <w:pPr>
        <w:jc w:val="both"/>
      </w:pPr>
      <w:r w:rsidRPr="00C9148A">
        <w:t xml:space="preserve"> </w:t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  <w:r w:rsidR="003A3AB8" w:rsidRPr="00C9148A">
        <w:tab/>
      </w:r>
    </w:p>
    <w:p w:rsidRDefault="003A3AB8" w:rsidP="00C06142" w:rsidR="00832E83" w:rsidRPr="00C9148A">
      <w:pPr>
        <w:jc w:val="right"/>
      </w:pPr>
      <w:r w:rsidRPr="00C9148A">
        <w:t>SUDAC</w:t>
      </w:r>
    </w:p>
    <w:p w:rsidRDefault="003A3AB8" w:rsidP="00C06142" w:rsidR="003A3AB8" w:rsidRPr="00C9148A">
      <w:pPr>
        <w:tabs>
          <w:tab w:pos="8503" w:val="right"/>
        </w:tabs>
        <w:jc w:val="right"/>
      </w:pPr>
      <w:r w:rsidRPr="00C9148A">
        <w:t xml:space="preserve">                                                                                                         </w:t>
      </w:r>
      <w:r w:rsidR="00703D6A" w:rsidRPr="00C9148A">
        <w:t>Mislav Kolakušić</w:t>
      </w:r>
      <w:r w:rsidR="00B951C1">
        <w:t xml:space="preserve"> </w:t>
      </w:r>
    </w:p>
    <w:p w:rsidRDefault="00832E83" w:rsidP="00832E83" w:rsidR="00832E83" w:rsidRPr="00C9148A">
      <w:pPr>
        <w:jc w:val="both"/>
      </w:pPr>
      <w:r w:rsidRPr="00C9148A">
        <w:t xml:space="preserve">                                                                                                       </w:t>
      </w:r>
      <w:r w:rsidR="003A3AB8" w:rsidRPr="00C9148A">
        <w:tab/>
        <w:t xml:space="preserve"> </w:t>
      </w:r>
    </w:p>
    <w:p w:rsidRDefault="00E776B4" w:rsidP="00832E83" w:rsidR="00E776B4" w:rsidRPr="00C9148A">
      <w:pPr>
        <w:jc w:val="both"/>
      </w:pPr>
    </w:p>
    <w:p w:rsidRDefault="00832E83" w:rsidP="00832E83" w:rsidR="00832E83" w:rsidRPr="00C9148A">
      <w:pPr>
        <w:jc w:val="both"/>
      </w:pPr>
      <w:r w:rsidRPr="00C9148A">
        <w:t>UPUTA O PRAVNOM LIJEKU:</w:t>
      </w:r>
    </w:p>
    <w:p w:rsidRDefault="00832E83" w:rsidP="00703D6A" w:rsidR="00832E83" w:rsidRPr="00C9148A">
      <w:r w:rsidRPr="00C9148A">
        <w:t>Protiv ovog rješenja pravo žalbe imaju stečajni upravitelj i razlučni vjerovnici.</w:t>
      </w:r>
    </w:p>
    <w:p w:rsidRDefault="00832E83" w:rsidP="00703D6A" w:rsidR="00832E83" w:rsidRPr="00C9148A">
      <w:r w:rsidRPr="00C9148A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C9148A">
          <w:t>Visoki trgovački sud</w:t>
        </w:r>
      </w:smartTag>
      <w:r w:rsidRPr="00C9148A">
        <w:t xml:space="preserve"> RH u roku od 8 dana od dana dostave rješenja.  </w:t>
      </w:r>
    </w:p>
    <w:p w:rsidRDefault="00832E83" w:rsidP="00832E83" w:rsidR="00832E83" w:rsidRPr="00C9148A">
      <w:pPr>
        <w:jc w:val="both"/>
      </w:pPr>
    </w:p>
    <w:p w:rsidRDefault="00B639DE" w:rsidP="002E7E61" w:rsidR="00B639DE">
      <w:pPr>
        <w:tabs>
          <w:tab w:pos="720" w:val="left"/>
        </w:tabs>
        <w:jc w:val="both"/>
      </w:pPr>
    </w:p>
    <w:p w:rsidRDefault="00D53A1F" w:rsidP="002E7E61" w:rsidR="00D53A1F">
      <w:pPr>
        <w:tabs>
          <w:tab w:pos="720" w:val="left"/>
        </w:tabs>
        <w:jc w:val="both"/>
      </w:pPr>
    </w:p>
    <w:p w:rsidRDefault="00B951C1" w:rsidP="002E7E61" w:rsidR="00B951C1">
      <w:pPr>
        <w:tabs>
          <w:tab w:pos="720" w:val="left"/>
        </w:tabs>
        <w:jc w:val="both"/>
      </w:pPr>
    </w:p>
    <w:p w:rsidRDefault="00B951C1" w:rsidP="00B951C1" w:rsidR="00B951C1">
      <w:pPr>
        <w:jc w:val="both"/>
      </w:pPr>
      <w:r>
        <w:t>DNA:</w:t>
      </w:r>
    </w:p>
    <w:p w:rsidRDefault="00B951C1" w:rsidP="00B951C1" w:rsidR="00B951C1">
      <w:pPr>
        <w:tabs>
          <w:tab w:pos="720" w:val="left"/>
        </w:tabs>
        <w:jc w:val="both"/>
      </w:pPr>
      <w:r>
        <w:t>1. stečajni upravitelj</w:t>
      </w:r>
    </w:p>
    <w:p w:rsidRDefault="00B951C1" w:rsidP="00B951C1" w:rsidR="00B951C1">
      <w:pPr>
        <w:jc w:val="both"/>
      </w:pPr>
      <w:r>
        <w:t>2. razlučni vjerovnici</w:t>
      </w:r>
    </w:p>
    <w:p w:rsidRDefault="00B951C1" w:rsidP="00B951C1" w:rsidR="00B951C1">
      <w:pPr>
        <w:jc w:val="both"/>
      </w:pPr>
      <w:r>
        <w:t>- RH Ministarstvo financija, po ŽDO Zagreb i Velika Gorica</w:t>
      </w:r>
    </w:p>
    <w:p w:rsidRDefault="00B951C1" w:rsidP="00B951C1" w:rsidR="00B951C1">
      <w:pPr>
        <w:jc w:val="both"/>
      </w:pPr>
      <w:r>
        <w:t>- Mađer Josip, Zagreb, Remetinečki Gaj 27a, OIB81760014433</w:t>
      </w:r>
    </w:p>
    <w:p w:rsidRDefault="00B951C1" w:rsidP="00B951C1" w:rsidR="00B951C1">
      <w:pPr>
        <w:jc w:val="both"/>
      </w:pPr>
      <w:r>
        <w:t>3. Zemljišno knjižni odjel Velika Gorica, Općinski sud u Velikoj Gorici</w:t>
      </w:r>
    </w:p>
    <w:p w:rsidRDefault="00B951C1" w:rsidP="00B951C1" w:rsidR="00B951C1">
      <w:pPr>
        <w:jc w:val="both"/>
      </w:pPr>
      <w:r>
        <w:t>4. Zemljišno knjižni odjel Samobor, Općinski sud u Novom Zagrebu</w:t>
      </w:r>
    </w:p>
    <w:p w:rsidRDefault="00B951C1" w:rsidP="00B951C1" w:rsidR="00B951C1">
      <w:pPr>
        <w:jc w:val="both"/>
      </w:pPr>
      <w:r>
        <w:t>4. MF Porezna uprava Zagreb</w:t>
      </w:r>
    </w:p>
    <w:p w:rsidRDefault="00B951C1" w:rsidP="00B951C1" w:rsidR="00B951C1">
      <w:pPr>
        <w:tabs>
          <w:tab w:pos="720" w:val="left"/>
        </w:tabs>
        <w:jc w:val="both"/>
      </w:pPr>
      <w:r>
        <w:t>5. e-oglasna ploča suda 8 dana</w:t>
      </w:r>
    </w:p>
    <w:p w:rsidRDefault="00B951C1" w:rsidP="002E7E61" w:rsidR="00B951C1">
      <w:pPr>
        <w:tabs>
          <w:tab w:pos="720" w:val="left"/>
        </w:tabs>
        <w:jc w:val="both"/>
      </w:pPr>
    </w:p>
    <w:p w:rsidRDefault="00B951C1" w:rsidP="002E7E61" w:rsidR="00B951C1">
      <w:pPr>
        <w:tabs>
          <w:tab w:pos="720" w:val="left"/>
        </w:tabs>
        <w:jc w:val="both"/>
      </w:pPr>
    </w:p>
    <w:p w:rsidRDefault="00B951C1" w:rsidP="002E7E61" w:rsidR="00B951C1" w:rsidRPr="00C9148A">
      <w:pPr>
        <w:tabs>
          <w:tab w:pos="720" w:val="left"/>
        </w:tabs>
        <w:jc w:val="both"/>
      </w:pPr>
    </w:p>
    <w:sectPr w:rsidSect="00EA0BE8" w:rsidR="00B951C1" w:rsidRPr="00C9148A">
      <w:headerReference w:type="even" r:id="rId10"/>
      <w:headerReference w:type="default" r:id="rId11"/>
      <w:pgSz w:h="16838" w:w="11906"/>
      <w:pgMar w:gutter="0" w:footer="709" w:header="709" w:left="1985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A55" w:rsidR="00786A55">
      <w:r>
        <w:separator/>
      </w:r>
    </w:p>
  </w:endnote>
  <w:endnote w:id="0" w:type="continuationSeparator">
    <w:p w:rsidRDefault="00786A55" w:rsidR="00786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A55" w:rsidR="00786A55">
      <w:r>
        <w:separator/>
      </w:r>
    </w:p>
  </w:footnote>
  <w:footnote w:id="0" w:type="continuationSeparator">
    <w:p w:rsidRDefault="00786A55" w:rsidR="00786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B36" w:rsidP="00C810AA" w:rsidR="00840B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0B36" w:rsidR="00840B3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B36" w:rsidP="00CF0C2E" w:rsidR="00840B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1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40B36" w:rsidP="00C810AA" w:rsidR="00840B36">
    <w:pPr>
      <w:pStyle w:val="Zaglavlje"/>
      <w:jc w:val="right"/>
    </w:pPr>
    <w:r>
      <w:t>St-</w:t>
    </w:r>
    <w:r w:rsidR="00E073F8">
      <w:t>2</w:t>
    </w:r>
    <w:r w:rsidR="00C9148A">
      <w:t>42</w:t>
    </w:r>
    <w:r>
      <w:t>/1</w:t>
    </w:r>
    <w:r w:rsidR="00C9148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91A2C"/>
    <w:multiLevelType w:val="hybridMultilevel"/>
    <w:tmpl w:val="6C486804"/>
    <w:lvl w:tplc="DA44DC42" w:ilvl="0">
      <w:start w:val="2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0B4461C"/>
    <w:multiLevelType w:val="hybridMultilevel"/>
    <w:tmpl w:val="57CCC9A4"/>
    <w:lvl w:tplc="64E621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0E6547"/>
    <w:multiLevelType w:val="hybridMultilevel"/>
    <w:tmpl w:val="D27C571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plc="D432F8F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5FB647D"/>
    <w:multiLevelType w:val="hybridMultilevel"/>
    <w:tmpl w:val="14AC8E64"/>
    <w:lvl w:tplc="99B2D85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106E1"/>
    <w:rsid w:val="000513E4"/>
    <w:rsid w:val="0007373D"/>
    <w:rsid w:val="00094F3A"/>
    <w:rsid w:val="000B47D3"/>
    <w:rsid w:val="000C17A8"/>
    <w:rsid w:val="0010603C"/>
    <w:rsid w:val="00132012"/>
    <w:rsid w:val="00144B88"/>
    <w:rsid w:val="001655A1"/>
    <w:rsid w:val="0017363F"/>
    <w:rsid w:val="001740B6"/>
    <w:rsid w:val="001950C9"/>
    <w:rsid w:val="001B0ED9"/>
    <w:rsid w:val="001E799F"/>
    <w:rsid w:val="00206D5A"/>
    <w:rsid w:val="00214973"/>
    <w:rsid w:val="00250E24"/>
    <w:rsid w:val="00286FA1"/>
    <w:rsid w:val="002D2B66"/>
    <w:rsid w:val="002E7E61"/>
    <w:rsid w:val="00341D5F"/>
    <w:rsid w:val="00344D0C"/>
    <w:rsid w:val="003759D1"/>
    <w:rsid w:val="00385D76"/>
    <w:rsid w:val="00390794"/>
    <w:rsid w:val="003A3AB8"/>
    <w:rsid w:val="003A6822"/>
    <w:rsid w:val="00431F57"/>
    <w:rsid w:val="00432E40"/>
    <w:rsid w:val="00495380"/>
    <w:rsid w:val="004B60E5"/>
    <w:rsid w:val="004B7F3F"/>
    <w:rsid w:val="004D09D9"/>
    <w:rsid w:val="004E5469"/>
    <w:rsid w:val="004F022B"/>
    <w:rsid w:val="0051626D"/>
    <w:rsid w:val="005A2CC1"/>
    <w:rsid w:val="005A3531"/>
    <w:rsid w:val="005F7F6B"/>
    <w:rsid w:val="0061328E"/>
    <w:rsid w:val="00630E9A"/>
    <w:rsid w:val="006962A9"/>
    <w:rsid w:val="007005B0"/>
    <w:rsid w:val="00703D6A"/>
    <w:rsid w:val="007202C6"/>
    <w:rsid w:val="00730999"/>
    <w:rsid w:val="00756168"/>
    <w:rsid w:val="00764F45"/>
    <w:rsid w:val="00786A55"/>
    <w:rsid w:val="007A6843"/>
    <w:rsid w:val="007B2235"/>
    <w:rsid w:val="007B3F07"/>
    <w:rsid w:val="007B62F5"/>
    <w:rsid w:val="00832E83"/>
    <w:rsid w:val="00834E54"/>
    <w:rsid w:val="00840B36"/>
    <w:rsid w:val="00855683"/>
    <w:rsid w:val="00870347"/>
    <w:rsid w:val="0087583E"/>
    <w:rsid w:val="008B05F8"/>
    <w:rsid w:val="008F3CFA"/>
    <w:rsid w:val="00916F65"/>
    <w:rsid w:val="00920199"/>
    <w:rsid w:val="00922811"/>
    <w:rsid w:val="00941652"/>
    <w:rsid w:val="00984EB8"/>
    <w:rsid w:val="0099727D"/>
    <w:rsid w:val="00997C9D"/>
    <w:rsid w:val="009F68D8"/>
    <w:rsid w:val="00A17861"/>
    <w:rsid w:val="00A70EAC"/>
    <w:rsid w:val="00A801DF"/>
    <w:rsid w:val="00A8575A"/>
    <w:rsid w:val="00A86A3C"/>
    <w:rsid w:val="00AC6F59"/>
    <w:rsid w:val="00B176D9"/>
    <w:rsid w:val="00B63355"/>
    <w:rsid w:val="00B639DE"/>
    <w:rsid w:val="00B776DC"/>
    <w:rsid w:val="00B951C1"/>
    <w:rsid w:val="00C06142"/>
    <w:rsid w:val="00C11A64"/>
    <w:rsid w:val="00C41237"/>
    <w:rsid w:val="00C72F50"/>
    <w:rsid w:val="00C810AA"/>
    <w:rsid w:val="00C9148A"/>
    <w:rsid w:val="00C9521A"/>
    <w:rsid w:val="00CF0C2E"/>
    <w:rsid w:val="00D01F93"/>
    <w:rsid w:val="00D05963"/>
    <w:rsid w:val="00D53A1F"/>
    <w:rsid w:val="00D7314B"/>
    <w:rsid w:val="00DA73E7"/>
    <w:rsid w:val="00DB06B8"/>
    <w:rsid w:val="00E073F8"/>
    <w:rsid w:val="00E12A4C"/>
    <w:rsid w:val="00E216FF"/>
    <w:rsid w:val="00E32B1E"/>
    <w:rsid w:val="00E32E8A"/>
    <w:rsid w:val="00E776B4"/>
    <w:rsid w:val="00E906CA"/>
    <w:rsid w:val="00EA0BE8"/>
    <w:rsid w:val="00EA7A7D"/>
    <w:rsid w:val="00EF7EB1"/>
    <w:rsid w:val="00F20452"/>
    <w:rsid w:val="00F27FC7"/>
    <w:rsid w:val="00F4014F"/>
    <w:rsid w:val="00F4746A"/>
    <w:rsid w:val="00F85956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1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767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5566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559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6564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792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168615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80915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St-242/2014-51</izvorni_sadrzaj>
    <derivirana_varijabla naziv="DomainObject.Oznaka_1">St-242/2014-51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St-242/2014-51</izvorni_sadrzaj>
    <derivirana_varijabla naziv="DomainObject.PoslovniBrojDokumenta_1">St-242/2014-51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</izvorni_sadrzaj>
    <derivirana_varijabla naziv="DomainObject.Predmet.SudioniciListNaziv_1">
      <item>FINA Regionalni centar Zagreb</item>
      <item>DELTA NEKRETNINE d.o.o.</item>
      <item>SANDRA EVAČIĆ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</izvorni_sadrzaj>
    <derivirana_varijabla naziv="DomainObject.Predmet.SudioniciListNazivOIB_1">
      <item>, OIB 85821130368</item>
      <item>, OIB 81317357717</item>
      <item>, OIB 94901767307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993</properties:Words>
  <properties:Characters>5406</properties:Characters>
  <properties:Lines>126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2016-02-11T08:03:00Z</dcterms:created>
  <dc:creator>nmarkovic</dc:creator>
  <cp:lastModifiedBy>Ivana Stampf</cp:lastModifiedBy>
  <cp:lastPrinted>2013-05-14T12:53:00Z</cp:lastPrinted>
  <dcterms:modified xmlns:xsi="http://www.w3.org/2001/XMLSchema-instance" xsi:type="dcterms:W3CDTF">2016-02-11T08:05:00Z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St-242/2014-51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