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3672" w14:paraId="63b3672" w:rsidRDefault="00B948F7" w:rsidP="00B948F7" w:rsidR="00B948F7">
      <w:pPr>
        <w:pStyle w:val="Bezproreda"/>
        <w:jc w:val="both"/>
        <w15:collapsed w:val="false"/>
        <w:rPr>
          <w:noProof/>
        </w:rPr>
      </w:pPr>
      <w:bookmarkStart w:name="_GoBack" w:id="0"/>
      <w:bookmarkEnd w:id="0"/>
    </w:p>
    <w:p w:rsidRDefault="00EB0BDF" w:rsidP="00B948F7" w:rsidR="00B948F7">
      <w:pPr>
        <w:pStyle w:val="Bezproreda"/>
        <w:jc w:val="both"/>
      </w:pPr>
      <w:r>
        <w:t xml:space="preserve">               </w:t>
      </w:r>
      <w:r w:rsidR="00B948F7">
        <w:rPr>
          <w:noProof/>
          <w:lang w:eastAsia="hr-HR"/>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B948F7" w:rsidP="00B948F7" w:rsidR="00B948F7">
      <w:pPr>
        <w:pStyle w:val="Bezproreda"/>
        <w:jc w:val="both"/>
      </w:pPr>
      <w:r>
        <w:t>REPUBLIKA HRVATSKA</w:t>
      </w:r>
    </w:p>
    <w:p w:rsidRDefault="00B948F7" w:rsidP="00B948F7" w:rsidR="00B948F7">
      <w:pPr>
        <w:pStyle w:val="Bezproreda"/>
        <w:jc w:val="both"/>
      </w:pPr>
      <w:r>
        <w:t xml:space="preserve">TRGOVAČKI SUD U ZAGREBU                                     </w:t>
      </w:r>
      <w:r w:rsidR="00C71A58">
        <w:t xml:space="preserve">                           </w:t>
      </w:r>
      <w:r w:rsidR="00EB0BDF">
        <w:t>20. St-2532/17</w:t>
      </w:r>
      <w:r w:rsidR="00C71A58">
        <w:t>-49</w:t>
      </w:r>
    </w:p>
    <w:p w:rsidRDefault="00B948F7" w:rsidP="00B948F7" w:rsidR="00B948F7">
      <w:pPr>
        <w:pStyle w:val="Bezproreda"/>
        <w:jc w:val="both"/>
      </w:pPr>
      <w:r>
        <w:t>Amruševa 2/II</w:t>
      </w:r>
      <w:r w:rsidR="00EA306B">
        <w:t xml:space="preserve"> (PP 432)</w:t>
      </w:r>
    </w:p>
    <w:p w:rsidRDefault="00B948F7" w:rsidP="00B948F7" w:rsidR="00B948F7">
      <w:pPr>
        <w:pStyle w:val="Bezproreda"/>
        <w:jc w:val="both"/>
      </w:pPr>
    </w:p>
    <w:p w:rsidRDefault="00B948F7" w:rsidP="00B948F7" w:rsidR="00B948F7">
      <w:pPr>
        <w:pStyle w:val="Bezproreda"/>
        <w:jc w:val="center"/>
      </w:pPr>
      <w:r>
        <w:t>R E P U B L I K A   H R V A T S K A</w:t>
      </w:r>
    </w:p>
    <w:p w:rsidRDefault="00B948F7" w:rsidP="00B948F7" w:rsidR="00B948F7">
      <w:pPr>
        <w:pStyle w:val="Bezproreda"/>
        <w:jc w:val="center"/>
      </w:pPr>
    </w:p>
    <w:p w:rsidRDefault="00B948F7" w:rsidP="00B948F7" w:rsidR="00B948F7">
      <w:pPr>
        <w:pStyle w:val="Bezproreda"/>
        <w:jc w:val="center"/>
      </w:pPr>
      <w:r>
        <w:t>R J E Š E NJ E</w:t>
      </w:r>
    </w:p>
    <w:p w:rsidRDefault="00B948F7" w:rsidP="00B948F7" w:rsidR="00B948F7">
      <w:pPr>
        <w:pStyle w:val="Bezproreda"/>
        <w:jc w:val="both"/>
        <w:rPr>
          <w:b/>
        </w:rPr>
      </w:pPr>
    </w:p>
    <w:p w:rsidRDefault="00B948F7" w:rsidP="00B948F7" w:rsidR="00B948F7">
      <w:pPr>
        <w:pStyle w:val="Bezproreda"/>
        <w:ind w:firstLine="708"/>
        <w:jc w:val="both"/>
      </w:pPr>
      <w:r>
        <w:t xml:space="preserve">TRGOVAČKI SUD U ZAGREBU, po sucu pojedincu Luciji Butigan, u predstečajnom postupku nad dužnikom </w:t>
      </w:r>
      <w:r w:rsidR="001029CE">
        <w:rPr>
          <w:szCs w:val="24"/>
        </w:rPr>
        <w:t xml:space="preserve">HOTEL PANONIJA </w:t>
      </w:r>
      <w:r w:rsidR="001029CE">
        <w:rPr>
          <w:szCs w:val="24"/>
          <w:shd w:fill="F8F8F8" w:color="auto" w:val="clear"/>
        </w:rPr>
        <w:t>d.o.o. za ugostiteljstvo, Sisak, Ivana Kukuljevića Sakcinskog 21</w:t>
      </w:r>
      <w:r w:rsidR="001029CE">
        <w:rPr>
          <w:szCs w:val="24"/>
        </w:rPr>
        <w:t xml:space="preserve">, OIB: </w:t>
      </w:r>
      <w:r w:rsidR="001029CE">
        <w:rPr>
          <w:szCs w:val="24"/>
          <w:shd w:fill="F8F8F8" w:color="auto" w:val="clear"/>
        </w:rPr>
        <w:t>83771382581</w:t>
      </w:r>
      <w:r w:rsidR="00356143">
        <w:t>, dana 9</w:t>
      </w:r>
      <w:r>
        <w:t xml:space="preserve">. </w:t>
      </w:r>
      <w:r w:rsidR="00212FEA">
        <w:t>svibnja 2018</w:t>
      </w:r>
      <w:r>
        <w:t>.</w:t>
      </w:r>
      <w:r w:rsidR="00901FA2">
        <w:t xml:space="preserve"> godine</w:t>
      </w:r>
    </w:p>
    <w:p w:rsidRDefault="00B948F7" w:rsidP="00B948F7" w:rsidR="00B948F7">
      <w:pPr>
        <w:pStyle w:val="Bezproreda"/>
        <w:jc w:val="both"/>
      </w:pPr>
    </w:p>
    <w:p w:rsidRDefault="00B948F7" w:rsidP="00B948F7" w:rsidR="00B948F7">
      <w:pPr>
        <w:pStyle w:val="Bezproreda"/>
        <w:jc w:val="center"/>
      </w:pPr>
      <w:r>
        <w:t>r</w:t>
      </w:r>
      <w:r w:rsidR="00A3651E">
        <w:t xml:space="preserve"> </w:t>
      </w:r>
      <w:r>
        <w:t>i</w:t>
      </w:r>
      <w:r w:rsidR="00A3651E">
        <w:t xml:space="preserve"> </w:t>
      </w:r>
      <w:r>
        <w:t>j</w:t>
      </w:r>
      <w:r w:rsidR="00A3651E">
        <w:t xml:space="preserve"> </w:t>
      </w:r>
      <w:r>
        <w:t>e</w:t>
      </w:r>
      <w:r w:rsidR="00A3651E">
        <w:t xml:space="preserve"> </w:t>
      </w:r>
      <w:r>
        <w:t>š</w:t>
      </w:r>
      <w:r w:rsidR="00A3651E">
        <w:t xml:space="preserve"> </w:t>
      </w:r>
      <w:r>
        <w:t>i</w:t>
      </w:r>
      <w:r w:rsidR="00A3651E">
        <w:t xml:space="preserve"> </w:t>
      </w:r>
      <w:r>
        <w:t>o</w:t>
      </w:r>
      <w:r w:rsidR="00A3651E">
        <w:t xml:space="preserve"> </w:t>
      </w:r>
      <w:r>
        <w:t xml:space="preserve"> j</w:t>
      </w:r>
      <w:r w:rsidR="00A3651E">
        <w:t xml:space="preserve"> </w:t>
      </w:r>
      <w:r>
        <w:t>e</w:t>
      </w:r>
    </w:p>
    <w:p w:rsidRDefault="00B948F7" w:rsidP="00B948F7" w:rsidR="00B948F7">
      <w:pPr>
        <w:pStyle w:val="Bezproreda"/>
        <w:jc w:val="both"/>
      </w:pPr>
    </w:p>
    <w:p w:rsidRDefault="00B948F7" w:rsidP="00B948F7" w:rsidR="00B948F7">
      <w:pPr>
        <w:pStyle w:val="Bezproreda"/>
        <w:ind w:firstLine="708"/>
        <w:jc w:val="both"/>
      </w:pPr>
      <w:r>
        <w:t xml:space="preserve">Utvrđuje se prihvaćanje plana (izmijenjenog) restrukturiranja dužnika i potvrđuje predstečajni sporazum, kojim se dužnik </w:t>
      </w:r>
      <w:r w:rsidR="00F934FF">
        <w:rPr>
          <w:szCs w:val="24"/>
        </w:rPr>
        <w:t xml:space="preserve">HOTEL PANONIJA </w:t>
      </w:r>
      <w:r w:rsidR="00F934FF">
        <w:rPr>
          <w:szCs w:val="24"/>
          <w:shd w:fill="F8F8F8" w:color="auto" w:val="clear"/>
        </w:rPr>
        <w:t>d.o.o. za ugostiteljstvo, Sisak, Ivana Kukuljevića Sakcinskog 21</w:t>
      </w:r>
      <w:r w:rsidR="00F934FF">
        <w:rPr>
          <w:szCs w:val="24"/>
        </w:rPr>
        <w:t xml:space="preserve">, OIB: </w:t>
      </w:r>
      <w:r w:rsidR="00F934FF">
        <w:rPr>
          <w:szCs w:val="24"/>
          <w:shd w:fill="F8F8F8" w:color="auto" w:val="clear"/>
        </w:rPr>
        <w:t>83771382581,</w:t>
      </w:r>
      <w:r>
        <w:t xml:space="preserve"> obvezuje predstečajnim vjerovnicima: </w:t>
      </w:r>
    </w:p>
    <w:p w:rsidRDefault="00901FA2" w:rsidP="00B948F7" w:rsidR="00901FA2">
      <w:pPr>
        <w:pStyle w:val="Bezproreda"/>
        <w:ind w:firstLine="708"/>
        <w:jc w:val="both"/>
      </w:pPr>
    </w:p>
    <w:p w:rsidRDefault="00901FA2" w:rsidP="00F934FF" w:rsidR="00901FA2" w:rsidRPr="00F934FF">
      <w:pPr>
        <w:pStyle w:val="Odlomakpopisa"/>
        <w:numPr>
          <w:ilvl w:val="0"/>
          <w:numId w:val="2"/>
        </w:numPr>
        <w:jc w:val="both"/>
        <w:rPr>
          <w:rFonts w:cstheme="minorBidi" w:eastAsiaTheme="minorHAnsi"/>
          <w:szCs w:val="22"/>
          <w:lang w:eastAsia="en-US"/>
        </w:rPr>
      </w:pPr>
      <w:r w:rsidRPr="00F934FF">
        <w:rPr>
          <w:rFonts w:cstheme="minorBidi" w:eastAsiaTheme="minorHAnsi"/>
          <w:szCs w:val="22"/>
          <w:lang w:eastAsia="en-US"/>
        </w:rPr>
        <w:t>ABACUS TOURS d.o.o. turistička agencija</w:t>
      </w:r>
      <w:r w:rsidRPr="00F934FF">
        <w:rPr>
          <w:rFonts w:cstheme="minorBidi" w:eastAsiaTheme="minorHAnsi"/>
          <w:szCs w:val="22"/>
          <w:lang w:eastAsia="en-US"/>
        </w:rPr>
        <w:tab/>
      </w:r>
      <w:r w:rsidR="00F934FF" w:rsidRPr="00F934FF">
        <w:rPr>
          <w:rFonts w:cstheme="minorBidi" w:eastAsiaTheme="minorHAnsi"/>
          <w:szCs w:val="22"/>
          <w:lang w:eastAsia="en-US"/>
        </w:rPr>
        <w:t xml:space="preserve">, OIB </w:t>
      </w:r>
      <w:r w:rsidRPr="00F934FF">
        <w:rPr>
          <w:rFonts w:cstheme="minorBidi" w:eastAsiaTheme="minorHAnsi"/>
          <w:szCs w:val="22"/>
          <w:lang w:eastAsia="en-US"/>
        </w:rPr>
        <w:t>8</w:t>
      </w:r>
      <w:r w:rsidR="00F934FF" w:rsidRPr="00F934FF">
        <w:rPr>
          <w:rFonts w:cstheme="minorBidi" w:eastAsiaTheme="minorHAnsi"/>
          <w:szCs w:val="22"/>
          <w:lang w:eastAsia="en-US"/>
        </w:rPr>
        <w:t>2753423499,</w:t>
      </w:r>
      <w:r w:rsidRPr="00F934FF">
        <w:rPr>
          <w:rFonts w:cstheme="minorBidi" w:eastAsiaTheme="minorHAnsi"/>
          <w:szCs w:val="22"/>
          <w:lang w:eastAsia="en-US"/>
        </w:rPr>
        <w:t>Jaruščica 23, 10000 Zagreb</w:t>
      </w:r>
    </w:p>
    <w:p w:rsidRDefault="00901FA2" w:rsidP="00F934FF" w:rsidR="00901FA2" w:rsidRPr="00F934FF">
      <w:pPr>
        <w:pStyle w:val="Odlomakpopisa"/>
        <w:numPr>
          <w:ilvl w:val="0"/>
          <w:numId w:val="2"/>
        </w:numPr>
        <w:jc w:val="both"/>
        <w:rPr>
          <w:rFonts w:cstheme="minorBidi" w:eastAsiaTheme="minorHAnsi"/>
          <w:szCs w:val="22"/>
          <w:lang w:eastAsia="en-US"/>
        </w:rPr>
      </w:pPr>
      <w:r w:rsidRPr="00F934FF">
        <w:rPr>
          <w:rFonts w:cstheme="minorBidi" w:eastAsiaTheme="minorHAnsi"/>
          <w:szCs w:val="22"/>
          <w:lang w:eastAsia="en-US"/>
        </w:rPr>
        <w:t>AKD-Zaštita d.</w:t>
      </w:r>
      <w:r w:rsidR="00F934FF" w:rsidRPr="00F934FF">
        <w:rPr>
          <w:rFonts w:cstheme="minorBidi" w:eastAsiaTheme="minorHAnsi"/>
          <w:szCs w:val="22"/>
          <w:lang w:eastAsia="en-US"/>
        </w:rPr>
        <w:t xml:space="preserve">o.o. za zaštitu osoba i imovine, OIB </w:t>
      </w:r>
      <w:r w:rsidRPr="00F934FF">
        <w:rPr>
          <w:rFonts w:cstheme="minorBidi" w:eastAsiaTheme="minorHAnsi"/>
          <w:szCs w:val="22"/>
          <w:lang w:eastAsia="en-US"/>
        </w:rPr>
        <w:t>09253797076</w:t>
      </w:r>
      <w:r w:rsidR="00F934FF" w:rsidRPr="00F934FF">
        <w:rPr>
          <w:rFonts w:cstheme="minorBidi" w:eastAsiaTheme="minorHAnsi"/>
          <w:szCs w:val="22"/>
          <w:lang w:eastAsia="en-US"/>
        </w:rPr>
        <w:t xml:space="preserve">, </w:t>
      </w:r>
      <w:r w:rsidRPr="00F934FF">
        <w:rPr>
          <w:rFonts w:cstheme="minorBidi" w:eastAsiaTheme="minorHAnsi"/>
          <w:szCs w:val="22"/>
          <w:lang w:eastAsia="en-US"/>
        </w:rPr>
        <w:t>Savska cesta 28, 10000 Zagreb</w:t>
      </w:r>
    </w:p>
    <w:p w:rsidRDefault="007E658C" w:rsidP="00F934FF" w:rsidR="00901FA2" w:rsidRPr="00F934FF">
      <w:pPr>
        <w:pStyle w:val="Odlomakpopisa"/>
        <w:numPr>
          <w:ilvl w:val="0"/>
          <w:numId w:val="2"/>
        </w:numPr>
        <w:jc w:val="both"/>
        <w:rPr>
          <w:rFonts w:cstheme="minorBidi" w:eastAsiaTheme="minorHAnsi"/>
          <w:szCs w:val="22"/>
          <w:lang w:eastAsia="en-US"/>
        </w:rPr>
      </w:pPr>
      <w:r w:rsidRPr="00F934FF">
        <w:rPr>
          <w:rFonts w:cstheme="minorBidi" w:eastAsiaTheme="minorHAnsi"/>
          <w:szCs w:val="22"/>
          <w:lang w:eastAsia="en-US"/>
        </w:rPr>
        <w:t>ALEN BAKARIĆ</w:t>
      </w:r>
      <w:r>
        <w:rPr>
          <w:rFonts w:cstheme="minorBidi" w:eastAsiaTheme="minorHAnsi"/>
          <w:szCs w:val="22"/>
          <w:lang w:eastAsia="en-US"/>
        </w:rPr>
        <w:t>, vl. obrta</w:t>
      </w:r>
      <w:r w:rsidRPr="00F934FF">
        <w:rPr>
          <w:rFonts w:cstheme="minorBidi" w:eastAsiaTheme="minorHAnsi"/>
          <w:szCs w:val="22"/>
          <w:lang w:eastAsia="en-US"/>
        </w:rPr>
        <w:t xml:space="preserve"> </w:t>
      </w:r>
      <w:r>
        <w:rPr>
          <w:rFonts w:cstheme="minorBidi" w:eastAsiaTheme="minorHAnsi"/>
          <w:szCs w:val="22"/>
          <w:lang w:eastAsia="en-US"/>
        </w:rPr>
        <w:t xml:space="preserve">ALBAK ALARMNI SISTEMI, OIB 67941026834, </w:t>
      </w:r>
      <w:r w:rsidR="00901FA2" w:rsidRPr="00F934FF">
        <w:rPr>
          <w:rFonts w:cstheme="minorBidi" w:eastAsiaTheme="minorHAnsi"/>
          <w:szCs w:val="22"/>
          <w:lang w:eastAsia="en-US"/>
        </w:rPr>
        <w:t>J.J. Strossmayera 30, 44000 Sisak</w:t>
      </w:r>
    </w:p>
    <w:p w:rsidRDefault="00901FA2" w:rsidP="007E658C" w:rsidR="00901FA2" w:rsidRPr="007E658C">
      <w:pPr>
        <w:pStyle w:val="Odlomakpopisa"/>
        <w:numPr>
          <w:ilvl w:val="0"/>
          <w:numId w:val="2"/>
        </w:numPr>
        <w:jc w:val="both"/>
        <w:rPr>
          <w:rFonts w:cstheme="minorBidi" w:eastAsiaTheme="minorHAnsi"/>
          <w:szCs w:val="22"/>
          <w:lang w:eastAsia="en-US"/>
        </w:rPr>
      </w:pPr>
      <w:r w:rsidRPr="007E658C">
        <w:rPr>
          <w:rFonts w:cstheme="minorBidi" w:eastAsiaTheme="minorHAnsi"/>
          <w:szCs w:val="22"/>
          <w:lang w:eastAsia="en-US"/>
        </w:rPr>
        <w:t>ALDA društvo s ograničenom odgovornošću za trgovinu, usluge i</w:t>
      </w:r>
      <w:r w:rsidR="007E658C">
        <w:rPr>
          <w:rFonts w:cstheme="minorBidi" w:eastAsiaTheme="minorHAnsi"/>
          <w:szCs w:val="22"/>
          <w:lang w:eastAsia="en-US"/>
        </w:rPr>
        <w:t xml:space="preserve"> djelatnost turističke agencije, OIB </w:t>
      </w:r>
      <w:r w:rsidRPr="007E658C">
        <w:rPr>
          <w:rFonts w:cstheme="minorBidi" w:eastAsiaTheme="minorHAnsi"/>
          <w:szCs w:val="22"/>
          <w:lang w:eastAsia="en-US"/>
        </w:rPr>
        <w:t>43367879756</w:t>
      </w:r>
      <w:r w:rsidR="007E658C">
        <w:rPr>
          <w:rFonts w:cstheme="minorBidi" w:eastAsiaTheme="minorHAnsi"/>
          <w:szCs w:val="22"/>
          <w:lang w:eastAsia="en-US"/>
        </w:rPr>
        <w:t>,</w:t>
      </w:r>
      <w:r w:rsidRPr="007E658C">
        <w:rPr>
          <w:rFonts w:cstheme="minorBidi" w:eastAsiaTheme="minorHAnsi"/>
          <w:szCs w:val="22"/>
          <w:lang w:eastAsia="en-US"/>
        </w:rPr>
        <w:tab/>
        <w:t>Galdovačka 4, 44000 Sisak</w:t>
      </w:r>
    </w:p>
    <w:p w:rsidRDefault="00901FA2" w:rsidP="007E658C" w:rsidR="00901FA2" w:rsidRPr="007E658C">
      <w:pPr>
        <w:pStyle w:val="Odlomakpopisa"/>
        <w:numPr>
          <w:ilvl w:val="0"/>
          <w:numId w:val="2"/>
        </w:numPr>
        <w:jc w:val="both"/>
        <w:rPr>
          <w:rFonts w:cstheme="minorBidi" w:eastAsiaTheme="minorHAnsi"/>
          <w:szCs w:val="22"/>
          <w:lang w:eastAsia="en-US"/>
        </w:rPr>
      </w:pPr>
      <w:r w:rsidRPr="007E658C">
        <w:rPr>
          <w:rFonts w:cstheme="minorBidi" w:eastAsiaTheme="minorHAnsi"/>
          <w:szCs w:val="22"/>
          <w:lang w:eastAsia="en-US"/>
        </w:rPr>
        <w:t>AUTO KUĆA CINDRIĆ društvo s ograničenom od</w:t>
      </w:r>
      <w:r w:rsidR="007E658C">
        <w:rPr>
          <w:rFonts w:cstheme="minorBidi" w:eastAsiaTheme="minorHAnsi"/>
          <w:szCs w:val="22"/>
          <w:lang w:eastAsia="en-US"/>
        </w:rPr>
        <w:t xml:space="preserve">govornošću za trgovinu i usluge, OIB 16257582637, </w:t>
      </w:r>
      <w:r w:rsidRPr="007E658C">
        <w:rPr>
          <w:rFonts w:cstheme="minorBidi" w:eastAsiaTheme="minorHAnsi"/>
          <w:szCs w:val="22"/>
          <w:lang w:eastAsia="en-US"/>
        </w:rPr>
        <w:t>Zagrebačka cesta 49b, 44000 Sisak</w:t>
      </w:r>
    </w:p>
    <w:p w:rsidRDefault="00901FA2" w:rsidP="007E658C" w:rsidR="00901FA2" w:rsidRPr="007E658C">
      <w:pPr>
        <w:pStyle w:val="Odlomakpopisa"/>
        <w:numPr>
          <w:ilvl w:val="0"/>
          <w:numId w:val="2"/>
        </w:numPr>
        <w:jc w:val="both"/>
        <w:rPr>
          <w:rFonts w:cstheme="minorBidi" w:eastAsiaTheme="minorHAnsi"/>
          <w:szCs w:val="22"/>
          <w:lang w:eastAsia="en-US"/>
        </w:rPr>
      </w:pPr>
      <w:r w:rsidRPr="007E658C">
        <w:rPr>
          <w:rFonts w:cstheme="minorBidi" w:eastAsiaTheme="minorHAnsi"/>
          <w:szCs w:val="22"/>
          <w:lang w:eastAsia="en-US"/>
        </w:rPr>
        <w:t>STJEPAN LACKOVIĆ</w:t>
      </w:r>
      <w:r w:rsidR="007E658C">
        <w:rPr>
          <w:rFonts w:cstheme="minorBidi" w:eastAsiaTheme="minorHAnsi"/>
          <w:szCs w:val="22"/>
          <w:lang w:eastAsia="en-US"/>
        </w:rPr>
        <w:t xml:space="preserve">,vl. obrta AUTOSERVIS LACKOVIĆ, OIB </w:t>
      </w:r>
      <w:r w:rsidRPr="007E658C">
        <w:rPr>
          <w:rFonts w:cstheme="minorBidi" w:eastAsiaTheme="minorHAnsi"/>
          <w:szCs w:val="22"/>
          <w:lang w:eastAsia="en-US"/>
        </w:rPr>
        <w:t>52419088826</w:t>
      </w:r>
      <w:r w:rsidR="007E658C">
        <w:rPr>
          <w:rFonts w:cstheme="minorBidi" w:eastAsiaTheme="minorHAnsi"/>
          <w:szCs w:val="22"/>
          <w:lang w:eastAsia="en-US"/>
        </w:rPr>
        <w:t xml:space="preserve">, </w:t>
      </w:r>
      <w:r w:rsidRPr="007E658C">
        <w:rPr>
          <w:rFonts w:cstheme="minorBidi" w:eastAsiaTheme="minorHAnsi"/>
          <w:szCs w:val="22"/>
          <w:lang w:eastAsia="en-US"/>
        </w:rPr>
        <w:t>Ul. Nikole Kramarića 7, 10408 Velika Mlaka</w:t>
      </w:r>
    </w:p>
    <w:p w:rsidRDefault="00901FA2" w:rsidP="007E658C" w:rsidR="00901FA2" w:rsidRPr="007E658C">
      <w:pPr>
        <w:pStyle w:val="Odlomakpopisa"/>
        <w:numPr>
          <w:ilvl w:val="0"/>
          <w:numId w:val="2"/>
        </w:numPr>
        <w:jc w:val="both"/>
        <w:rPr>
          <w:rFonts w:cstheme="minorBidi" w:eastAsiaTheme="minorHAnsi"/>
          <w:szCs w:val="22"/>
          <w:lang w:eastAsia="en-US"/>
        </w:rPr>
      </w:pPr>
      <w:r w:rsidRPr="007E658C">
        <w:rPr>
          <w:rFonts w:cstheme="minorBidi" w:eastAsiaTheme="minorHAnsi"/>
          <w:szCs w:val="22"/>
          <w:lang w:eastAsia="en-US"/>
        </w:rPr>
        <w:t>AUTOTRANS d. o. o. za javni prijevoz putnika u cestovonom prometu, trgovin</w:t>
      </w:r>
      <w:r w:rsidR="007E658C">
        <w:rPr>
          <w:rFonts w:cstheme="minorBidi" w:eastAsiaTheme="minorHAnsi"/>
          <w:szCs w:val="22"/>
          <w:lang w:eastAsia="en-US"/>
        </w:rPr>
        <w:t xml:space="preserve">u, usluge i turistička agencija,OIB 19819724166, </w:t>
      </w:r>
      <w:r w:rsidRPr="007E658C">
        <w:rPr>
          <w:rFonts w:cstheme="minorBidi" w:eastAsiaTheme="minorHAnsi"/>
          <w:szCs w:val="22"/>
          <w:lang w:eastAsia="en-US"/>
        </w:rPr>
        <w:t>Šetalište 20. travnja 18, 51557 Cres</w:t>
      </w:r>
    </w:p>
    <w:p w:rsidRDefault="00901FA2" w:rsidP="00866CD4" w:rsidR="00901FA2" w:rsidRPr="00866CD4">
      <w:pPr>
        <w:pStyle w:val="Odlomakpopisa"/>
        <w:numPr>
          <w:ilvl w:val="0"/>
          <w:numId w:val="2"/>
        </w:numPr>
        <w:jc w:val="both"/>
        <w:rPr>
          <w:rFonts w:cstheme="minorBidi" w:eastAsiaTheme="minorHAnsi"/>
          <w:szCs w:val="22"/>
          <w:lang w:eastAsia="en-US"/>
        </w:rPr>
      </w:pPr>
      <w:r w:rsidRPr="00866CD4">
        <w:rPr>
          <w:rFonts w:cstheme="minorBidi" w:eastAsiaTheme="minorHAnsi"/>
          <w:szCs w:val="22"/>
          <w:lang w:eastAsia="en-US"/>
        </w:rPr>
        <w:t>BART - ELEKTRONIKA društvo s ograničenom odgovornošću za proizvodnju i</w:t>
      </w:r>
      <w:r w:rsidR="00866CD4">
        <w:rPr>
          <w:rFonts w:cstheme="minorBidi" w:eastAsiaTheme="minorHAnsi"/>
          <w:szCs w:val="22"/>
          <w:lang w:eastAsia="en-US"/>
        </w:rPr>
        <w:t xml:space="preserve"> promet elektroničkim uređajima, OIB 44760951367,</w:t>
      </w:r>
      <w:r w:rsidRPr="00866CD4">
        <w:rPr>
          <w:rFonts w:cstheme="minorBidi" w:eastAsiaTheme="minorHAnsi"/>
          <w:szCs w:val="22"/>
          <w:lang w:eastAsia="en-US"/>
        </w:rPr>
        <w:t>Ante Starčevića 16, 44000 Sisak</w:t>
      </w:r>
    </w:p>
    <w:p w:rsidRDefault="00901FA2" w:rsidP="00866CD4" w:rsidR="00901FA2" w:rsidRPr="00866CD4">
      <w:pPr>
        <w:pStyle w:val="Odlomakpopisa"/>
        <w:numPr>
          <w:ilvl w:val="0"/>
          <w:numId w:val="2"/>
        </w:numPr>
        <w:jc w:val="both"/>
        <w:rPr>
          <w:rFonts w:cstheme="minorBidi" w:eastAsiaTheme="minorHAnsi"/>
          <w:szCs w:val="22"/>
          <w:lang w:eastAsia="en-US"/>
        </w:rPr>
      </w:pPr>
      <w:r w:rsidRPr="00866CD4">
        <w:rPr>
          <w:rFonts w:cstheme="minorBidi" w:eastAsiaTheme="minorHAnsi"/>
          <w:szCs w:val="22"/>
          <w:lang w:eastAsia="en-US"/>
        </w:rPr>
        <w:t>BERNARDA društvo s ograničenom odgovornošću za proizvodnju namještaja, trg</w:t>
      </w:r>
      <w:r w:rsidR="00866CD4">
        <w:rPr>
          <w:rFonts w:cstheme="minorBidi" w:eastAsiaTheme="minorHAnsi"/>
          <w:szCs w:val="22"/>
          <w:lang w:eastAsia="en-US"/>
        </w:rPr>
        <w:t xml:space="preserve">ovinu i posredovanje u trgovini, OIB 24476216342, </w:t>
      </w:r>
      <w:r w:rsidRPr="00866CD4">
        <w:rPr>
          <w:rFonts w:cstheme="minorBidi" w:eastAsiaTheme="minorHAnsi"/>
          <w:szCs w:val="22"/>
          <w:lang w:eastAsia="en-US"/>
        </w:rPr>
        <w:t>Čakovečka 136A, 40000 Pušćine</w:t>
      </w:r>
    </w:p>
    <w:p w:rsidRDefault="00901FA2" w:rsidP="00866CD4" w:rsidR="00901FA2" w:rsidRPr="00866CD4">
      <w:pPr>
        <w:pStyle w:val="Odlomakpopisa"/>
        <w:numPr>
          <w:ilvl w:val="0"/>
          <w:numId w:val="2"/>
        </w:numPr>
        <w:jc w:val="both"/>
        <w:rPr>
          <w:rFonts w:cstheme="minorBidi" w:eastAsiaTheme="minorHAnsi"/>
          <w:szCs w:val="22"/>
          <w:lang w:eastAsia="en-US"/>
        </w:rPr>
      </w:pPr>
      <w:r w:rsidRPr="00866CD4">
        <w:rPr>
          <w:rFonts w:cstheme="minorBidi" w:eastAsiaTheme="minorHAnsi"/>
          <w:szCs w:val="22"/>
          <w:lang w:eastAsia="en-US"/>
        </w:rPr>
        <w:t>GORDANA KRZNARIĆ, vl. obrta Casa IN, Agencij</w:t>
      </w:r>
      <w:r w:rsidR="00866CD4">
        <w:rPr>
          <w:rFonts w:cstheme="minorBidi" w:eastAsiaTheme="minorHAnsi"/>
          <w:szCs w:val="22"/>
          <w:lang w:eastAsia="en-US"/>
        </w:rPr>
        <w:t xml:space="preserve">a za prodaju, najam i uređenje , OIB 91828256029, </w:t>
      </w:r>
      <w:r w:rsidRPr="00866CD4">
        <w:rPr>
          <w:rFonts w:cstheme="minorBidi" w:eastAsiaTheme="minorHAnsi"/>
          <w:szCs w:val="22"/>
          <w:lang w:eastAsia="en-US"/>
        </w:rPr>
        <w:t>I.K. Sakcinskog 23, 44000 Sisak</w:t>
      </w:r>
    </w:p>
    <w:p w:rsidRDefault="00901FA2" w:rsidP="00866CD4" w:rsidR="00901FA2" w:rsidRPr="00866CD4">
      <w:pPr>
        <w:pStyle w:val="Odlomakpopisa"/>
        <w:numPr>
          <w:ilvl w:val="0"/>
          <w:numId w:val="2"/>
        </w:numPr>
        <w:jc w:val="both"/>
        <w:rPr>
          <w:rFonts w:cstheme="minorBidi" w:eastAsiaTheme="minorHAnsi"/>
          <w:szCs w:val="22"/>
          <w:lang w:eastAsia="en-US"/>
        </w:rPr>
      </w:pPr>
      <w:r w:rsidRPr="00866CD4">
        <w:rPr>
          <w:rFonts w:cstheme="minorBidi" w:eastAsiaTheme="minorHAnsi"/>
          <w:szCs w:val="22"/>
          <w:lang w:eastAsia="en-US"/>
        </w:rPr>
        <w:t>CAKE DECORATIO</w:t>
      </w:r>
      <w:r w:rsidR="00866CD4">
        <w:rPr>
          <w:rFonts w:cstheme="minorBidi" w:eastAsiaTheme="minorHAnsi"/>
          <w:szCs w:val="22"/>
          <w:lang w:eastAsia="en-US"/>
        </w:rPr>
        <w:t xml:space="preserve">N j.d.o.o. za trgovinu i usluge, OIB </w:t>
      </w:r>
      <w:r w:rsidRPr="00866CD4">
        <w:rPr>
          <w:rFonts w:cstheme="minorBidi" w:eastAsiaTheme="minorHAnsi"/>
          <w:szCs w:val="22"/>
          <w:lang w:eastAsia="en-US"/>
        </w:rPr>
        <w:t>56789011170</w:t>
      </w:r>
      <w:r w:rsidR="00866CD4">
        <w:rPr>
          <w:rFonts w:cstheme="minorBidi" w:eastAsiaTheme="minorHAnsi"/>
          <w:szCs w:val="22"/>
          <w:lang w:eastAsia="en-US"/>
        </w:rPr>
        <w:t>,</w:t>
      </w:r>
      <w:r w:rsidRPr="00866CD4">
        <w:rPr>
          <w:rFonts w:cstheme="minorBidi" w:eastAsiaTheme="minorHAnsi"/>
          <w:szCs w:val="22"/>
          <w:lang w:eastAsia="en-US"/>
        </w:rPr>
        <w:tab/>
        <w:t>Horvaćanska cesta 31B, 10000 Zagreb</w:t>
      </w:r>
    </w:p>
    <w:p w:rsidRDefault="00901FA2" w:rsidP="00866CD4" w:rsidR="00901FA2" w:rsidRPr="00866CD4">
      <w:pPr>
        <w:pStyle w:val="Odlomakpopisa"/>
        <w:numPr>
          <w:ilvl w:val="0"/>
          <w:numId w:val="2"/>
        </w:numPr>
        <w:jc w:val="both"/>
        <w:rPr>
          <w:rFonts w:cstheme="minorBidi" w:eastAsiaTheme="minorHAnsi"/>
          <w:szCs w:val="22"/>
          <w:lang w:eastAsia="en-US"/>
        </w:rPr>
      </w:pPr>
      <w:r w:rsidRPr="00866CD4">
        <w:rPr>
          <w:rFonts w:cstheme="minorBidi" w:eastAsiaTheme="minorHAnsi"/>
          <w:szCs w:val="22"/>
          <w:lang w:eastAsia="en-US"/>
        </w:rPr>
        <w:t>COOLT</w:t>
      </w:r>
      <w:r w:rsidR="00866CD4">
        <w:rPr>
          <w:rFonts w:cstheme="minorBidi" w:eastAsiaTheme="minorHAnsi"/>
          <w:szCs w:val="22"/>
          <w:lang w:eastAsia="en-US"/>
        </w:rPr>
        <w:t xml:space="preserve">URA d.o.o. za usluge i trgovinu, OIB 79005741126, </w:t>
      </w:r>
      <w:r w:rsidRPr="00866CD4">
        <w:rPr>
          <w:rFonts w:cstheme="minorBidi" w:eastAsiaTheme="minorHAnsi"/>
          <w:szCs w:val="22"/>
          <w:lang w:eastAsia="en-US"/>
        </w:rPr>
        <w:t>Braće Čulig 15, 44000 Sisak</w:t>
      </w:r>
    </w:p>
    <w:p w:rsidRDefault="00866CD4" w:rsidP="00866CD4" w:rsidR="00901FA2" w:rsidRPr="00866CD4">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CROATIA osiguranje d.d., OIB </w:t>
      </w:r>
      <w:r w:rsidR="000E7CD9">
        <w:rPr>
          <w:rFonts w:cstheme="minorBidi" w:eastAsiaTheme="minorHAnsi"/>
          <w:szCs w:val="22"/>
          <w:lang w:eastAsia="en-US"/>
        </w:rPr>
        <w:t xml:space="preserve">26187994862, </w:t>
      </w:r>
      <w:r w:rsidR="00901FA2" w:rsidRPr="00866CD4">
        <w:rPr>
          <w:rFonts w:cstheme="minorBidi" w:eastAsiaTheme="minorHAnsi"/>
          <w:szCs w:val="22"/>
          <w:lang w:eastAsia="en-US"/>
        </w:rPr>
        <w:t>Vatroslava Jagića 33, 10000 Zagreb</w:t>
      </w:r>
    </w:p>
    <w:p w:rsidRDefault="00901FA2" w:rsidP="00E66A24" w:rsidR="00901FA2" w:rsidRPr="00E66A24">
      <w:pPr>
        <w:pStyle w:val="Odlomakpopisa"/>
        <w:numPr>
          <w:ilvl w:val="0"/>
          <w:numId w:val="2"/>
        </w:numPr>
        <w:jc w:val="both"/>
        <w:rPr>
          <w:rFonts w:cstheme="minorBidi" w:eastAsiaTheme="minorHAnsi"/>
          <w:szCs w:val="22"/>
          <w:lang w:eastAsia="en-US"/>
        </w:rPr>
      </w:pPr>
      <w:r w:rsidRPr="00E66A24">
        <w:rPr>
          <w:rFonts w:cstheme="minorBidi" w:eastAsiaTheme="minorHAnsi"/>
          <w:szCs w:val="22"/>
          <w:lang w:eastAsia="en-US"/>
        </w:rPr>
        <w:lastRenderedPageBreak/>
        <w:t>DEMIT društvo s ograničenom odgovornošćč</w:t>
      </w:r>
      <w:r w:rsidR="00E66A24">
        <w:rPr>
          <w:rFonts w:cstheme="minorBidi" w:eastAsiaTheme="minorHAnsi"/>
          <w:szCs w:val="22"/>
          <w:lang w:eastAsia="en-US"/>
        </w:rPr>
        <w:t xml:space="preserve">u proizvodnja, trgovina, usluge, OIB 12762012664, </w:t>
      </w:r>
      <w:r w:rsidRPr="00E66A24">
        <w:rPr>
          <w:rFonts w:cstheme="minorBidi" w:eastAsiaTheme="minorHAnsi"/>
          <w:szCs w:val="22"/>
          <w:lang w:eastAsia="en-US"/>
        </w:rPr>
        <w:t>Zagrebačka 29, 10370 Dugo Selo</w:t>
      </w:r>
    </w:p>
    <w:p w:rsidRDefault="00901FA2" w:rsidP="00E66A24" w:rsidR="00901FA2" w:rsidRPr="00E66A24">
      <w:pPr>
        <w:pStyle w:val="Odlomakpopisa"/>
        <w:numPr>
          <w:ilvl w:val="0"/>
          <w:numId w:val="2"/>
        </w:numPr>
        <w:jc w:val="both"/>
        <w:rPr>
          <w:rFonts w:cstheme="minorBidi" w:eastAsiaTheme="minorHAnsi"/>
          <w:szCs w:val="22"/>
          <w:lang w:eastAsia="en-US"/>
        </w:rPr>
      </w:pPr>
      <w:r w:rsidRPr="00E66A24">
        <w:rPr>
          <w:rFonts w:cstheme="minorBidi" w:eastAsiaTheme="minorHAnsi"/>
          <w:szCs w:val="22"/>
          <w:lang w:eastAsia="en-US"/>
        </w:rPr>
        <w:t>DESIDERO jednostavno društvo s ograničenom od</w:t>
      </w:r>
      <w:r w:rsidR="00E66A24">
        <w:rPr>
          <w:rFonts w:cstheme="minorBidi" w:eastAsiaTheme="minorHAnsi"/>
          <w:szCs w:val="22"/>
          <w:lang w:eastAsia="en-US"/>
        </w:rPr>
        <w:t xml:space="preserve">govornošću za trgovinu, OIB </w:t>
      </w:r>
      <w:r w:rsidRPr="00E66A24">
        <w:rPr>
          <w:rFonts w:cstheme="minorBidi" w:eastAsiaTheme="minorHAnsi"/>
          <w:szCs w:val="22"/>
          <w:lang w:eastAsia="en-US"/>
        </w:rPr>
        <w:t>82637471639</w:t>
      </w:r>
      <w:r w:rsidR="00E66A24">
        <w:rPr>
          <w:rFonts w:cstheme="minorBidi" w:eastAsiaTheme="minorHAnsi"/>
          <w:szCs w:val="22"/>
          <w:lang w:eastAsia="en-US"/>
        </w:rPr>
        <w:t>,</w:t>
      </w:r>
      <w:r w:rsidRPr="00E66A24">
        <w:rPr>
          <w:rFonts w:cstheme="minorBidi" w:eastAsiaTheme="minorHAnsi"/>
          <w:szCs w:val="22"/>
          <w:lang w:eastAsia="en-US"/>
        </w:rPr>
        <w:tab/>
        <w:t>Savska 13, 32260 Gunja</w:t>
      </w:r>
    </w:p>
    <w:p w:rsidRDefault="00901FA2" w:rsidP="00E66A24" w:rsidR="00901FA2" w:rsidRPr="00E66A24">
      <w:pPr>
        <w:pStyle w:val="Odlomakpopisa"/>
        <w:numPr>
          <w:ilvl w:val="0"/>
          <w:numId w:val="2"/>
        </w:numPr>
        <w:jc w:val="both"/>
        <w:rPr>
          <w:rFonts w:cstheme="minorBidi" w:eastAsiaTheme="minorHAnsi"/>
          <w:szCs w:val="22"/>
          <w:lang w:eastAsia="en-US"/>
        </w:rPr>
      </w:pPr>
      <w:r w:rsidRPr="00E66A24">
        <w:rPr>
          <w:rFonts w:cstheme="minorBidi" w:eastAsiaTheme="minorHAnsi"/>
          <w:szCs w:val="22"/>
          <w:lang w:eastAsia="en-US"/>
        </w:rPr>
        <w:t>DIFUZ</w:t>
      </w:r>
      <w:r w:rsidR="00E66A24">
        <w:rPr>
          <w:rFonts w:cstheme="minorBidi" w:eastAsiaTheme="minorHAnsi"/>
          <w:szCs w:val="22"/>
          <w:lang w:eastAsia="en-US"/>
        </w:rPr>
        <w:t xml:space="preserve">IJA d.o.o. za trgovinu i usluge, OIB </w:t>
      </w:r>
      <w:r w:rsidRPr="00E66A24">
        <w:rPr>
          <w:rFonts w:cstheme="minorBidi" w:eastAsiaTheme="minorHAnsi"/>
          <w:szCs w:val="22"/>
          <w:lang w:eastAsia="en-US"/>
        </w:rPr>
        <w:t>09317426252</w:t>
      </w:r>
      <w:r w:rsidR="00E66A24">
        <w:rPr>
          <w:rFonts w:cstheme="minorBidi" w:eastAsiaTheme="minorHAnsi"/>
          <w:szCs w:val="22"/>
          <w:lang w:eastAsia="en-US"/>
        </w:rPr>
        <w:t>,</w:t>
      </w:r>
      <w:r w:rsidRPr="00E66A24">
        <w:rPr>
          <w:rFonts w:cstheme="minorBidi" w:eastAsiaTheme="minorHAnsi"/>
          <w:szCs w:val="22"/>
          <w:lang w:eastAsia="en-US"/>
        </w:rPr>
        <w:tab/>
        <w:t>Lješnjakovec 6, 10000 Zagreb</w:t>
      </w:r>
    </w:p>
    <w:p w:rsidRDefault="00E66A24" w:rsidP="00E66A24" w:rsidR="00901FA2" w:rsidRPr="00E66A24">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DIJANA ERAKOVIĆ, OIB </w:t>
      </w:r>
      <w:r w:rsidR="00901FA2" w:rsidRPr="00E66A24">
        <w:rPr>
          <w:rFonts w:cstheme="minorBidi" w:eastAsiaTheme="minorHAnsi"/>
          <w:szCs w:val="22"/>
          <w:lang w:eastAsia="en-US"/>
        </w:rPr>
        <w:t>12677467116</w:t>
      </w:r>
      <w:r w:rsidR="001573F1">
        <w:rPr>
          <w:rFonts w:cstheme="minorBidi" w:eastAsiaTheme="minorHAnsi"/>
          <w:szCs w:val="22"/>
          <w:lang w:eastAsia="en-US"/>
        </w:rPr>
        <w:t>,</w:t>
      </w:r>
      <w:r w:rsidR="00901FA2" w:rsidRPr="00E66A24">
        <w:rPr>
          <w:rFonts w:cstheme="minorBidi" w:eastAsiaTheme="minorHAnsi"/>
          <w:szCs w:val="22"/>
          <w:lang w:eastAsia="en-US"/>
        </w:rPr>
        <w:tab/>
        <w:t>Zvornička 49, 44250 Petrinja</w:t>
      </w:r>
    </w:p>
    <w:p w:rsidRDefault="00901FA2" w:rsidP="001573F1" w:rsidR="00901FA2" w:rsidRPr="001573F1">
      <w:pPr>
        <w:pStyle w:val="Odlomakpopisa"/>
        <w:numPr>
          <w:ilvl w:val="0"/>
          <w:numId w:val="2"/>
        </w:numPr>
        <w:jc w:val="both"/>
        <w:rPr>
          <w:rFonts w:cstheme="minorBidi" w:eastAsiaTheme="minorHAnsi"/>
          <w:szCs w:val="22"/>
          <w:lang w:eastAsia="en-US"/>
        </w:rPr>
      </w:pPr>
      <w:r w:rsidRPr="001573F1">
        <w:rPr>
          <w:rFonts w:cstheme="minorBidi" w:eastAsiaTheme="minorHAnsi"/>
          <w:szCs w:val="22"/>
          <w:lang w:eastAsia="en-US"/>
        </w:rPr>
        <w:t>M</w:t>
      </w:r>
      <w:r w:rsidR="001573F1">
        <w:rPr>
          <w:rFonts w:cstheme="minorBidi" w:eastAsiaTheme="minorHAnsi"/>
          <w:szCs w:val="22"/>
          <w:lang w:eastAsia="en-US"/>
        </w:rPr>
        <w:t xml:space="preserve">ARIO RIBIĆ,vl. obrta DIMNJAČAR, OIB 34275331803, </w:t>
      </w:r>
      <w:r w:rsidRPr="001573F1">
        <w:rPr>
          <w:rFonts w:cstheme="minorBidi" w:eastAsiaTheme="minorHAnsi"/>
          <w:szCs w:val="22"/>
          <w:lang w:eastAsia="en-US"/>
        </w:rPr>
        <w:t>Ivana Kukuljevića Sakcinskog 5, 44000 Sisak</w:t>
      </w:r>
    </w:p>
    <w:p w:rsidRDefault="00901FA2" w:rsidP="001573F1" w:rsidR="00901FA2" w:rsidRPr="001573F1">
      <w:pPr>
        <w:pStyle w:val="Odlomakpopisa"/>
        <w:numPr>
          <w:ilvl w:val="0"/>
          <w:numId w:val="2"/>
        </w:numPr>
        <w:jc w:val="both"/>
        <w:rPr>
          <w:rFonts w:cstheme="minorBidi" w:eastAsiaTheme="minorHAnsi"/>
          <w:szCs w:val="22"/>
          <w:lang w:eastAsia="en-US"/>
        </w:rPr>
      </w:pPr>
      <w:r w:rsidRPr="001573F1">
        <w:rPr>
          <w:rFonts w:cstheme="minorBidi" w:eastAsiaTheme="minorHAnsi"/>
          <w:szCs w:val="22"/>
          <w:lang w:eastAsia="en-US"/>
        </w:rPr>
        <w:t>BRANKO RO</w:t>
      </w:r>
      <w:r w:rsidR="001573F1">
        <w:rPr>
          <w:rFonts w:cstheme="minorBidi" w:eastAsiaTheme="minorHAnsi"/>
          <w:szCs w:val="22"/>
          <w:lang w:eastAsia="en-US"/>
        </w:rPr>
        <w:t xml:space="preserve">ŽIĆ, vl. obrta ''ROŽIĆ'' DIZALA, OIB 00567215787, </w:t>
      </w:r>
      <w:r w:rsidRPr="001573F1">
        <w:rPr>
          <w:rFonts w:cstheme="minorBidi" w:eastAsiaTheme="minorHAnsi"/>
          <w:szCs w:val="22"/>
          <w:lang w:eastAsia="en-US"/>
        </w:rPr>
        <w:t>Zagrebačka 40, 10417 Buševec</w:t>
      </w:r>
    </w:p>
    <w:p w:rsidRDefault="00901FA2" w:rsidP="001573F1" w:rsidR="00901FA2" w:rsidRPr="001573F1">
      <w:pPr>
        <w:pStyle w:val="Odlomakpopisa"/>
        <w:numPr>
          <w:ilvl w:val="0"/>
          <w:numId w:val="2"/>
        </w:numPr>
        <w:jc w:val="both"/>
        <w:rPr>
          <w:rFonts w:cstheme="minorBidi" w:eastAsiaTheme="minorHAnsi"/>
          <w:szCs w:val="22"/>
          <w:lang w:eastAsia="en-US"/>
        </w:rPr>
      </w:pPr>
      <w:r w:rsidRPr="001573F1">
        <w:rPr>
          <w:rFonts w:cstheme="minorBidi" w:eastAsiaTheme="minorHAnsi"/>
          <w:szCs w:val="22"/>
          <w:lang w:eastAsia="en-US"/>
        </w:rPr>
        <w:t>DOM Z</w:t>
      </w:r>
      <w:r w:rsidR="001573F1">
        <w:rPr>
          <w:rFonts w:cstheme="minorBidi" w:eastAsiaTheme="minorHAnsi"/>
          <w:szCs w:val="22"/>
          <w:lang w:eastAsia="en-US"/>
        </w:rPr>
        <w:t xml:space="preserve">A STARIJE I NEMOĆNE OSOBE SISAK, OIB 39935558897, </w:t>
      </w:r>
      <w:r w:rsidRPr="001573F1">
        <w:rPr>
          <w:rFonts w:cstheme="minorBidi" w:eastAsiaTheme="minorHAnsi"/>
          <w:szCs w:val="22"/>
          <w:lang w:eastAsia="en-US"/>
        </w:rPr>
        <w:t>Oktavijana Augusta 3, 44000 Sisak</w:t>
      </w:r>
    </w:p>
    <w:p w:rsidRDefault="00901FA2" w:rsidP="001573F1" w:rsidR="00901FA2" w:rsidRPr="001573F1">
      <w:pPr>
        <w:pStyle w:val="Odlomakpopisa"/>
        <w:numPr>
          <w:ilvl w:val="0"/>
          <w:numId w:val="2"/>
        </w:numPr>
        <w:jc w:val="both"/>
        <w:rPr>
          <w:rFonts w:cstheme="minorBidi" w:eastAsiaTheme="minorHAnsi"/>
          <w:szCs w:val="22"/>
          <w:lang w:eastAsia="en-US"/>
        </w:rPr>
      </w:pPr>
      <w:r w:rsidRPr="001573F1">
        <w:rPr>
          <w:rFonts w:cstheme="minorBidi" w:eastAsiaTheme="minorHAnsi"/>
          <w:szCs w:val="22"/>
          <w:lang w:eastAsia="en-US"/>
        </w:rPr>
        <w:t>DOBRA društvo s ograničenom odgovornošću za vanjsku i unutarnju t</w:t>
      </w:r>
      <w:r w:rsidR="001573F1">
        <w:rPr>
          <w:rFonts w:cstheme="minorBidi" w:eastAsiaTheme="minorHAnsi"/>
          <w:szCs w:val="22"/>
          <w:lang w:eastAsia="en-US"/>
        </w:rPr>
        <w:t xml:space="preserve">rgovinu, OIB 52215882489, </w:t>
      </w:r>
      <w:r w:rsidRPr="001573F1">
        <w:rPr>
          <w:rFonts w:cstheme="minorBidi" w:eastAsiaTheme="minorHAnsi"/>
          <w:szCs w:val="22"/>
          <w:lang w:eastAsia="en-US"/>
        </w:rPr>
        <w:t>Stari Topolovac 218a, 44000 Topolovac</w:t>
      </w:r>
    </w:p>
    <w:p w:rsidRDefault="00901FA2" w:rsidP="001573F1" w:rsidR="00901FA2" w:rsidRPr="001573F1">
      <w:pPr>
        <w:pStyle w:val="Odlomakpopisa"/>
        <w:numPr>
          <w:ilvl w:val="0"/>
          <w:numId w:val="2"/>
        </w:numPr>
        <w:jc w:val="both"/>
        <w:rPr>
          <w:rFonts w:cstheme="minorBidi" w:eastAsiaTheme="minorHAnsi"/>
          <w:szCs w:val="22"/>
          <w:lang w:eastAsia="en-US"/>
        </w:rPr>
      </w:pPr>
      <w:r w:rsidRPr="001573F1">
        <w:rPr>
          <w:rFonts w:cstheme="minorBidi" w:eastAsiaTheme="minorHAnsi"/>
          <w:szCs w:val="22"/>
          <w:lang w:eastAsia="en-US"/>
        </w:rPr>
        <w:t>Dr. ETLINGER za proizvodnju, projekti</w:t>
      </w:r>
      <w:r w:rsidR="001573F1">
        <w:rPr>
          <w:rFonts w:cstheme="minorBidi" w:eastAsiaTheme="minorHAnsi"/>
          <w:szCs w:val="22"/>
          <w:lang w:eastAsia="en-US"/>
        </w:rPr>
        <w:t xml:space="preserve">ranje, servis i trgovinu d.o.o., OIB 17221338662, </w:t>
      </w:r>
      <w:r w:rsidRPr="001573F1">
        <w:rPr>
          <w:rFonts w:cstheme="minorBidi" w:eastAsiaTheme="minorHAnsi"/>
          <w:szCs w:val="22"/>
          <w:lang w:eastAsia="en-US"/>
        </w:rPr>
        <w:t>Jakova Gotovca 10, 10000 Zagreb</w:t>
      </w:r>
    </w:p>
    <w:p w:rsidRDefault="0097328D" w:rsidP="001573F1" w:rsidR="00901FA2" w:rsidRPr="001573F1">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DRAGAN TADIĆ, OIB 81262902097, </w:t>
      </w:r>
      <w:r w:rsidR="00901FA2" w:rsidRPr="001573F1">
        <w:rPr>
          <w:rFonts w:cstheme="minorBidi" w:eastAsiaTheme="minorHAnsi"/>
          <w:szCs w:val="22"/>
          <w:lang w:eastAsia="en-US"/>
        </w:rPr>
        <w:t>Mate Božičevića 6, 44250 Petrinja</w:t>
      </w:r>
    </w:p>
    <w:p w:rsidRDefault="00901FA2" w:rsidP="0097328D" w:rsidR="00901FA2" w:rsidRPr="0097328D">
      <w:pPr>
        <w:pStyle w:val="Odlomakpopisa"/>
        <w:numPr>
          <w:ilvl w:val="0"/>
          <w:numId w:val="2"/>
        </w:numPr>
        <w:jc w:val="both"/>
        <w:rPr>
          <w:rFonts w:cstheme="minorBidi" w:eastAsiaTheme="minorHAnsi"/>
          <w:szCs w:val="22"/>
          <w:lang w:eastAsia="en-US"/>
        </w:rPr>
      </w:pPr>
      <w:r w:rsidRPr="0097328D">
        <w:rPr>
          <w:rFonts w:cstheme="minorBidi" w:eastAsiaTheme="minorHAnsi"/>
          <w:szCs w:val="22"/>
          <w:lang w:eastAsia="en-US"/>
        </w:rPr>
        <w:t xml:space="preserve">DUKAT mliječna industrija </w:t>
      </w:r>
      <w:r w:rsidR="0097328D">
        <w:rPr>
          <w:rFonts w:cstheme="minorBidi" w:eastAsiaTheme="minorHAnsi"/>
          <w:szCs w:val="22"/>
          <w:lang w:eastAsia="en-US"/>
        </w:rPr>
        <w:t xml:space="preserve">dioničko društvo, OIB 25457712630, </w:t>
      </w:r>
      <w:r w:rsidRPr="0097328D">
        <w:rPr>
          <w:rFonts w:cstheme="minorBidi" w:eastAsiaTheme="minorHAnsi"/>
          <w:szCs w:val="22"/>
          <w:lang w:eastAsia="en-US"/>
        </w:rPr>
        <w:t>Marijana Čavića 9, 10000 Zagreb</w:t>
      </w:r>
    </w:p>
    <w:p w:rsidRDefault="00901FA2" w:rsidP="0097328D" w:rsidR="00901FA2" w:rsidRPr="0097328D">
      <w:pPr>
        <w:pStyle w:val="Odlomakpopisa"/>
        <w:numPr>
          <w:ilvl w:val="0"/>
          <w:numId w:val="2"/>
        </w:numPr>
        <w:jc w:val="both"/>
        <w:rPr>
          <w:rFonts w:cstheme="minorBidi" w:eastAsiaTheme="minorHAnsi"/>
          <w:szCs w:val="22"/>
          <w:lang w:eastAsia="en-US"/>
        </w:rPr>
      </w:pPr>
      <w:r w:rsidRPr="0097328D">
        <w:rPr>
          <w:rFonts w:cstheme="minorBidi" w:eastAsiaTheme="minorHAnsi"/>
          <w:szCs w:val="22"/>
          <w:lang w:eastAsia="en-US"/>
        </w:rPr>
        <w:t xml:space="preserve">ROBERT KORICA, vl. obrta </w:t>
      </w:r>
      <w:r w:rsidR="0097328D">
        <w:rPr>
          <w:rFonts w:cstheme="minorBidi" w:eastAsiaTheme="minorHAnsi"/>
          <w:szCs w:val="22"/>
          <w:lang w:eastAsia="en-US"/>
        </w:rPr>
        <w:t>ELEKTROINSTALACIJSKA RADIONICA, OIB 73718688291,</w:t>
      </w:r>
      <w:r w:rsidRPr="0097328D">
        <w:rPr>
          <w:rFonts w:cstheme="minorBidi" w:eastAsiaTheme="minorHAnsi"/>
          <w:szCs w:val="22"/>
          <w:lang w:eastAsia="en-US"/>
        </w:rPr>
        <w:t>Mihanovićeva obala 15, 44000 Sisak</w:t>
      </w:r>
    </w:p>
    <w:p w:rsidRDefault="00901FA2" w:rsidP="0097328D" w:rsidR="00901FA2" w:rsidRPr="0097328D">
      <w:pPr>
        <w:pStyle w:val="Odlomakpopisa"/>
        <w:numPr>
          <w:ilvl w:val="0"/>
          <w:numId w:val="2"/>
        </w:numPr>
        <w:jc w:val="both"/>
        <w:rPr>
          <w:rFonts w:cstheme="minorBidi" w:eastAsiaTheme="minorHAnsi"/>
          <w:szCs w:val="22"/>
          <w:lang w:eastAsia="en-US"/>
        </w:rPr>
      </w:pPr>
      <w:r w:rsidRPr="0097328D">
        <w:rPr>
          <w:rFonts w:cstheme="minorBidi" w:eastAsiaTheme="minorHAnsi"/>
          <w:szCs w:val="22"/>
          <w:lang w:eastAsia="en-US"/>
        </w:rPr>
        <w:t>ELEKTROTEHNIČKI CENTAR SISAK d.o.o</w:t>
      </w:r>
      <w:r w:rsidR="0097328D">
        <w:rPr>
          <w:rFonts w:cstheme="minorBidi" w:eastAsiaTheme="minorHAnsi"/>
          <w:szCs w:val="22"/>
          <w:lang w:eastAsia="en-US"/>
        </w:rPr>
        <w:t xml:space="preserve">. za servisne usluge i trgovinu, OIB 22697405384, </w:t>
      </w:r>
      <w:r w:rsidRPr="0097328D">
        <w:rPr>
          <w:rFonts w:cstheme="minorBidi" w:eastAsiaTheme="minorHAnsi"/>
          <w:szCs w:val="22"/>
          <w:lang w:eastAsia="en-US"/>
        </w:rPr>
        <w:t>Trg 22. Lipnja 4f, 44000 Sisak</w:t>
      </w:r>
    </w:p>
    <w:p w:rsidRDefault="00901FA2" w:rsidP="0097328D" w:rsidR="00901FA2" w:rsidRPr="0097328D">
      <w:pPr>
        <w:pStyle w:val="Odlomakpopisa"/>
        <w:numPr>
          <w:ilvl w:val="0"/>
          <w:numId w:val="2"/>
        </w:numPr>
        <w:jc w:val="both"/>
        <w:rPr>
          <w:rFonts w:cstheme="minorBidi" w:eastAsiaTheme="minorHAnsi"/>
          <w:szCs w:val="22"/>
          <w:lang w:eastAsia="en-US"/>
        </w:rPr>
      </w:pPr>
      <w:r w:rsidRPr="0097328D">
        <w:rPr>
          <w:rFonts w:cstheme="minorBidi" w:eastAsiaTheme="minorHAnsi"/>
          <w:szCs w:val="22"/>
          <w:lang w:eastAsia="en-US"/>
        </w:rPr>
        <w:t>EMS društvo s ograničenom odgovornošću za proizvodnju stroje</w:t>
      </w:r>
      <w:r w:rsidR="0097328D">
        <w:rPr>
          <w:rFonts w:cstheme="minorBidi" w:eastAsiaTheme="minorHAnsi"/>
          <w:szCs w:val="22"/>
          <w:lang w:eastAsia="en-US"/>
        </w:rPr>
        <w:t xml:space="preserve">va i uređaja, trgovinu i usluge, OIB </w:t>
      </w:r>
      <w:r w:rsidRPr="0097328D">
        <w:rPr>
          <w:rFonts w:cstheme="minorBidi" w:eastAsiaTheme="minorHAnsi"/>
          <w:szCs w:val="22"/>
          <w:lang w:eastAsia="en-US"/>
        </w:rPr>
        <w:t>43113948868</w:t>
      </w:r>
      <w:r w:rsidR="0097328D">
        <w:rPr>
          <w:rFonts w:cstheme="minorBidi" w:eastAsiaTheme="minorHAnsi"/>
          <w:szCs w:val="22"/>
          <w:lang w:eastAsia="en-US"/>
        </w:rPr>
        <w:t>,</w:t>
      </w:r>
      <w:r w:rsidRPr="0097328D">
        <w:rPr>
          <w:rFonts w:cstheme="minorBidi" w:eastAsiaTheme="minorHAnsi"/>
          <w:szCs w:val="22"/>
          <w:lang w:eastAsia="en-US"/>
        </w:rPr>
        <w:tab/>
        <w:t>Nikole Tesle 10, 44000 Sisak</w:t>
      </w:r>
    </w:p>
    <w:p w:rsidRDefault="0097328D" w:rsidP="0097328D" w:rsidR="00901FA2" w:rsidRPr="0097328D">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EPTISA SERVICIOS </w:t>
      </w:r>
      <w:r w:rsidR="00901FA2" w:rsidRPr="0097328D">
        <w:rPr>
          <w:rFonts w:cstheme="minorBidi" w:eastAsiaTheme="minorHAnsi"/>
          <w:szCs w:val="22"/>
          <w:lang w:eastAsia="en-US"/>
        </w:rPr>
        <w:t>C/ Emilio Muñoz 35-37, 28037 Madrid, Španjolska</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ERG trgovačko društvo za elek</w:t>
      </w:r>
      <w:r w:rsidR="00EB3BC6">
        <w:rPr>
          <w:rFonts w:cstheme="minorBidi" w:eastAsiaTheme="minorHAnsi"/>
          <w:szCs w:val="22"/>
          <w:lang w:eastAsia="en-US"/>
        </w:rPr>
        <w:t xml:space="preserve">trotehničke djelatnosti, d.o.o., OIB </w:t>
      </w:r>
      <w:r w:rsidRPr="00EB3BC6">
        <w:rPr>
          <w:rFonts w:cstheme="minorBidi" w:eastAsiaTheme="minorHAnsi"/>
          <w:szCs w:val="22"/>
          <w:lang w:eastAsia="en-US"/>
        </w:rPr>
        <w:t>81424995264</w:t>
      </w:r>
      <w:r w:rsidR="00EB3BC6">
        <w:rPr>
          <w:rFonts w:cstheme="minorBidi" w:eastAsiaTheme="minorHAnsi"/>
          <w:szCs w:val="22"/>
          <w:lang w:eastAsia="en-US"/>
        </w:rPr>
        <w:t xml:space="preserve">, </w:t>
      </w:r>
      <w:r w:rsidRPr="00EB3BC6">
        <w:rPr>
          <w:rFonts w:cstheme="minorBidi" w:eastAsiaTheme="minorHAnsi"/>
          <w:szCs w:val="22"/>
          <w:lang w:eastAsia="en-US"/>
        </w:rPr>
        <w:t>Kučanska 4, 42000 Varaždin</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ERUDIO USL</w:t>
      </w:r>
      <w:r w:rsidR="00EB3BC6">
        <w:rPr>
          <w:rFonts w:cstheme="minorBidi" w:eastAsiaTheme="minorHAnsi"/>
          <w:szCs w:val="22"/>
          <w:lang w:eastAsia="en-US"/>
        </w:rPr>
        <w:t xml:space="preserve">UGE d.o.o. za trgovinu i usluge, OIB </w:t>
      </w:r>
      <w:r w:rsidRPr="00EB3BC6">
        <w:rPr>
          <w:rFonts w:cstheme="minorBidi" w:eastAsiaTheme="minorHAnsi"/>
          <w:szCs w:val="22"/>
          <w:lang w:eastAsia="en-US"/>
        </w:rPr>
        <w:t>26520947962</w:t>
      </w:r>
      <w:r w:rsidR="00EB3BC6">
        <w:rPr>
          <w:rFonts w:cstheme="minorBidi" w:eastAsiaTheme="minorHAnsi"/>
          <w:szCs w:val="22"/>
          <w:lang w:eastAsia="en-US"/>
        </w:rPr>
        <w:t xml:space="preserve">, </w:t>
      </w:r>
      <w:r w:rsidRPr="00EB3BC6">
        <w:rPr>
          <w:rFonts w:cstheme="minorBidi" w:eastAsiaTheme="minorHAnsi"/>
          <w:szCs w:val="22"/>
          <w:lang w:eastAsia="en-US"/>
        </w:rPr>
        <w:t>Virjanska 25,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ESTER, društvo s ograničenom odgovornošću za unutarnju i vanjsku trgovinu i</w:t>
      </w:r>
      <w:r w:rsidR="00EB3BC6">
        <w:rPr>
          <w:rFonts w:cstheme="minorBidi" w:eastAsiaTheme="minorHAnsi"/>
          <w:szCs w:val="22"/>
          <w:lang w:eastAsia="en-US"/>
        </w:rPr>
        <w:t xml:space="preserve"> zastupanje, OIB 65966986337, </w:t>
      </w:r>
      <w:r w:rsidRPr="00EB3BC6">
        <w:rPr>
          <w:rFonts w:cstheme="minorBidi" w:eastAsiaTheme="minorHAnsi"/>
          <w:szCs w:val="22"/>
          <w:lang w:eastAsia="en-US"/>
        </w:rPr>
        <w:t>Dore Pejačević 7,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EURO-A</w:t>
      </w:r>
      <w:r w:rsidR="00EB3BC6">
        <w:rPr>
          <w:rFonts w:cstheme="minorBidi" w:eastAsiaTheme="minorHAnsi"/>
          <w:szCs w:val="22"/>
          <w:lang w:eastAsia="en-US"/>
        </w:rPr>
        <w:t xml:space="preserve">LFA d.o.o. za trgovinu i usluge, OIB 15191211491, </w:t>
      </w:r>
      <w:r w:rsidRPr="00EB3BC6">
        <w:rPr>
          <w:rFonts w:cstheme="minorBidi" w:eastAsiaTheme="minorHAnsi"/>
          <w:szCs w:val="22"/>
          <w:lang w:eastAsia="en-US"/>
        </w:rPr>
        <w:t>Radnička cesta 184,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EUROHERC osiguranje - dioničko društvo za osiguranje imovine i osoba i druge poslov</w:t>
      </w:r>
      <w:r w:rsidR="00EB3BC6">
        <w:rPr>
          <w:rFonts w:cstheme="minorBidi" w:eastAsiaTheme="minorHAnsi"/>
          <w:szCs w:val="22"/>
          <w:lang w:eastAsia="en-US"/>
        </w:rPr>
        <w:t xml:space="preserve">e osiguranja - PODRUŽNICA SISAK, OIB </w:t>
      </w:r>
      <w:r w:rsidRPr="00EB3BC6">
        <w:rPr>
          <w:rFonts w:cstheme="minorBidi" w:eastAsiaTheme="minorHAnsi"/>
          <w:szCs w:val="22"/>
          <w:lang w:eastAsia="en-US"/>
        </w:rPr>
        <w:t>22694857747</w:t>
      </w:r>
      <w:r w:rsidR="00EB3BC6">
        <w:rPr>
          <w:rFonts w:cstheme="minorBidi" w:eastAsiaTheme="minorHAnsi"/>
          <w:szCs w:val="22"/>
          <w:lang w:eastAsia="en-US"/>
        </w:rPr>
        <w:t>,</w:t>
      </w:r>
      <w:r w:rsidR="00EB3BC6">
        <w:rPr>
          <w:rFonts w:cstheme="minorBidi" w:eastAsiaTheme="minorHAnsi"/>
          <w:szCs w:val="22"/>
          <w:lang w:eastAsia="en-US"/>
        </w:rPr>
        <w:tab/>
        <w:t xml:space="preserve">Ulica grada </w:t>
      </w:r>
      <w:r w:rsidRPr="00EB3BC6">
        <w:rPr>
          <w:rFonts w:cstheme="minorBidi" w:eastAsiaTheme="minorHAnsi"/>
          <w:szCs w:val="22"/>
          <w:lang w:eastAsia="en-US"/>
        </w:rPr>
        <w:t>Vukovara 282, 10000 Zagreb/ Franje Lovrića 17A,Sisak</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EUROSTANDARD društvo s ograničenom odgovornošću za kontrolu kvalitete i kvantitete r</w:t>
      </w:r>
      <w:r w:rsidR="00EB3BC6">
        <w:rPr>
          <w:rFonts w:cstheme="minorBidi" w:eastAsiaTheme="minorHAnsi"/>
          <w:szCs w:val="22"/>
          <w:lang w:eastAsia="en-US"/>
        </w:rPr>
        <w:t xml:space="preserve">obe, usluge, trgovinu i turizam, OIB 42381716876, </w:t>
      </w:r>
      <w:r w:rsidRPr="00EB3BC6">
        <w:rPr>
          <w:rFonts w:cstheme="minorBidi" w:eastAsiaTheme="minorHAnsi"/>
          <w:szCs w:val="22"/>
          <w:lang w:eastAsia="en-US"/>
        </w:rPr>
        <w:t>Mesnička 13, 10000 Zagreb</w:t>
      </w:r>
    </w:p>
    <w:p w:rsidRDefault="00EB3BC6" w:rsidP="00EB3BC6" w:rsidR="00901FA2" w:rsidRPr="00EB3BC6">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FINANCIJSKA AGENCIJA, OIB </w:t>
      </w:r>
      <w:r w:rsidR="00901FA2" w:rsidRPr="00EB3BC6">
        <w:rPr>
          <w:rFonts w:cstheme="minorBidi" w:eastAsiaTheme="minorHAnsi"/>
          <w:szCs w:val="22"/>
          <w:lang w:eastAsia="en-US"/>
        </w:rPr>
        <w:t>8582113</w:t>
      </w:r>
      <w:r>
        <w:rPr>
          <w:rFonts w:cstheme="minorBidi" w:eastAsiaTheme="minorHAnsi"/>
          <w:szCs w:val="22"/>
          <w:lang w:eastAsia="en-US"/>
        </w:rPr>
        <w:t>0368,</w:t>
      </w:r>
      <w:r w:rsidR="00901FA2" w:rsidRPr="00EB3BC6">
        <w:rPr>
          <w:rFonts w:cstheme="minorBidi" w:eastAsiaTheme="minorHAnsi"/>
          <w:szCs w:val="22"/>
          <w:lang w:eastAsia="en-US"/>
        </w:rPr>
        <w:t>Ulica grada Vukovara 70,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FRANCK prehrambe</w:t>
      </w:r>
      <w:r w:rsidR="00EB3BC6">
        <w:rPr>
          <w:rFonts w:cstheme="minorBidi" w:eastAsiaTheme="minorHAnsi"/>
          <w:szCs w:val="22"/>
          <w:lang w:eastAsia="en-US"/>
        </w:rPr>
        <w:t xml:space="preserve">na industrija, dioničko društvo, OIB 07676693758, </w:t>
      </w:r>
      <w:r w:rsidRPr="00EB3BC6">
        <w:rPr>
          <w:rFonts w:cstheme="minorBidi" w:eastAsiaTheme="minorHAnsi"/>
          <w:szCs w:val="22"/>
          <w:lang w:eastAsia="en-US"/>
        </w:rPr>
        <w:t>Vodovodna 20,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BRIGITA SMILJANIĆ,vl. obrta  GARDEN</w:t>
      </w:r>
      <w:r w:rsidR="00EB3BC6">
        <w:rPr>
          <w:rFonts w:cstheme="minorBidi" w:eastAsiaTheme="minorHAnsi"/>
          <w:szCs w:val="22"/>
          <w:lang w:eastAsia="en-US"/>
        </w:rPr>
        <w:t xml:space="preserve">IJA, Proizvodno trgovački obrt  OIB </w:t>
      </w:r>
      <w:r w:rsidRPr="00EB3BC6">
        <w:rPr>
          <w:rFonts w:cstheme="minorBidi" w:eastAsiaTheme="minorHAnsi"/>
          <w:szCs w:val="22"/>
          <w:lang w:eastAsia="en-US"/>
        </w:rPr>
        <w:t>29736125422</w:t>
      </w:r>
      <w:r w:rsidR="00EB3BC6">
        <w:rPr>
          <w:rFonts w:cstheme="minorBidi" w:eastAsiaTheme="minorHAnsi"/>
          <w:szCs w:val="22"/>
          <w:lang w:eastAsia="en-US"/>
        </w:rPr>
        <w:t>,</w:t>
      </w:r>
      <w:r w:rsidRPr="00EB3BC6">
        <w:rPr>
          <w:rFonts w:cstheme="minorBidi" w:eastAsiaTheme="minorHAnsi"/>
          <w:szCs w:val="22"/>
          <w:lang w:eastAsia="en-US"/>
        </w:rPr>
        <w:tab/>
        <w:t>Dr. Ante Starčevića 11, 44000 Sisak</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GASTROPROJEKT društvo s ograničenom odgovornošću za proizvod</w:t>
      </w:r>
      <w:r w:rsidR="00EB3BC6">
        <w:rPr>
          <w:rFonts w:cstheme="minorBidi" w:eastAsiaTheme="minorHAnsi"/>
          <w:szCs w:val="22"/>
          <w:lang w:eastAsia="en-US"/>
        </w:rPr>
        <w:t xml:space="preserve">nju, građenje trgovinu i usluge, OIB </w:t>
      </w:r>
      <w:r w:rsidRPr="00EB3BC6">
        <w:rPr>
          <w:rFonts w:cstheme="minorBidi" w:eastAsiaTheme="minorHAnsi"/>
          <w:szCs w:val="22"/>
          <w:lang w:eastAsia="en-US"/>
        </w:rPr>
        <w:t>27493567293</w:t>
      </w:r>
      <w:r w:rsidR="00EB3BC6">
        <w:rPr>
          <w:rFonts w:cstheme="minorBidi" w:eastAsiaTheme="minorHAnsi"/>
          <w:szCs w:val="22"/>
          <w:lang w:eastAsia="en-US"/>
        </w:rPr>
        <w:t xml:space="preserve">, </w:t>
      </w:r>
      <w:r w:rsidRPr="00EB3BC6">
        <w:rPr>
          <w:rFonts w:cstheme="minorBidi" w:eastAsiaTheme="minorHAnsi"/>
          <w:szCs w:val="22"/>
          <w:lang w:eastAsia="en-US"/>
        </w:rPr>
        <w:t>Lešće 9, 10430 Samobor</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lastRenderedPageBreak/>
        <w:t>GME KOMUNIKACI</w:t>
      </w:r>
      <w:r w:rsidR="00EB3BC6">
        <w:rPr>
          <w:rFonts w:cstheme="minorBidi" w:eastAsiaTheme="minorHAnsi"/>
          <w:szCs w:val="22"/>
          <w:lang w:eastAsia="en-US"/>
        </w:rPr>
        <w:t xml:space="preserve">JE d.o.o. za  usluge i trgovinu, OIB </w:t>
      </w:r>
      <w:r w:rsidRPr="00EB3BC6">
        <w:rPr>
          <w:rFonts w:cstheme="minorBidi" w:eastAsiaTheme="minorHAnsi"/>
          <w:szCs w:val="22"/>
          <w:lang w:eastAsia="en-US"/>
        </w:rPr>
        <w:t>91815840511</w:t>
      </w:r>
      <w:r w:rsidR="00EB3BC6">
        <w:rPr>
          <w:rFonts w:cstheme="minorBidi" w:eastAsiaTheme="minorHAnsi"/>
          <w:szCs w:val="22"/>
          <w:lang w:eastAsia="en-US"/>
        </w:rPr>
        <w:t>,</w:t>
      </w:r>
      <w:r w:rsidRPr="00EB3BC6">
        <w:rPr>
          <w:rFonts w:cstheme="minorBidi" w:eastAsiaTheme="minorHAnsi"/>
          <w:szCs w:val="22"/>
          <w:lang w:eastAsia="en-US"/>
        </w:rPr>
        <w:tab/>
        <w:t>I.K. Sakcinskog 9A, 44000 Sisak</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 xml:space="preserve">GOSPODARENJE OTPADOM SISAK d.o.o. za postupanje s </w:t>
      </w:r>
      <w:r w:rsidR="00EB3BC6">
        <w:rPr>
          <w:rFonts w:cstheme="minorBidi" w:eastAsiaTheme="minorHAnsi"/>
          <w:szCs w:val="22"/>
          <w:lang w:eastAsia="en-US"/>
        </w:rPr>
        <w:t xml:space="preserve">komunalnim otpadom OIB 25388753075, </w:t>
      </w:r>
      <w:r w:rsidRPr="00EB3BC6">
        <w:rPr>
          <w:rFonts w:cstheme="minorBidi" w:eastAsiaTheme="minorHAnsi"/>
          <w:szCs w:val="22"/>
          <w:lang w:eastAsia="en-US"/>
        </w:rPr>
        <w:t>Trg Josipa Mađerića 1, 44000 Sisak</w:t>
      </w:r>
    </w:p>
    <w:p w:rsidRDefault="00EB3BC6" w:rsidP="00EB3BC6" w:rsidR="00901FA2" w:rsidRPr="00EB3BC6">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GRAD SISAK, OIB </w:t>
      </w:r>
      <w:r w:rsidR="00901FA2" w:rsidRPr="00EB3BC6">
        <w:rPr>
          <w:rFonts w:cstheme="minorBidi" w:eastAsiaTheme="minorHAnsi"/>
          <w:szCs w:val="22"/>
          <w:lang w:eastAsia="en-US"/>
        </w:rPr>
        <w:t>08686015790</w:t>
      </w:r>
      <w:r>
        <w:rPr>
          <w:rFonts w:cstheme="minorBidi" w:eastAsiaTheme="minorHAnsi"/>
          <w:szCs w:val="22"/>
          <w:lang w:eastAsia="en-US"/>
        </w:rPr>
        <w:t>,</w:t>
      </w:r>
      <w:r w:rsidR="00901FA2" w:rsidRPr="00EB3BC6">
        <w:rPr>
          <w:rFonts w:cstheme="minorBidi" w:eastAsiaTheme="minorHAnsi"/>
          <w:szCs w:val="22"/>
          <w:lang w:eastAsia="en-US"/>
        </w:rPr>
        <w:tab/>
        <w:t>Rimska 26, 44000 Sisak</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HANZA MEDIA</w:t>
      </w:r>
      <w:r w:rsidR="00EB3BC6">
        <w:rPr>
          <w:rFonts w:cstheme="minorBidi" w:eastAsiaTheme="minorHAnsi"/>
          <w:szCs w:val="22"/>
          <w:lang w:eastAsia="en-US"/>
        </w:rPr>
        <w:t xml:space="preserve"> d.o.o. za izdavačku djelatnost, OIB 79517545745, </w:t>
      </w:r>
      <w:r w:rsidRPr="00EB3BC6">
        <w:rPr>
          <w:rFonts w:cstheme="minorBidi" w:eastAsiaTheme="minorHAnsi"/>
          <w:szCs w:val="22"/>
          <w:lang w:eastAsia="en-US"/>
        </w:rPr>
        <w:t>Koranska 2, 10000 Zagreb</w:t>
      </w:r>
    </w:p>
    <w:p w:rsidRDefault="00901FA2" w:rsidP="00EB3BC6" w:rsidR="00901FA2" w:rsidRPr="00EB3BC6">
      <w:pPr>
        <w:pStyle w:val="Odlomakpopisa"/>
        <w:numPr>
          <w:ilvl w:val="0"/>
          <w:numId w:val="2"/>
        </w:numPr>
        <w:jc w:val="both"/>
        <w:rPr>
          <w:rFonts w:cstheme="minorBidi" w:eastAsiaTheme="minorHAnsi"/>
          <w:szCs w:val="22"/>
          <w:lang w:eastAsia="en-US"/>
        </w:rPr>
      </w:pPr>
      <w:r w:rsidRPr="00EB3BC6">
        <w:rPr>
          <w:rFonts w:cstheme="minorBidi" w:eastAsiaTheme="minorHAnsi"/>
          <w:szCs w:val="22"/>
          <w:lang w:eastAsia="en-US"/>
        </w:rPr>
        <w:t>HEP - Opskrba d.o.o. za opskrbu potrošača električnom, toplinskom energijom i plinom</w:t>
      </w:r>
      <w:r w:rsidRPr="00EB3BC6">
        <w:rPr>
          <w:rFonts w:cstheme="minorBidi" w:eastAsiaTheme="minorHAnsi"/>
          <w:szCs w:val="22"/>
          <w:lang w:eastAsia="en-US"/>
        </w:rPr>
        <w:tab/>
      </w:r>
      <w:r w:rsidR="002927CF">
        <w:rPr>
          <w:rFonts w:cstheme="minorBidi" w:eastAsiaTheme="minorHAnsi"/>
          <w:szCs w:val="22"/>
          <w:lang w:eastAsia="en-US"/>
        </w:rPr>
        <w:t xml:space="preserve">, OIB </w:t>
      </w:r>
      <w:r w:rsidRPr="00EB3BC6">
        <w:rPr>
          <w:rFonts w:cstheme="minorBidi" w:eastAsiaTheme="minorHAnsi"/>
          <w:szCs w:val="22"/>
          <w:lang w:eastAsia="en-US"/>
        </w:rPr>
        <w:t>63073332379</w:t>
      </w:r>
      <w:r w:rsidR="002927CF">
        <w:rPr>
          <w:rFonts w:cstheme="minorBidi" w:eastAsiaTheme="minorHAnsi"/>
          <w:szCs w:val="22"/>
          <w:lang w:eastAsia="en-US"/>
        </w:rPr>
        <w:t>,</w:t>
      </w:r>
      <w:r w:rsidRPr="00EB3BC6">
        <w:rPr>
          <w:rFonts w:cstheme="minorBidi" w:eastAsiaTheme="minorHAnsi"/>
          <w:szCs w:val="22"/>
          <w:lang w:eastAsia="en-US"/>
        </w:rPr>
        <w:tab/>
        <w:t>Ulica grada Vukovara 37, 10000 Zagreb</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HEP ELEKTRA d.o.o. z</w:t>
      </w:r>
      <w:r w:rsidR="002927CF">
        <w:rPr>
          <w:rFonts w:cstheme="minorBidi" w:eastAsiaTheme="minorHAnsi"/>
          <w:szCs w:val="22"/>
          <w:lang w:eastAsia="en-US"/>
        </w:rPr>
        <w:t xml:space="preserve">a opskrbu električnom energijom, OIB </w:t>
      </w:r>
      <w:r w:rsidRPr="002927CF">
        <w:rPr>
          <w:rFonts w:cstheme="minorBidi" w:eastAsiaTheme="minorHAnsi"/>
          <w:szCs w:val="22"/>
          <w:lang w:eastAsia="en-US"/>
        </w:rPr>
        <w:t>43965974818</w:t>
      </w:r>
      <w:r w:rsidR="002927CF">
        <w:rPr>
          <w:rFonts w:cstheme="minorBidi" w:eastAsiaTheme="minorHAnsi"/>
          <w:szCs w:val="22"/>
          <w:lang w:eastAsia="en-US"/>
        </w:rPr>
        <w:t>,</w:t>
      </w:r>
      <w:r w:rsidRPr="002927CF">
        <w:rPr>
          <w:rFonts w:cstheme="minorBidi" w:eastAsiaTheme="minorHAnsi"/>
          <w:szCs w:val="22"/>
          <w:lang w:eastAsia="en-US"/>
        </w:rPr>
        <w:tab/>
        <w:t>Ulica grada Vukovara 37, 10000 Zagreb</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HIDROIZO j.d.o.o. za graditeljstvo i usluge</w:t>
      </w:r>
      <w:r w:rsidRPr="002927CF">
        <w:rPr>
          <w:rFonts w:cstheme="minorBidi" w:eastAsiaTheme="minorHAnsi"/>
          <w:szCs w:val="22"/>
          <w:lang w:eastAsia="en-US"/>
        </w:rPr>
        <w:tab/>
      </w:r>
      <w:r w:rsidR="002927CF">
        <w:rPr>
          <w:rFonts w:cstheme="minorBidi" w:eastAsiaTheme="minorHAnsi"/>
          <w:szCs w:val="22"/>
          <w:lang w:eastAsia="en-US"/>
        </w:rPr>
        <w:t xml:space="preserve">, OIB </w:t>
      </w:r>
      <w:r w:rsidRPr="002927CF">
        <w:rPr>
          <w:rFonts w:cstheme="minorBidi" w:eastAsiaTheme="minorHAnsi"/>
          <w:szCs w:val="22"/>
          <w:lang w:eastAsia="en-US"/>
        </w:rPr>
        <w:t>90642090150</w:t>
      </w:r>
      <w:r w:rsidR="002927CF">
        <w:rPr>
          <w:rFonts w:cstheme="minorBidi" w:eastAsiaTheme="minorHAnsi"/>
          <w:szCs w:val="22"/>
          <w:lang w:eastAsia="en-US"/>
        </w:rPr>
        <w:t>,</w:t>
      </w:r>
      <w:r w:rsidRPr="002927CF">
        <w:rPr>
          <w:rFonts w:cstheme="minorBidi" w:eastAsiaTheme="minorHAnsi"/>
          <w:szCs w:val="22"/>
          <w:lang w:eastAsia="en-US"/>
        </w:rPr>
        <w:tab/>
        <w:t>Kikićeva 20, 10000 Zagreb</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HIPP</w:t>
      </w:r>
      <w:r w:rsidR="002927CF">
        <w:rPr>
          <w:rFonts w:cstheme="minorBidi" w:eastAsiaTheme="minorHAnsi"/>
          <w:szCs w:val="22"/>
          <w:lang w:eastAsia="en-US"/>
        </w:rPr>
        <w:t xml:space="preserve">-WERK GEORG HIPP OHG, </w:t>
      </w:r>
      <w:r w:rsidRPr="002927CF">
        <w:rPr>
          <w:rFonts w:cstheme="minorBidi" w:eastAsiaTheme="minorHAnsi"/>
          <w:szCs w:val="22"/>
          <w:lang w:eastAsia="en-US"/>
        </w:rPr>
        <w:t>Georg-Hipp-Straße 7, 85276 Pfaffenhofen an der Ilm, Njemačka</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HOLZ KLADE GMBH</w:t>
      </w:r>
      <w:r w:rsidR="002927CF">
        <w:rPr>
          <w:rFonts w:cstheme="minorBidi" w:eastAsiaTheme="minorHAnsi"/>
          <w:szCs w:val="22"/>
          <w:lang w:eastAsia="en-US"/>
        </w:rPr>
        <w:t>,</w:t>
      </w:r>
      <w:r w:rsidRPr="002927CF">
        <w:rPr>
          <w:rFonts w:cstheme="minorBidi" w:eastAsiaTheme="minorHAnsi"/>
          <w:szCs w:val="22"/>
          <w:lang w:eastAsia="en-US"/>
        </w:rPr>
        <w:t xml:space="preserve"> Auenfischerstraße 61, 9400 Wolfsberg, Austrija</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HORTING SISAK društvo s ograničenom odgovornošću za proizvodnju, niskogradnju, trgov</w:t>
      </w:r>
      <w:r w:rsidR="002927CF">
        <w:rPr>
          <w:rFonts w:cstheme="minorBidi" w:eastAsiaTheme="minorHAnsi"/>
          <w:szCs w:val="22"/>
          <w:lang w:eastAsia="en-US"/>
        </w:rPr>
        <w:t xml:space="preserve">inu i usluge, OIB </w:t>
      </w:r>
      <w:r w:rsidRPr="002927CF">
        <w:rPr>
          <w:rFonts w:cstheme="minorBidi" w:eastAsiaTheme="minorHAnsi"/>
          <w:szCs w:val="22"/>
          <w:lang w:eastAsia="en-US"/>
        </w:rPr>
        <w:t>19025836810</w:t>
      </w:r>
      <w:r w:rsidR="002927CF">
        <w:rPr>
          <w:rFonts w:cstheme="minorBidi" w:eastAsiaTheme="minorHAnsi"/>
          <w:szCs w:val="22"/>
          <w:lang w:eastAsia="en-US"/>
        </w:rPr>
        <w:t>,</w:t>
      </w:r>
      <w:r w:rsidRPr="002927CF">
        <w:rPr>
          <w:rFonts w:cstheme="minorBidi" w:eastAsiaTheme="minorHAnsi"/>
          <w:szCs w:val="22"/>
          <w:lang w:eastAsia="en-US"/>
        </w:rPr>
        <w:t>Kralja Tomislava 26, 44000 Sisak</w:t>
      </w:r>
    </w:p>
    <w:p w:rsidRDefault="002927CF" w:rsidP="002927CF" w:rsidR="00901FA2" w:rsidRPr="002927CF">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HRVATSKA RADIOTELEVIZIJA, OIB </w:t>
      </w:r>
      <w:r w:rsidR="00901FA2" w:rsidRPr="002927CF">
        <w:rPr>
          <w:rFonts w:cstheme="minorBidi" w:eastAsiaTheme="minorHAnsi"/>
          <w:szCs w:val="22"/>
          <w:lang w:eastAsia="en-US"/>
        </w:rPr>
        <w:t>68419124305</w:t>
      </w:r>
      <w:r>
        <w:rPr>
          <w:rFonts w:cstheme="minorBidi" w:eastAsiaTheme="minorHAnsi"/>
          <w:szCs w:val="22"/>
          <w:lang w:eastAsia="en-US"/>
        </w:rPr>
        <w:t>,</w:t>
      </w:r>
      <w:r w:rsidR="00901FA2" w:rsidRPr="002927CF">
        <w:rPr>
          <w:rFonts w:cstheme="minorBidi" w:eastAsiaTheme="minorHAnsi"/>
          <w:szCs w:val="22"/>
          <w:lang w:eastAsia="en-US"/>
        </w:rPr>
        <w:tab/>
        <w:t>Prisavlje 3, 10000 Zagreb</w:t>
      </w:r>
    </w:p>
    <w:p w:rsidRDefault="002927CF" w:rsidP="002927CF" w:rsidR="00901FA2" w:rsidRPr="002927CF">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HRVATSKI TELEKOM d.d., OIB </w:t>
      </w:r>
      <w:r w:rsidR="00901FA2" w:rsidRPr="002927CF">
        <w:rPr>
          <w:rFonts w:cstheme="minorBidi" w:eastAsiaTheme="minorHAnsi"/>
          <w:szCs w:val="22"/>
          <w:lang w:eastAsia="en-US"/>
        </w:rPr>
        <w:t>81793146560</w:t>
      </w:r>
      <w:r>
        <w:rPr>
          <w:rFonts w:cstheme="minorBidi" w:eastAsiaTheme="minorHAnsi"/>
          <w:szCs w:val="22"/>
          <w:lang w:eastAsia="en-US"/>
        </w:rPr>
        <w:t>,</w:t>
      </w:r>
      <w:r w:rsidR="00901FA2" w:rsidRPr="002927CF">
        <w:rPr>
          <w:rFonts w:cstheme="minorBidi" w:eastAsiaTheme="minorHAnsi"/>
          <w:szCs w:val="22"/>
          <w:lang w:eastAsia="en-US"/>
        </w:rPr>
        <w:tab/>
        <w:t>Roberta Frangeša Mihanovića 9, 10000 Zagreb</w:t>
      </w:r>
    </w:p>
    <w:p w:rsidRDefault="002927CF" w:rsidP="00901FA2" w:rsidR="002927CF">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HRVATSKI ZAVOD ZA ZAPOŠLJAVANJE, OIB </w:t>
      </w:r>
      <w:r w:rsidR="00901FA2" w:rsidRPr="002927CF">
        <w:rPr>
          <w:rFonts w:cstheme="minorBidi" w:eastAsiaTheme="minorHAnsi"/>
          <w:szCs w:val="22"/>
          <w:lang w:eastAsia="en-US"/>
        </w:rPr>
        <w:t>91547293790</w:t>
      </w:r>
      <w:r>
        <w:rPr>
          <w:rFonts w:cstheme="minorBidi" w:eastAsiaTheme="minorHAnsi"/>
          <w:szCs w:val="22"/>
          <w:lang w:eastAsia="en-US"/>
        </w:rPr>
        <w:t>,</w:t>
      </w:r>
      <w:r w:rsidR="00901FA2" w:rsidRPr="002927CF">
        <w:rPr>
          <w:rFonts w:cstheme="minorBidi" w:eastAsiaTheme="minorHAnsi"/>
          <w:szCs w:val="22"/>
          <w:lang w:eastAsia="en-US"/>
        </w:rPr>
        <w:t>Radnička Cesta 1, 10000 Zagreb</w:t>
      </w:r>
    </w:p>
    <w:p w:rsidRDefault="002927CF" w:rsidP="00901FA2" w:rsidR="002927CF">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HRVATSKO DRUŠTVO SKLADATELJA, OIB </w:t>
      </w:r>
      <w:r w:rsidR="00901FA2" w:rsidRPr="002927CF">
        <w:rPr>
          <w:rFonts w:cstheme="minorBidi" w:eastAsiaTheme="minorHAnsi"/>
          <w:szCs w:val="22"/>
          <w:lang w:eastAsia="en-US"/>
        </w:rPr>
        <w:t>56668956985</w:t>
      </w:r>
      <w:r>
        <w:rPr>
          <w:rFonts w:cstheme="minorBidi" w:eastAsiaTheme="minorHAnsi"/>
          <w:szCs w:val="22"/>
          <w:lang w:eastAsia="en-US"/>
        </w:rPr>
        <w:t>,</w:t>
      </w:r>
      <w:r w:rsidR="00901FA2" w:rsidRPr="002927CF">
        <w:rPr>
          <w:rFonts w:cstheme="minorBidi" w:eastAsiaTheme="minorHAnsi"/>
          <w:szCs w:val="22"/>
          <w:lang w:eastAsia="en-US"/>
        </w:rPr>
        <w:tab/>
        <w:t>Berislavićeva 9, 10000 Zagreb</w:t>
      </w:r>
    </w:p>
    <w:p w:rsidRDefault="00901FA2" w:rsidP="00901FA2" w:rsid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I.G.K. RECIKLAŽA d.o.o. za</w:t>
      </w:r>
      <w:r w:rsidR="002927CF">
        <w:rPr>
          <w:rFonts w:cstheme="minorBidi" w:eastAsiaTheme="minorHAnsi"/>
          <w:szCs w:val="22"/>
          <w:lang w:eastAsia="en-US"/>
        </w:rPr>
        <w:t xml:space="preserve"> proizvodnju, trgovinu i usluge, OIB 93620583263, </w:t>
      </w:r>
      <w:r w:rsidRPr="002927CF">
        <w:rPr>
          <w:rFonts w:cstheme="minorBidi" w:eastAsiaTheme="minorHAnsi"/>
          <w:szCs w:val="22"/>
          <w:lang w:eastAsia="en-US"/>
        </w:rPr>
        <w:t>Božidara Adžije 2, 44000 Sisak</w:t>
      </w:r>
    </w:p>
    <w:p w:rsidRDefault="00901FA2" w:rsidP="00901FA2"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I.G.K.UGOSTITELJSTVO društvo s ograničenom odgovornošću za trgovinu, usluge i</w:t>
      </w:r>
      <w:r w:rsidR="002927CF">
        <w:rPr>
          <w:rFonts w:cstheme="minorBidi" w:eastAsiaTheme="minorHAnsi"/>
          <w:szCs w:val="22"/>
          <w:lang w:eastAsia="en-US"/>
        </w:rPr>
        <w:t xml:space="preserve"> djelatnost turističke agencije, OIB </w:t>
      </w:r>
      <w:r w:rsidRPr="002927CF">
        <w:rPr>
          <w:rFonts w:cstheme="minorBidi" w:eastAsiaTheme="minorHAnsi"/>
          <w:szCs w:val="22"/>
          <w:lang w:eastAsia="en-US"/>
        </w:rPr>
        <w:t>86178497775</w:t>
      </w:r>
      <w:r w:rsidR="002927CF">
        <w:rPr>
          <w:rFonts w:cstheme="minorBidi" w:eastAsiaTheme="minorHAnsi"/>
          <w:szCs w:val="22"/>
          <w:lang w:eastAsia="en-US"/>
        </w:rPr>
        <w:t>,</w:t>
      </w:r>
      <w:r w:rsidRPr="002927CF">
        <w:rPr>
          <w:rFonts w:cstheme="minorBidi" w:eastAsiaTheme="minorHAnsi"/>
          <w:szCs w:val="22"/>
          <w:lang w:eastAsia="en-US"/>
        </w:rPr>
        <w:tab/>
        <w:t>I.K.Sakcinskog 21, 44000 Sisak</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I.Q. društvo s ograničenom od</w:t>
      </w:r>
      <w:r w:rsidR="002927CF">
        <w:rPr>
          <w:rFonts w:cstheme="minorBidi" w:eastAsiaTheme="minorHAnsi"/>
          <w:szCs w:val="22"/>
          <w:lang w:eastAsia="en-US"/>
        </w:rPr>
        <w:t xml:space="preserve">govornošću za trgovinu i usluge, OIB </w:t>
      </w:r>
      <w:r w:rsidRPr="002927CF">
        <w:rPr>
          <w:rFonts w:cstheme="minorBidi" w:eastAsiaTheme="minorHAnsi"/>
          <w:szCs w:val="22"/>
          <w:lang w:eastAsia="en-US"/>
        </w:rPr>
        <w:t>61328511207</w:t>
      </w:r>
      <w:r w:rsidR="002927CF">
        <w:rPr>
          <w:rFonts w:cstheme="minorBidi" w:eastAsiaTheme="minorHAnsi"/>
          <w:szCs w:val="22"/>
          <w:lang w:eastAsia="en-US"/>
        </w:rPr>
        <w:t>,</w:t>
      </w:r>
      <w:r w:rsidRPr="002927CF">
        <w:rPr>
          <w:rFonts w:cstheme="minorBidi" w:eastAsiaTheme="minorHAnsi"/>
          <w:szCs w:val="22"/>
          <w:lang w:eastAsia="en-US"/>
        </w:rPr>
        <w:t>Pavla Hatza 2, 10000 Zagreb</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IDIS PROJEKTI d.o.o. za nekretnine, proizvodnju, trgovinu, usluge i d</w:t>
      </w:r>
      <w:r w:rsidR="002927CF">
        <w:rPr>
          <w:rFonts w:cstheme="minorBidi" w:eastAsiaTheme="minorHAnsi"/>
          <w:szCs w:val="22"/>
          <w:lang w:eastAsia="en-US"/>
        </w:rPr>
        <w:t>jelatnost turističke agencije, OIB 33431441100,</w:t>
      </w:r>
      <w:r w:rsidRPr="002927CF">
        <w:rPr>
          <w:rFonts w:cstheme="minorBidi" w:eastAsiaTheme="minorHAnsi"/>
          <w:szCs w:val="22"/>
          <w:lang w:eastAsia="en-US"/>
        </w:rPr>
        <w:t>Trg Ljudevita Posavskog 3, 44000 Sisak</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INFO LAB MEDIJI društvo s ogranič</w:t>
      </w:r>
      <w:r w:rsidR="002927CF">
        <w:rPr>
          <w:rFonts w:cstheme="minorBidi" w:eastAsiaTheme="minorHAnsi"/>
          <w:szCs w:val="22"/>
          <w:lang w:eastAsia="en-US"/>
        </w:rPr>
        <w:t xml:space="preserve">enom odgovornošću za izdavaštvo OIB </w:t>
      </w:r>
      <w:r w:rsidRPr="002927CF">
        <w:rPr>
          <w:rFonts w:cstheme="minorBidi" w:eastAsiaTheme="minorHAnsi"/>
          <w:szCs w:val="22"/>
          <w:lang w:eastAsia="en-US"/>
        </w:rPr>
        <w:t>60305723384</w:t>
      </w:r>
      <w:r w:rsidR="002927CF">
        <w:rPr>
          <w:rFonts w:cstheme="minorBidi" w:eastAsiaTheme="minorHAnsi"/>
          <w:szCs w:val="22"/>
          <w:lang w:eastAsia="en-US"/>
        </w:rPr>
        <w:t>,</w:t>
      </w:r>
      <w:r w:rsidRPr="002927CF">
        <w:rPr>
          <w:rFonts w:cstheme="minorBidi" w:eastAsiaTheme="minorHAnsi"/>
          <w:szCs w:val="22"/>
          <w:lang w:eastAsia="en-US"/>
        </w:rPr>
        <w:tab/>
        <w:t>Klana 135, 51217 Klana</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INTERIJER COLOR d.o.o. za</w:t>
      </w:r>
      <w:r w:rsidR="002927CF">
        <w:rPr>
          <w:rFonts w:cstheme="minorBidi" w:eastAsiaTheme="minorHAnsi"/>
          <w:szCs w:val="22"/>
          <w:lang w:eastAsia="en-US"/>
        </w:rPr>
        <w:t xml:space="preserve"> proizvodnju, trgovinu i usluge, OIB 49235486244, </w:t>
      </w:r>
      <w:r w:rsidRPr="002927CF">
        <w:rPr>
          <w:rFonts w:cstheme="minorBidi" w:eastAsiaTheme="minorHAnsi"/>
          <w:szCs w:val="22"/>
          <w:lang w:eastAsia="en-US"/>
        </w:rPr>
        <w:t>Zagrebačka 163, 44272 Lekenik</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IRI SISAK d.o.o. za ist</w:t>
      </w:r>
      <w:r w:rsidR="002927CF">
        <w:rPr>
          <w:rFonts w:cstheme="minorBidi" w:eastAsiaTheme="minorHAnsi"/>
          <w:szCs w:val="22"/>
          <w:lang w:eastAsia="en-US"/>
        </w:rPr>
        <w:t xml:space="preserve">raživanje, razvoj i ispitivanje, OIB </w:t>
      </w:r>
      <w:r w:rsidRPr="002927CF">
        <w:rPr>
          <w:rFonts w:cstheme="minorBidi" w:eastAsiaTheme="minorHAnsi"/>
          <w:szCs w:val="22"/>
          <w:lang w:eastAsia="en-US"/>
        </w:rPr>
        <w:t>76527483540</w:t>
      </w:r>
      <w:r w:rsidR="002927CF">
        <w:rPr>
          <w:rFonts w:cstheme="minorBidi" w:eastAsiaTheme="minorHAnsi"/>
          <w:szCs w:val="22"/>
          <w:lang w:eastAsia="en-US"/>
        </w:rPr>
        <w:t>,</w:t>
      </w:r>
      <w:r w:rsidRPr="002927CF">
        <w:rPr>
          <w:rFonts w:cstheme="minorBidi" w:eastAsiaTheme="minorHAnsi"/>
          <w:szCs w:val="22"/>
          <w:lang w:eastAsia="en-US"/>
        </w:rPr>
        <w:tab/>
        <w:t>Braće Kavurićabb, 44000 Sisak</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JAVNI BI</w:t>
      </w:r>
      <w:r w:rsidR="002927CF">
        <w:rPr>
          <w:rFonts w:cstheme="minorBidi" w:eastAsiaTheme="minorHAnsi"/>
          <w:szCs w:val="22"/>
          <w:lang w:eastAsia="en-US"/>
        </w:rPr>
        <w:t xml:space="preserve">LJEŽNIK GORDANA BRIŠEVAC IMPRIĆ, OIB 86376021263, </w:t>
      </w:r>
      <w:r w:rsidRPr="002927CF">
        <w:rPr>
          <w:rFonts w:cstheme="minorBidi" w:eastAsiaTheme="minorHAnsi"/>
          <w:szCs w:val="22"/>
          <w:lang w:eastAsia="en-US"/>
        </w:rPr>
        <w:t>Trg Ljudevita Posavskog 3,, 44000 Sisak</w:t>
      </w:r>
    </w:p>
    <w:p w:rsidRDefault="002927CF" w:rsidP="002927CF" w:rsidR="00901FA2" w:rsidRPr="002927CF">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JAVNI BILJEŽNIK IVAN MARKOVIĆ, OIB </w:t>
      </w:r>
      <w:r w:rsidR="00901FA2" w:rsidRPr="002927CF">
        <w:rPr>
          <w:rFonts w:cstheme="minorBidi" w:eastAsiaTheme="minorHAnsi"/>
          <w:szCs w:val="22"/>
          <w:lang w:eastAsia="en-US"/>
        </w:rPr>
        <w:t>79261652980</w:t>
      </w:r>
      <w:r>
        <w:rPr>
          <w:rFonts w:cstheme="minorBidi" w:eastAsiaTheme="minorHAnsi"/>
          <w:szCs w:val="22"/>
          <w:lang w:eastAsia="en-US"/>
        </w:rPr>
        <w:t>,</w:t>
      </w:r>
      <w:r w:rsidR="00901FA2" w:rsidRPr="002927CF">
        <w:rPr>
          <w:rFonts w:cstheme="minorBidi" w:eastAsiaTheme="minorHAnsi"/>
          <w:szCs w:val="22"/>
          <w:lang w:eastAsia="en-US"/>
        </w:rPr>
        <w:t>Ul.Stjepana i Antuna Radića 1, 44000 Sisak</w:t>
      </w:r>
    </w:p>
    <w:p w:rsidRDefault="00901FA2" w:rsidP="002927CF" w:rsidR="00901FA2" w:rsidRPr="002927CF">
      <w:pPr>
        <w:pStyle w:val="Odlomakpopisa"/>
        <w:numPr>
          <w:ilvl w:val="0"/>
          <w:numId w:val="2"/>
        </w:numPr>
        <w:jc w:val="both"/>
        <w:rPr>
          <w:rFonts w:cstheme="minorBidi" w:eastAsiaTheme="minorHAnsi"/>
          <w:szCs w:val="22"/>
          <w:lang w:eastAsia="en-US"/>
        </w:rPr>
      </w:pPr>
      <w:r w:rsidRPr="002927CF">
        <w:rPr>
          <w:rFonts w:cstheme="minorBidi" w:eastAsiaTheme="minorHAnsi"/>
          <w:szCs w:val="22"/>
          <w:lang w:eastAsia="en-US"/>
        </w:rPr>
        <w:t>MILAN MUTAVČIĆ, vl. obrta  KARIKA SISAK, Proizv</w:t>
      </w:r>
      <w:r w:rsidR="0090010A">
        <w:rPr>
          <w:rFonts w:cstheme="minorBidi" w:eastAsiaTheme="minorHAnsi"/>
          <w:szCs w:val="22"/>
          <w:lang w:eastAsia="en-US"/>
        </w:rPr>
        <w:t xml:space="preserve">odni, uslužni i trgovački obrt , OIB 61724734526, </w:t>
      </w:r>
      <w:r w:rsidRPr="002927CF">
        <w:rPr>
          <w:rFonts w:cstheme="minorBidi" w:eastAsiaTheme="minorHAnsi"/>
          <w:szCs w:val="22"/>
          <w:lang w:eastAsia="en-US"/>
        </w:rPr>
        <w:t>Galdovačka 260A, 44000 Sisak</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KAUFLAND HRVATSKA k</w:t>
      </w:r>
      <w:r w:rsidR="0090010A">
        <w:rPr>
          <w:rFonts w:cstheme="minorBidi" w:eastAsiaTheme="minorHAnsi"/>
          <w:szCs w:val="22"/>
          <w:lang w:eastAsia="en-US"/>
        </w:rPr>
        <w:t xml:space="preserve">omanditno društvo za trgovinu, OIB 47432874968, </w:t>
      </w:r>
      <w:r w:rsidRPr="0090010A">
        <w:rPr>
          <w:rFonts w:cstheme="minorBidi" w:eastAsiaTheme="minorHAnsi"/>
          <w:szCs w:val="22"/>
          <w:lang w:eastAsia="en-US"/>
        </w:rPr>
        <w:t>Donje Svetice 14, 10000 Zagreb</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MARIJAN JAJČINOVIĆ, vl. obrta ''KEMI</w:t>
      </w:r>
      <w:r w:rsidR="0090010A">
        <w:rPr>
          <w:rFonts w:cstheme="minorBidi" w:eastAsiaTheme="minorHAnsi"/>
          <w:szCs w:val="22"/>
          <w:lang w:eastAsia="en-US"/>
        </w:rPr>
        <w:t xml:space="preserve">JSKA ČISTIONICA'',  OIB 88645744680, </w:t>
      </w:r>
      <w:r w:rsidRPr="0090010A">
        <w:rPr>
          <w:rFonts w:cstheme="minorBidi" w:eastAsiaTheme="minorHAnsi"/>
          <w:szCs w:val="22"/>
          <w:lang w:eastAsia="en-US"/>
        </w:rPr>
        <w:t>Rimska 3, 44000 Sisak</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lastRenderedPageBreak/>
        <w:t>DAMIR MARČEC, vl. ob</w:t>
      </w:r>
      <w:r w:rsidR="00215764">
        <w:rPr>
          <w:rFonts w:cstheme="minorBidi" w:eastAsiaTheme="minorHAnsi"/>
          <w:szCs w:val="22"/>
          <w:lang w:eastAsia="en-US"/>
        </w:rPr>
        <w:t xml:space="preserve">rta"M" </w:t>
      </w:r>
      <w:r w:rsidR="0090010A">
        <w:rPr>
          <w:rFonts w:cstheme="minorBidi" w:eastAsiaTheme="minorHAnsi"/>
          <w:szCs w:val="22"/>
          <w:lang w:eastAsia="en-US"/>
        </w:rPr>
        <w:t xml:space="preserve">KNJIŽARA I PAPIRNICA , OIB 95671928523, </w:t>
      </w:r>
      <w:r w:rsidRPr="0090010A">
        <w:rPr>
          <w:rFonts w:cstheme="minorBidi" w:eastAsiaTheme="minorHAnsi"/>
          <w:szCs w:val="22"/>
          <w:lang w:eastAsia="en-US"/>
        </w:rPr>
        <w:t>I.K.Sakcinskog 1, 44000 Sisak</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 xml:space="preserve">KONTO-L društvo s ograničenom odgovornošću za </w:t>
      </w:r>
      <w:r w:rsidR="0090010A">
        <w:rPr>
          <w:rFonts w:cstheme="minorBidi" w:eastAsiaTheme="minorHAnsi"/>
          <w:szCs w:val="22"/>
          <w:lang w:eastAsia="en-US"/>
        </w:rPr>
        <w:t xml:space="preserve">usluge revizije i računovodstva OIB 94034507000, </w:t>
      </w:r>
      <w:r w:rsidRPr="0090010A">
        <w:rPr>
          <w:rFonts w:cstheme="minorBidi" w:eastAsiaTheme="minorHAnsi"/>
          <w:szCs w:val="22"/>
          <w:lang w:eastAsia="en-US"/>
        </w:rPr>
        <w:t>Ante Starčevića 16, 44000 Sisak</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KOR društvo s ograničenom odgovornošću za informatički inžinjering</w:t>
      </w:r>
      <w:r w:rsidR="0090010A">
        <w:rPr>
          <w:rFonts w:cstheme="minorBidi" w:eastAsiaTheme="minorHAnsi"/>
          <w:szCs w:val="22"/>
          <w:lang w:eastAsia="en-US"/>
        </w:rPr>
        <w:t xml:space="preserve">, OIB </w:t>
      </w:r>
      <w:r w:rsidRPr="0090010A">
        <w:rPr>
          <w:rFonts w:cstheme="minorBidi" w:eastAsiaTheme="minorHAnsi"/>
          <w:szCs w:val="22"/>
          <w:lang w:eastAsia="en-US"/>
        </w:rPr>
        <w:t>57261568760</w:t>
      </w:r>
      <w:r w:rsidRPr="0090010A">
        <w:rPr>
          <w:rFonts w:cstheme="minorBidi" w:eastAsiaTheme="minorHAnsi"/>
          <w:szCs w:val="22"/>
          <w:lang w:eastAsia="en-US"/>
        </w:rPr>
        <w:tab/>
        <w:t>Kranjčevićeva 69, 10000 Zagreb</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KTC proizvodnja, trgovina, usl</w:t>
      </w:r>
      <w:r w:rsidR="0090010A">
        <w:rPr>
          <w:rFonts w:cstheme="minorBidi" w:eastAsiaTheme="minorHAnsi"/>
          <w:szCs w:val="22"/>
          <w:lang w:eastAsia="en-US"/>
        </w:rPr>
        <w:t xml:space="preserve">uge i turistička agencija, d.d., OIB 95970838122, </w:t>
      </w:r>
      <w:r w:rsidRPr="0090010A">
        <w:rPr>
          <w:rFonts w:cstheme="minorBidi" w:eastAsiaTheme="minorHAnsi"/>
          <w:szCs w:val="22"/>
          <w:lang w:eastAsia="en-US"/>
        </w:rPr>
        <w:t>N.Tesle 18, 48260 Križevci</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LEDO dioničko društvo za proizvodnju i pr</w:t>
      </w:r>
      <w:r w:rsidR="0090010A">
        <w:rPr>
          <w:rFonts w:cstheme="minorBidi" w:eastAsiaTheme="minorHAnsi"/>
          <w:szCs w:val="22"/>
          <w:lang w:eastAsia="en-US"/>
        </w:rPr>
        <w:t xml:space="preserve">omet sladoleda i smrznute hrane OIB </w:t>
      </w:r>
      <w:r w:rsidRPr="0090010A">
        <w:rPr>
          <w:rFonts w:cstheme="minorBidi" w:eastAsiaTheme="minorHAnsi"/>
          <w:szCs w:val="22"/>
          <w:lang w:eastAsia="en-US"/>
        </w:rPr>
        <w:t>87955947581</w:t>
      </w:r>
      <w:r w:rsidR="0090010A">
        <w:rPr>
          <w:rFonts w:cstheme="minorBidi" w:eastAsiaTheme="minorHAnsi"/>
          <w:szCs w:val="22"/>
          <w:lang w:eastAsia="en-US"/>
        </w:rPr>
        <w:t>,</w:t>
      </w:r>
      <w:r w:rsidRPr="0090010A">
        <w:rPr>
          <w:rFonts w:cstheme="minorBidi" w:eastAsiaTheme="minorHAnsi"/>
          <w:szCs w:val="22"/>
          <w:lang w:eastAsia="en-US"/>
        </w:rPr>
        <w:tab/>
        <w:t>Čavićeva 1a, 10000 Zagreb</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 xml:space="preserve">LIPOVAC - METAL, društvo s ograničenom odgovornošću za </w:t>
      </w:r>
      <w:r w:rsidR="0090010A">
        <w:rPr>
          <w:rFonts w:cstheme="minorBidi" w:eastAsiaTheme="minorHAnsi"/>
          <w:szCs w:val="22"/>
          <w:lang w:eastAsia="en-US"/>
        </w:rPr>
        <w:t xml:space="preserve">proizvodnju proizvoda od metala, OIB 24647682958, </w:t>
      </w:r>
      <w:r w:rsidRPr="0090010A">
        <w:rPr>
          <w:rFonts w:cstheme="minorBidi" w:eastAsiaTheme="minorHAnsi"/>
          <w:szCs w:val="22"/>
          <w:lang w:eastAsia="en-US"/>
        </w:rPr>
        <w:t>Nikole Tesle 10, 44000 Sisak</w:t>
      </w:r>
    </w:p>
    <w:p w:rsidRDefault="00901FA2" w:rsidP="0090010A" w:rsidR="00901FA2" w:rsidRPr="0090010A">
      <w:pPr>
        <w:pStyle w:val="Odlomakpopisa"/>
        <w:numPr>
          <w:ilvl w:val="0"/>
          <w:numId w:val="2"/>
        </w:numPr>
        <w:jc w:val="both"/>
        <w:rPr>
          <w:rFonts w:cstheme="minorBidi" w:eastAsiaTheme="minorHAnsi"/>
          <w:szCs w:val="22"/>
          <w:lang w:eastAsia="en-US"/>
        </w:rPr>
      </w:pPr>
      <w:r w:rsidRPr="0090010A">
        <w:rPr>
          <w:rFonts w:cstheme="minorBidi" w:eastAsiaTheme="minorHAnsi"/>
          <w:szCs w:val="22"/>
          <w:lang w:eastAsia="en-US"/>
        </w:rPr>
        <w:t>L</w:t>
      </w:r>
      <w:r w:rsidR="00724547">
        <w:rPr>
          <w:rFonts w:cstheme="minorBidi" w:eastAsiaTheme="minorHAnsi"/>
          <w:szCs w:val="22"/>
          <w:lang w:eastAsia="en-US"/>
        </w:rPr>
        <w:t xml:space="preserve">ONIA trgovačko dioničko društvo, OIB 22001400633, </w:t>
      </w:r>
      <w:r w:rsidRPr="0090010A">
        <w:rPr>
          <w:rFonts w:cstheme="minorBidi" w:eastAsiaTheme="minorHAnsi"/>
          <w:szCs w:val="22"/>
          <w:lang w:eastAsia="en-US"/>
        </w:rPr>
        <w:t>Kolodvorska 19, 44320 Kutina</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MARKOS-AMBALAŽA društvo s ograničenom od</w:t>
      </w:r>
      <w:r w:rsidR="00724547">
        <w:rPr>
          <w:rFonts w:cstheme="minorBidi" w:eastAsiaTheme="minorHAnsi"/>
          <w:szCs w:val="22"/>
          <w:lang w:eastAsia="en-US"/>
        </w:rPr>
        <w:t xml:space="preserve">govornošću za trgovinu i usluge, OIB 85201870420, </w:t>
      </w:r>
      <w:r w:rsidRPr="00724547">
        <w:rPr>
          <w:rFonts w:cstheme="minorBidi" w:eastAsiaTheme="minorHAnsi"/>
          <w:szCs w:val="22"/>
          <w:lang w:eastAsia="en-US"/>
        </w:rPr>
        <w:t>Vladimira Ruždjaka 16, 10000 Zagreb</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MESNA INDUSTRIJA BRAĆA PIVAC proizvodnja i prerada mesa, trgovina, usluge, turizam, ugostiteljst</w:t>
      </w:r>
      <w:r w:rsidR="00724547">
        <w:rPr>
          <w:rFonts w:cstheme="minorBidi" w:eastAsiaTheme="minorHAnsi"/>
          <w:szCs w:val="22"/>
          <w:lang w:eastAsia="en-US"/>
        </w:rPr>
        <w:t xml:space="preserve">vo i turistička agencija d.o.o., OIB 28128148322, </w:t>
      </w:r>
      <w:r w:rsidRPr="00724547">
        <w:rPr>
          <w:rFonts w:cstheme="minorBidi" w:eastAsiaTheme="minorHAnsi"/>
          <w:szCs w:val="22"/>
          <w:lang w:eastAsia="en-US"/>
        </w:rPr>
        <w:t>Težačka 13, 21276 Vrgorac</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MET Croatia Energy Trade društvo s ograničenom odgovornošću za trgovinu i uslu</w:t>
      </w:r>
      <w:r w:rsidR="00724547">
        <w:rPr>
          <w:rFonts w:cstheme="minorBidi" w:eastAsiaTheme="minorHAnsi"/>
          <w:szCs w:val="22"/>
          <w:lang w:eastAsia="en-US"/>
        </w:rPr>
        <w:t xml:space="preserve">ge OIB 85106651596, </w:t>
      </w:r>
      <w:r w:rsidRPr="00724547">
        <w:rPr>
          <w:rFonts w:cstheme="minorBidi" w:eastAsiaTheme="minorHAnsi"/>
          <w:szCs w:val="22"/>
          <w:lang w:eastAsia="en-US"/>
        </w:rPr>
        <w:t>Radnička cesta 80, 10000 Zagreb</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JASNA VRBANUS, vl. obrta  METALNA GALANTERIJA VRBANUS</w:t>
      </w:r>
      <w:r w:rsidR="00724547">
        <w:rPr>
          <w:rFonts w:cstheme="minorBidi" w:eastAsiaTheme="minorHAnsi"/>
          <w:szCs w:val="22"/>
          <w:lang w:eastAsia="en-US"/>
        </w:rPr>
        <w:t xml:space="preserve">, Obrt za proizvodnju i usluge , OIB 88781829121, </w:t>
      </w:r>
      <w:r w:rsidRPr="00724547">
        <w:rPr>
          <w:rFonts w:cstheme="minorBidi" w:eastAsiaTheme="minorHAnsi"/>
          <w:szCs w:val="22"/>
          <w:lang w:eastAsia="en-US"/>
        </w:rPr>
        <w:t>Obrtnička 10, 44000 Sisak</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MINISTAR</w:t>
      </w:r>
      <w:r w:rsidR="00724547">
        <w:rPr>
          <w:rFonts w:cstheme="minorBidi" w:eastAsiaTheme="minorHAnsi"/>
          <w:szCs w:val="22"/>
          <w:lang w:eastAsia="en-US"/>
        </w:rPr>
        <w:t xml:space="preserve">STVO FINANCIJA - POREZNA UPRAVA, OIB </w:t>
      </w:r>
      <w:r w:rsidRPr="00724547">
        <w:rPr>
          <w:rFonts w:cstheme="minorBidi" w:eastAsiaTheme="minorHAnsi"/>
          <w:szCs w:val="22"/>
          <w:lang w:eastAsia="en-US"/>
        </w:rPr>
        <w:t>18683136487</w:t>
      </w:r>
      <w:r w:rsidR="00724547">
        <w:rPr>
          <w:rFonts w:cstheme="minorBidi" w:eastAsiaTheme="minorHAnsi"/>
          <w:szCs w:val="22"/>
          <w:lang w:eastAsia="en-US"/>
        </w:rPr>
        <w:t xml:space="preserve">, </w:t>
      </w:r>
      <w:r w:rsidRPr="00724547">
        <w:rPr>
          <w:rFonts w:cstheme="minorBidi" w:eastAsiaTheme="minorHAnsi"/>
          <w:szCs w:val="22"/>
          <w:lang w:eastAsia="en-US"/>
        </w:rPr>
        <w:t>Boškovićeva 5, 10000 Zagreb</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MLIN I PEKARE društvo s ograničenom odgovornošću za proizvodnju i promet mlinsko - pekarskih pr</w:t>
      </w:r>
      <w:r w:rsidR="00724547">
        <w:rPr>
          <w:rFonts w:cstheme="minorBidi" w:eastAsiaTheme="minorHAnsi"/>
          <w:szCs w:val="22"/>
          <w:lang w:eastAsia="en-US"/>
        </w:rPr>
        <w:t xml:space="preserve">oizvoda i promet trgovačke robe, OIB 22260862756, </w:t>
      </w:r>
      <w:r w:rsidRPr="00724547">
        <w:rPr>
          <w:rFonts w:cstheme="minorBidi" w:eastAsiaTheme="minorHAnsi"/>
          <w:szCs w:val="22"/>
          <w:lang w:eastAsia="en-US"/>
        </w:rPr>
        <w:t>Kralja Zvonimira 24, 44000 Sisak</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MILKA ČOVIĆ, vl. obrta MON AMI, Obrt za usluge i proizvodnju</w:t>
      </w:r>
      <w:r w:rsidR="00724547">
        <w:rPr>
          <w:rFonts w:cstheme="minorBidi" w:eastAsiaTheme="minorHAnsi"/>
          <w:szCs w:val="22"/>
          <w:lang w:eastAsia="en-US"/>
        </w:rPr>
        <w:t xml:space="preserve">, OIB </w:t>
      </w:r>
      <w:r w:rsidRPr="00724547">
        <w:rPr>
          <w:rFonts w:cstheme="minorBidi" w:eastAsiaTheme="minorHAnsi"/>
          <w:szCs w:val="22"/>
          <w:lang w:eastAsia="en-US"/>
        </w:rPr>
        <w:t>01014662322</w:t>
      </w:r>
      <w:r w:rsidR="00724547">
        <w:rPr>
          <w:rFonts w:cstheme="minorBidi" w:eastAsiaTheme="minorHAnsi"/>
          <w:szCs w:val="22"/>
          <w:lang w:eastAsia="en-US"/>
        </w:rPr>
        <w:t>,</w:t>
      </w:r>
      <w:r w:rsidRPr="00724547">
        <w:rPr>
          <w:rFonts w:cstheme="minorBidi" w:eastAsiaTheme="minorHAnsi"/>
          <w:szCs w:val="22"/>
          <w:lang w:eastAsia="en-US"/>
        </w:rPr>
        <w:tab/>
        <w:t>Brijunska 7C, 10000 Zagreb</w:t>
      </w:r>
    </w:p>
    <w:p w:rsidRDefault="00901FA2" w:rsidP="00724547" w:rsidR="00901FA2" w:rsidRPr="00724547">
      <w:pPr>
        <w:pStyle w:val="Odlomakpopisa"/>
        <w:numPr>
          <w:ilvl w:val="0"/>
          <w:numId w:val="2"/>
        </w:numPr>
        <w:jc w:val="both"/>
        <w:rPr>
          <w:rFonts w:cstheme="minorBidi" w:eastAsiaTheme="minorHAnsi"/>
          <w:szCs w:val="22"/>
          <w:lang w:eastAsia="en-US"/>
        </w:rPr>
      </w:pPr>
      <w:r w:rsidRPr="00724547">
        <w:rPr>
          <w:rFonts w:cstheme="minorBidi" w:eastAsiaTheme="minorHAnsi"/>
          <w:szCs w:val="22"/>
          <w:lang w:eastAsia="en-US"/>
        </w:rPr>
        <w:t>STJEPAN TUŠEK, v</w:t>
      </w:r>
      <w:r w:rsidR="00BF4A3C">
        <w:rPr>
          <w:rFonts w:cstheme="minorBidi" w:eastAsiaTheme="minorHAnsi"/>
          <w:szCs w:val="22"/>
          <w:lang w:eastAsia="en-US"/>
        </w:rPr>
        <w:t xml:space="preserve">l. OPG, OIB 66144575710, </w:t>
      </w:r>
      <w:r w:rsidRPr="00724547">
        <w:rPr>
          <w:rFonts w:cstheme="minorBidi" w:eastAsiaTheme="minorHAnsi"/>
          <w:szCs w:val="22"/>
          <w:lang w:eastAsia="en-US"/>
        </w:rPr>
        <w:t>Veliko Brdo 25, 44317 Popovača</w:t>
      </w:r>
    </w:p>
    <w:p w:rsidRDefault="00BF4A3C" w:rsidP="00BF4A3C" w:rsidR="00901FA2" w:rsidRPr="00BF4A3C">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DEJAN ŠULOG, vl. OPG , OIB 90909434140, </w:t>
      </w:r>
      <w:r w:rsidR="00901FA2" w:rsidRPr="00BF4A3C">
        <w:rPr>
          <w:rFonts w:cstheme="minorBidi" w:eastAsiaTheme="minorHAnsi"/>
          <w:szCs w:val="22"/>
          <w:lang w:eastAsia="en-US"/>
        </w:rPr>
        <w:t>Hercegovačka 7, 43293 Veliki Zdenci</w:t>
      </w:r>
    </w:p>
    <w:p w:rsidRDefault="00BF4A3C" w:rsidP="00BF4A3C" w:rsidR="00901FA2" w:rsidRPr="00BF4A3C">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IVICA FLORIJANOVIĆ, vl. OPG, OIB 51354112899, </w:t>
      </w:r>
      <w:r w:rsidR="00901FA2" w:rsidRPr="00BF4A3C">
        <w:rPr>
          <w:rFonts w:cstheme="minorBidi" w:eastAsiaTheme="minorHAnsi"/>
          <w:szCs w:val="22"/>
          <w:lang w:eastAsia="en-US"/>
        </w:rPr>
        <w:t>Sredanija 3, 44317 Potok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VESNA PRANJIĆ,vl. O</w:t>
      </w:r>
      <w:r w:rsidR="00BF4A3C">
        <w:rPr>
          <w:rFonts w:cstheme="minorBidi" w:eastAsiaTheme="minorHAnsi"/>
          <w:szCs w:val="22"/>
          <w:lang w:eastAsia="en-US"/>
        </w:rPr>
        <w:t xml:space="preserve">PG , OIB 51177632498, </w:t>
      </w:r>
      <w:r w:rsidRPr="00BF4A3C">
        <w:rPr>
          <w:rFonts w:cstheme="minorBidi" w:eastAsiaTheme="minorHAnsi"/>
          <w:szCs w:val="22"/>
          <w:lang w:eastAsia="en-US"/>
        </w:rPr>
        <w:t>Frankopanska 18, 44000 Sisak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OT-OPTIMA TELEKOM d.d. za telekomunikacije</w:t>
      </w:r>
      <w:r w:rsidRPr="00BF4A3C">
        <w:rPr>
          <w:rFonts w:cstheme="minorBidi" w:eastAsiaTheme="minorHAnsi"/>
          <w:szCs w:val="22"/>
          <w:lang w:eastAsia="en-US"/>
        </w:rPr>
        <w:tab/>
      </w:r>
      <w:r w:rsidR="00BF4A3C">
        <w:rPr>
          <w:rFonts w:cstheme="minorBidi" w:eastAsiaTheme="minorHAnsi"/>
          <w:szCs w:val="22"/>
          <w:lang w:eastAsia="en-US"/>
        </w:rPr>
        <w:t xml:space="preserve">, OIB 36004425025, </w:t>
      </w:r>
      <w:r w:rsidRPr="00BF4A3C">
        <w:rPr>
          <w:rFonts w:cstheme="minorBidi" w:eastAsiaTheme="minorHAnsi"/>
          <w:szCs w:val="22"/>
          <w:lang w:eastAsia="en-US"/>
        </w:rPr>
        <w:t>Bani 75a, 10000 Zagreb</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 xml:space="preserve">OTP </w:t>
      </w:r>
      <w:r w:rsidR="00BF4A3C">
        <w:rPr>
          <w:rFonts w:cstheme="minorBidi" w:eastAsiaTheme="minorHAnsi"/>
          <w:szCs w:val="22"/>
          <w:lang w:eastAsia="en-US"/>
        </w:rPr>
        <w:t xml:space="preserve">banka Hrvatska dioničko društvo, OIB 52508873833, </w:t>
      </w:r>
      <w:r w:rsidRPr="00BF4A3C">
        <w:rPr>
          <w:rFonts w:cstheme="minorBidi" w:eastAsiaTheme="minorHAnsi"/>
          <w:szCs w:val="22"/>
          <w:lang w:eastAsia="en-US"/>
        </w:rPr>
        <w:t>Ulica Domovinskog rata 3, 23000 Zadar</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OTP NEKRETNINE d.o.o. za poslovanje nekretninam</w:t>
      </w:r>
      <w:r w:rsidR="00BF4A3C">
        <w:rPr>
          <w:rFonts w:cstheme="minorBidi" w:eastAsiaTheme="minorHAnsi"/>
          <w:szCs w:val="22"/>
          <w:lang w:eastAsia="en-US"/>
        </w:rPr>
        <w:t xml:space="preserve">a i ostale poslovne djelatnosti, OIB 70074543875, </w:t>
      </w:r>
      <w:r w:rsidRPr="00BF4A3C">
        <w:rPr>
          <w:rFonts w:cstheme="minorBidi" w:eastAsiaTheme="minorHAnsi"/>
          <w:szCs w:val="22"/>
          <w:lang w:eastAsia="en-US"/>
        </w:rPr>
        <w:t>Domovinskog rata 3, 23000 Zadar</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PETRINJSKI RADIO društvo s ograničenom odgo</w:t>
      </w:r>
      <w:r w:rsidR="00BF4A3C">
        <w:rPr>
          <w:rFonts w:cstheme="minorBidi" w:eastAsiaTheme="minorHAnsi"/>
          <w:szCs w:val="22"/>
          <w:lang w:eastAsia="en-US"/>
        </w:rPr>
        <w:t xml:space="preserve">vornošću za radijsku djelatnost, OIB 82320978169, </w:t>
      </w:r>
      <w:r w:rsidRPr="00BF4A3C">
        <w:rPr>
          <w:rFonts w:cstheme="minorBidi" w:eastAsiaTheme="minorHAnsi"/>
          <w:szCs w:val="22"/>
          <w:lang w:eastAsia="en-US"/>
        </w:rPr>
        <w:t>Matije Gupca 2, 44250 Petrinja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PIK VRBOVEC-MESNA INDUSTRIJA, dioničko društvo za proizvodnju i p</w:t>
      </w:r>
      <w:r w:rsidR="00BF4A3C">
        <w:rPr>
          <w:rFonts w:cstheme="minorBidi" w:eastAsiaTheme="minorHAnsi"/>
          <w:szCs w:val="22"/>
          <w:lang w:eastAsia="en-US"/>
        </w:rPr>
        <w:t xml:space="preserve">romet mesa i mesnih prerađevina, OIB 78909170415, </w:t>
      </w:r>
      <w:r w:rsidRPr="00BF4A3C">
        <w:rPr>
          <w:rFonts w:cstheme="minorBidi" w:eastAsiaTheme="minorHAnsi"/>
          <w:szCs w:val="22"/>
          <w:lang w:eastAsia="en-US"/>
        </w:rPr>
        <w:t>Zagrebačka 148, 10340 Vrbovec</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PODRAV</w:t>
      </w:r>
      <w:r w:rsidR="00BF4A3C">
        <w:rPr>
          <w:rFonts w:cstheme="minorBidi" w:eastAsiaTheme="minorHAnsi"/>
          <w:szCs w:val="22"/>
          <w:lang w:eastAsia="en-US"/>
        </w:rPr>
        <w:t xml:space="preserve">KA prehrambena industrija, d.d., OIB 18928523252, </w:t>
      </w:r>
      <w:r w:rsidRPr="00BF4A3C">
        <w:rPr>
          <w:rFonts w:cstheme="minorBidi" w:eastAsiaTheme="minorHAnsi"/>
          <w:szCs w:val="22"/>
          <w:lang w:eastAsia="en-US"/>
        </w:rPr>
        <w:t>A.Starčevića 32, 48000 Koprivnica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BOŽIDAR ABAZ,vl. obrta PRAONICA R</w:t>
      </w:r>
      <w:r w:rsidR="00BF4A3C">
        <w:rPr>
          <w:rFonts w:cstheme="minorBidi" w:eastAsiaTheme="minorHAnsi"/>
          <w:szCs w:val="22"/>
          <w:lang w:eastAsia="en-US"/>
        </w:rPr>
        <w:t xml:space="preserve">UBLJA "D B A" , OIB 92038178364, </w:t>
      </w:r>
      <w:r w:rsidRPr="00BF4A3C">
        <w:rPr>
          <w:rFonts w:cstheme="minorBidi" w:eastAsiaTheme="minorHAnsi"/>
          <w:szCs w:val="22"/>
          <w:lang w:eastAsia="en-US"/>
        </w:rPr>
        <w:t>Podložnica 15, 10410 Velika Gorica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PROMES CVANCIGER d.o.o. za</w:t>
      </w:r>
      <w:r w:rsidR="00BF4A3C">
        <w:rPr>
          <w:rFonts w:cstheme="minorBidi" w:eastAsiaTheme="minorHAnsi"/>
          <w:szCs w:val="22"/>
          <w:lang w:eastAsia="en-US"/>
        </w:rPr>
        <w:t xml:space="preserve"> proizvodnju, trgovinu i usluge, OIB 52848763122, </w:t>
      </w:r>
      <w:r w:rsidRPr="00BF4A3C">
        <w:rPr>
          <w:rFonts w:cstheme="minorBidi" w:eastAsiaTheme="minorHAnsi"/>
          <w:szCs w:val="22"/>
          <w:lang w:eastAsia="en-US"/>
        </w:rPr>
        <w:t>Krmelovac 104, 44317 Popovača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lastRenderedPageBreak/>
        <w:t>PROPLASTIKA d</w:t>
      </w:r>
      <w:r w:rsidR="00BF4A3C">
        <w:rPr>
          <w:rFonts w:cstheme="minorBidi" w:eastAsiaTheme="minorHAnsi"/>
          <w:szCs w:val="22"/>
          <w:lang w:eastAsia="en-US"/>
        </w:rPr>
        <w:t xml:space="preserve">.o.o. za proizvodnju i trgovinu, OIB 74525020913, </w:t>
      </w:r>
      <w:r w:rsidRPr="00BF4A3C">
        <w:rPr>
          <w:rFonts w:cstheme="minorBidi" w:eastAsiaTheme="minorHAnsi"/>
          <w:szCs w:val="22"/>
          <w:lang w:eastAsia="en-US"/>
        </w:rPr>
        <w:t>Zagorska 41, 10430 Samobor</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 xml:space="preserve">RADIO BANOVINA društvo s ograničenom odgovornošću za proizvodnju </w:t>
      </w:r>
      <w:r w:rsidR="00BF4A3C">
        <w:rPr>
          <w:rFonts w:cstheme="minorBidi" w:eastAsiaTheme="minorHAnsi"/>
          <w:szCs w:val="22"/>
          <w:lang w:eastAsia="en-US"/>
        </w:rPr>
        <w:t xml:space="preserve">i emitiranje radijskog programa, OIB 90924443753, </w:t>
      </w:r>
      <w:r w:rsidRPr="00BF4A3C">
        <w:rPr>
          <w:rFonts w:cstheme="minorBidi" w:eastAsiaTheme="minorHAnsi"/>
          <w:szCs w:val="22"/>
          <w:lang w:eastAsia="en-US"/>
        </w:rPr>
        <w:t>Slatina Pokupska 80, 44425 Slatina Pokupska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R</w:t>
      </w:r>
      <w:r w:rsidR="00BF4A3C">
        <w:rPr>
          <w:rFonts w:cstheme="minorBidi" w:eastAsiaTheme="minorHAnsi"/>
          <w:szCs w:val="22"/>
          <w:lang w:eastAsia="en-US"/>
        </w:rPr>
        <w:t xml:space="preserve">AMA d.o.o. za trgovinu i usluge, OIB 98585666384, </w:t>
      </w:r>
      <w:r w:rsidRPr="00BF4A3C">
        <w:rPr>
          <w:rFonts w:cstheme="minorBidi" w:eastAsiaTheme="minorHAnsi"/>
          <w:szCs w:val="22"/>
          <w:lang w:eastAsia="en-US"/>
        </w:rPr>
        <w:t>S. Radića 161, 33000 Virovitica</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SENSAMED d.o.o. za trgovinu i usluge</w:t>
      </w:r>
      <w:r w:rsidR="00BF4A3C">
        <w:rPr>
          <w:rFonts w:cstheme="minorBidi" w:eastAsiaTheme="minorHAnsi"/>
          <w:szCs w:val="22"/>
          <w:lang w:eastAsia="en-US"/>
        </w:rPr>
        <w:t xml:space="preserve">, OIB 27092343619, </w:t>
      </w:r>
      <w:r w:rsidRPr="00BF4A3C">
        <w:rPr>
          <w:rFonts w:cstheme="minorBidi" w:eastAsiaTheme="minorHAnsi"/>
          <w:szCs w:val="22"/>
          <w:lang w:eastAsia="en-US"/>
        </w:rPr>
        <w:t>S. i A. Radića 15, 44000 Sisak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SER-TONI, d.o.o. za t</w:t>
      </w:r>
      <w:r w:rsidR="00BF4A3C">
        <w:rPr>
          <w:rFonts w:cstheme="minorBidi" w:eastAsiaTheme="minorHAnsi"/>
          <w:szCs w:val="22"/>
          <w:lang w:eastAsia="en-US"/>
        </w:rPr>
        <w:t xml:space="preserve">rgovinu i proizvodnju u stečaju, OIB </w:t>
      </w:r>
      <w:r w:rsidRPr="00BF4A3C">
        <w:rPr>
          <w:rFonts w:cstheme="minorBidi" w:eastAsiaTheme="minorHAnsi"/>
          <w:szCs w:val="22"/>
          <w:lang w:eastAsia="en-US"/>
        </w:rPr>
        <w:t>29093299947</w:t>
      </w:r>
      <w:r w:rsidRPr="00BF4A3C">
        <w:rPr>
          <w:rFonts w:cstheme="minorBidi" w:eastAsiaTheme="minorHAnsi"/>
          <w:szCs w:val="22"/>
          <w:lang w:eastAsia="en-US"/>
        </w:rPr>
        <w:tab/>
      </w:r>
      <w:r w:rsidR="00BF4A3C">
        <w:rPr>
          <w:rFonts w:cstheme="minorBidi" w:eastAsiaTheme="minorHAnsi"/>
          <w:szCs w:val="22"/>
          <w:lang w:eastAsia="en-US"/>
        </w:rPr>
        <w:t>,</w:t>
      </w:r>
      <w:r w:rsidRPr="00BF4A3C">
        <w:rPr>
          <w:rFonts w:cstheme="minorBidi" w:eastAsiaTheme="minorHAnsi"/>
          <w:szCs w:val="22"/>
          <w:lang w:eastAsia="en-US"/>
        </w:rPr>
        <w:t>Ivana Šibla 6, 10000 Zagreb</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SERVISI d.o.o. za servis</w:t>
      </w:r>
      <w:r w:rsidR="00BF4A3C">
        <w:rPr>
          <w:rFonts w:cstheme="minorBidi" w:eastAsiaTheme="minorHAnsi"/>
          <w:szCs w:val="22"/>
          <w:lang w:eastAsia="en-US"/>
        </w:rPr>
        <w:t xml:space="preserve"> elektroničke opreme i trgovinu, OIB 85843775440, </w:t>
      </w:r>
      <w:r w:rsidRPr="00BF4A3C">
        <w:rPr>
          <w:rFonts w:cstheme="minorBidi" w:eastAsiaTheme="minorHAnsi"/>
          <w:szCs w:val="22"/>
          <w:lang w:eastAsia="en-US"/>
        </w:rPr>
        <w:t>Dr. Ante Starčevića 35, 44000 Sisak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SISAČKI VODOVOD društvo s ograničenom odgovornošću za opskrbu pitkom vodom, odvodnj</w:t>
      </w:r>
      <w:r w:rsidR="00BF4A3C">
        <w:rPr>
          <w:rFonts w:cstheme="minorBidi" w:eastAsiaTheme="minorHAnsi"/>
          <w:szCs w:val="22"/>
          <w:lang w:eastAsia="en-US"/>
        </w:rPr>
        <w:t xml:space="preserve">u i pročišćavanje otpadnih voda, OIB 84218628128, </w:t>
      </w:r>
      <w:r w:rsidRPr="00BF4A3C">
        <w:rPr>
          <w:rFonts w:cstheme="minorBidi" w:eastAsiaTheme="minorHAnsi"/>
          <w:szCs w:val="22"/>
          <w:lang w:eastAsia="en-US"/>
        </w:rPr>
        <w:t>Ruđera Boškovića 10, 44000 Sisak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 xml:space="preserve">SISAK PRESS d.o.o. za </w:t>
      </w:r>
      <w:r w:rsidR="00BF4A3C">
        <w:rPr>
          <w:rFonts w:cstheme="minorBidi" w:eastAsiaTheme="minorHAnsi"/>
          <w:szCs w:val="22"/>
          <w:lang w:eastAsia="en-US"/>
        </w:rPr>
        <w:t xml:space="preserve">novinsko-nakladničku djelatnost, OIB 17366456656, </w:t>
      </w:r>
      <w:r w:rsidRPr="00BF4A3C">
        <w:rPr>
          <w:rFonts w:cstheme="minorBidi" w:eastAsiaTheme="minorHAnsi"/>
          <w:szCs w:val="22"/>
          <w:lang w:eastAsia="en-US"/>
        </w:rPr>
        <w:t>S.S. Kranjčevića 5, 44000 Sisak</w:t>
      </w:r>
    </w:p>
    <w:p w:rsidRDefault="00901FA2" w:rsidP="00BF4A3C" w:rsid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BRANKO DOLENČIĆ,vl. obrta SITOTISAK DOLENČIĆ, proizv</w:t>
      </w:r>
      <w:r w:rsidR="00BF4A3C">
        <w:rPr>
          <w:rFonts w:cstheme="minorBidi" w:eastAsiaTheme="minorHAnsi"/>
          <w:szCs w:val="22"/>
          <w:lang w:eastAsia="en-US"/>
        </w:rPr>
        <w:t xml:space="preserve">odni, uslužni i trgovački obrt , OIB 62807384568, </w:t>
      </w:r>
      <w:r w:rsidRPr="00BF4A3C">
        <w:rPr>
          <w:rFonts w:cstheme="minorBidi" w:eastAsiaTheme="minorHAnsi"/>
          <w:szCs w:val="22"/>
          <w:lang w:eastAsia="en-US"/>
        </w:rPr>
        <w:t>Sajmište II 17, 44202 Topolovac</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SLAVKO RIČKO,vl. obrta SLAVANCONSULT, obrt za ekonomski inženjeri</w:t>
      </w:r>
      <w:r w:rsidR="00BF4A3C">
        <w:rPr>
          <w:rFonts w:cstheme="minorBidi" w:eastAsiaTheme="minorHAnsi"/>
          <w:szCs w:val="22"/>
          <w:lang w:eastAsia="en-US"/>
        </w:rPr>
        <w:t xml:space="preserve">ng i vođenje poslovnih knjiga  , OIB 46164211392, </w:t>
      </w:r>
      <w:r w:rsidRPr="00BF4A3C">
        <w:rPr>
          <w:rFonts w:cstheme="minorBidi" w:eastAsiaTheme="minorHAnsi"/>
          <w:szCs w:val="22"/>
          <w:lang w:eastAsia="en-US"/>
        </w:rPr>
        <w:t>Pionirska 4, 49282 Konjščina</w:t>
      </w:r>
    </w:p>
    <w:p w:rsidRDefault="00901FA2" w:rsidP="00BF4A3C" w:rsid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ANĐELKO SORIĆ,vl. obrta SORIĆ ELEKTRONIKA, Trgovina i usluge</w:t>
      </w:r>
      <w:r w:rsidR="00BF4A3C">
        <w:rPr>
          <w:rFonts w:cstheme="minorBidi" w:eastAsiaTheme="minorHAnsi"/>
          <w:szCs w:val="22"/>
          <w:lang w:eastAsia="en-US"/>
        </w:rPr>
        <w:t>,</w:t>
      </w:r>
    </w:p>
    <w:p w:rsidRDefault="00901FA2" w:rsidP="00BF4A3C" w:rsidR="00BF4A3C">
      <w:pPr>
        <w:ind w:left="360"/>
        <w:jc w:val="both"/>
        <w:rPr>
          <w:rFonts w:cstheme="minorBidi" w:eastAsiaTheme="minorHAnsi"/>
          <w:szCs w:val="22"/>
          <w:lang w:eastAsia="en-US"/>
        </w:rPr>
      </w:pPr>
      <w:r w:rsidRPr="00BF4A3C">
        <w:rPr>
          <w:rFonts w:cstheme="minorBidi" w:eastAsiaTheme="minorHAnsi"/>
          <w:szCs w:val="22"/>
          <w:lang w:eastAsia="en-US"/>
        </w:rPr>
        <w:t xml:space="preserve"> </w:t>
      </w:r>
      <w:r w:rsidRPr="00BF4A3C">
        <w:rPr>
          <w:rFonts w:cstheme="minorBidi" w:eastAsiaTheme="minorHAnsi"/>
          <w:szCs w:val="22"/>
          <w:lang w:eastAsia="en-US"/>
        </w:rPr>
        <w:tab/>
      </w:r>
      <w:r w:rsidR="00BF4A3C" w:rsidRPr="00BF4A3C">
        <w:rPr>
          <w:rFonts w:cstheme="minorBidi" w:eastAsiaTheme="minorHAnsi"/>
          <w:szCs w:val="22"/>
          <w:lang w:eastAsia="en-US"/>
        </w:rPr>
        <w:t xml:space="preserve"> OIB </w:t>
      </w:r>
      <w:r w:rsidR="00BF4A3C">
        <w:rPr>
          <w:rFonts w:cstheme="minorBidi" w:eastAsiaTheme="minorHAnsi"/>
          <w:szCs w:val="22"/>
          <w:lang w:eastAsia="en-US"/>
        </w:rPr>
        <w:t xml:space="preserve">69950726037, </w:t>
      </w:r>
      <w:r w:rsidRPr="00BF4A3C">
        <w:rPr>
          <w:rFonts w:cstheme="minorBidi" w:eastAsiaTheme="minorHAnsi"/>
          <w:szCs w:val="22"/>
          <w:lang w:eastAsia="en-US"/>
        </w:rPr>
        <w:t>Ulica Ante Starčevića 35, 44000 Sisak</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SPAR Hrvatska, društvo s ogran</w:t>
      </w:r>
      <w:r w:rsidR="00BF4A3C">
        <w:rPr>
          <w:rFonts w:cstheme="minorBidi" w:eastAsiaTheme="minorHAnsi"/>
          <w:szCs w:val="22"/>
          <w:lang w:eastAsia="en-US"/>
        </w:rPr>
        <w:t xml:space="preserve">ičenom odgovornošću za trgovinu, OIB </w:t>
      </w:r>
      <w:r w:rsidRPr="00BF4A3C">
        <w:rPr>
          <w:rFonts w:cstheme="minorBidi" w:eastAsiaTheme="minorHAnsi"/>
          <w:szCs w:val="22"/>
          <w:lang w:eastAsia="en-US"/>
        </w:rPr>
        <w:t>46108893754</w:t>
      </w:r>
      <w:r w:rsidR="00BF4A3C">
        <w:rPr>
          <w:rFonts w:cstheme="minorBidi" w:eastAsiaTheme="minorHAnsi"/>
          <w:szCs w:val="22"/>
          <w:lang w:eastAsia="en-US"/>
        </w:rPr>
        <w:t>,</w:t>
      </w:r>
      <w:r w:rsidRPr="00BF4A3C">
        <w:rPr>
          <w:rFonts w:cstheme="minorBidi" w:eastAsiaTheme="minorHAnsi"/>
          <w:szCs w:val="22"/>
          <w:lang w:eastAsia="en-US"/>
        </w:rPr>
        <w:tab/>
        <w:t>Slavonska avenija 50, 10000 Zagreb</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Styria medijski servisi d.o.o. za trgo</w:t>
      </w:r>
      <w:r w:rsidR="00BF4A3C">
        <w:rPr>
          <w:rFonts w:cstheme="minorBidi" w:eastAsiaTheme="minorHAnsi"/>
          <w:szCs w:val="22"/>
          <w:lang w:eastAsia="en-US"/>
        </w:rPr>
        <w:t xml:space="preserve">vinu i usluge, OIB 29005509482, </w:t>
      </w:r>
      <w:r w:rsidRPr="00BF4A3C">
        <w:rPr>
          <w:rFonts w:cstheme="minorBidi" w:eastAsiaTheme="minorHAnsi"/>
          <w:szCs w:val="22"/>
          <w:lang w:eastAsia="en-US"/>
        </w:rPr>
        <w:t>Oreškovićeva 6H/1, 10000 Zagreb</w:t>
      </w:r>
    </w:p>
    <w:p w:rsidRDefault="00901FA2" w:rsidP="00BF4A3C" w:rsidR="00901FA2" w:rsidRPr="00BF4A3C">
      <w:pPr>
        <w:pStyle w:val="Odlomakpopisa"/>
        <w:numPr>
          <w:ilvl w:val="0"/>
          <w:numId w:val="2"/>
        </w:numPr>
        <w:jc w:val="both"/>
        <w:rPr>
          <w:rFonts w:cstheme="minorBidi" w:eastAsiaTheme="minorHAnsi"/>
          <w:szCs w:val="22"/>
          <w:lang w:eastAsia="en-US"/>
        </w:rPr>
      </w:pPr>
      <w:r w:rsidRPr="00BF4A3C">
        <w:rPr>
          <w:rFonts w:cstheme="minorBidi" w:eastAsiaTheme="minorHAnsi"/>
          <w:szCs w:val="22"/>
          <w:lang w:eastAsia="en-US"/>
        </w:rPr>
        <w:t xml:space="preserve">SLOBODAN NIKOLIĆ,vl. </w:t>
      </w:r>
      <w:r w:rsidR="00E40C74">
        <w:rPr>
          <w:rFonts w:cstheme="minorBidi" w:eastAsiaTheme="minorHAnsi"/>
          <w:szCs w:val="22"/>
          <w:lang w:eastAsia="en-US"/>
        </w:rPr>
        <w:t xml:space="preserve">obrta STAKLARSTVO USLUŽNI OBRT, OIB  </w:t>
      </w:r>
      <w:r w:rsidRPr="00BF4A3C">
        <w:rPr>
          <w:rFonts w:cstheme="minorBidi" w:eastAsiaTheme="minorHAnsi"/>
          <w:szCs w:val="22"/>
          <w:lang w:eastAsia="en-US"/>
        </w:rPr>
        <w:t>48577439719</w:t>
      </w:r>
      <w:r w:rsidR="00E40C74">
        <w:rPr>
          <w:rFonts w:cstheme="minorBidi" w:eastAsiaTheme="minorHAnsi"/>
          <w:szCs w:val="22"/>
          <w:lang w:eastAsia="en-US"/>
        </w:rPr>
        <w:t>,</w:t>
      </w:r>
      <w:r w:rsidRPr="00BF4A3C">
        <w:rPr>
          <w:rFonts w:cstheme="minorBidi" w:eastAsiaTheme="minorHAnsi"/>
          <w:szCs w:val="22"/>
          <w:lang w:eastAsia="en-US"/>
        </w:rPr>
        <w:tab/>
        <w:t>Barice Rapić 3, 44000 Sisak</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STRIDON-PROMET, društvo s ograničenom odgovornošću za uvoz-i</w:t>
      </w:r>
      <w:r w:rsidR="00E40C74">
        <w:rPr>
          <w:rFonts w:cstheme="minorBidi" w:eastAsiaTheme="minorHAnsi"/>
          <w:szCs w:val="22"/>
          <w:lang w:eastAsia="en-US"/>
        </w:rPr>
        <w:t xml:space="preserve">zvoz, trgovina na veliko i malo, OIB 50403201385, </w:t>
      </w:r>
      <w:r w:rsidRPr="00E40C74">
        <w:rPr>
          <w:rFonts w:cstheme="minorBidi" w:eastAsiaTheme="minorHAnsi"/>
          <w:szCs w:val="22"/>
          <w:lang w:eastAsia="en-US"/>
        </w:rPr>
        <w:t>Zagrebačka 108, 10370 Dugo Selo</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SUPRA SERVIS društvo s ograničenom od</w:t>
      </w:r>
      <w:r w:rsidR="00E40C74">
        <w:rPr>
          <w:rFonts w:cstheme="minorBidi" w:eastAsiaTheme="minorHAnsi"/>
          <w:szCs w:val="22"/>
          <w:lang w:eastAsia="en-US"/>
        </w:rPr>
        <w:t xml:space="preserve">govornošću za trgovinu i usluge OIB </w:t>
      </w:r>
      <w:r w:rsidRPr="00E40C74">
        <w:rPr>
          <w:rFonts w:cstheme="minorBidi" w:eastAsiaTheme="minorHAnsi"/>
          <w:szCs w:val="22"/>
          <w:lang w:eastAsia="en-US"/>
        </w:rPr>
        <w:t>73076660618</w:t>
      </w:r>
      <w:r w:rsidR="00E40C74">
        <w:rPr>
          <w:rFonts w:cstheme="minorBidi" w:eastAsiaTheme="minorHAnsi"/>
          <w:szCs w:val="22"/>
          <w:lang w:eastAsia="en-US"/>
        </w:rPr>
        <w:t xml:space="preserve">, </w:t>
      </w:r>
      <w:r w:rsidRPr="00E40C74">
        <w:rPr>
          <w:rFonts w:cstheme="minorBidi" w:eastAsiaTheme="minorHAnsi"/>
          <w:szCs w:val="22"/>
          <w:lang w:eastAsia="en-US"/>
        </w:rPr>
        <w:t>Kralja Tomislava 3 A, 44000 Sisak</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ĐURĐICA BOČINA,vl. obrta ŠAMPINJON, Proizvodnja i pro</w:t>
      </w:r>
      <w:r w:rsidR="00E40C74">
        <w:rPr>
          <w:rFonts w:cstheme="minorBidi" w:eastAsiaTheme="minorHAnsi"/>
          <w:szCs w:val="22"/>
          <w:lang w:eastAsia="en-US"/>
        </w:rPr>
        <w:t xml:space="preserve">daja poljoprivrednih proizvoda, OIB 76451105408, </w:t>
      </w:r>
      <w:r w:rsidRPr="00E40C74">
        <w:rPr>
          <w:rFonts w:cstheme="minorBidi" w:eastAsiaTheme="minorHAnsi"/>
          <w:szCs w:val="22"/>
          <w:lang w:eastAsia="en-US"/>
        </w:rPr>
        <w:t>Žabno 16, 44000 Žabno</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ŽELJKO RUPČIĆ,vl. ob</w:t>
      </w:r>
      <w:r w:rsidR="00E40C74">
        <w:rPr>
          <w:rFonts w:cstheme="minorBidi" w:eastAsiaTheme="minorHAnsi"/>
          <w:szCs w:val="22"/>
          <w:lang w:eastAsia="en-US"/>
        </w:rPr>
        <w:t xml:space="preserve">rta TEHNO SERVIS, OIB </w:t>
      </w:r>
      <w:r w:rsidRPr="00E40C74">
        <w:rPr>
          <w:rFonts w:cstheme="minorBidi" w:eastAsiaTheme="minorHAnsi"/>
          <w:szCs w:val="22"/>
          <w:lang w:eastAsia="en-US"/>
        </w:rPr>
        <w:t>12455478782</w:t>
      </w:r>
      <w:r w:rsidR="00E40C74">
        <w:rPr>
          <w:rFonts w:cstheme="minorBidi" w:eastAsiaTheme="minorHAnsi"/>
          <w:szCs w:val="22"/>
          <w:lang w:eastAsia="en-US"/>
        </w:rPr>
        <w:t>,</w:t>
      </w:r>
      <w:r w:rsidRPr="00E40C74">
        <w:rPr>
          <w:rFonts w:cstheme="minorBidi" w:eastAsiaTheme="minorHAnsi"/>
          <w:szCs w:val="22"/>
          <w:lang w:eastAsia="en-US"/>
        </w:rPr>
        <w:tab/>
        <w:t>Novoselska 85, 44000 Sisak</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TEHNOZAVOD-MARUŠIĆ društvo s ograničenom odgovornošću za proiz</w:t>
      </w:r>
      <w:r w:rsidR="00E40C74">
        <w:rPr>
          <w:rFonts w:cstheme="minorBidi" w:eastAsiaTheme="minorHAnsi"/>
          <w:szCs w:val="22"/>
          <w:lang w:eastAsia="en-US"/>
        </w:rPr>
        <w:t xml:space="preserve">vodnju sustava tehničke zaštite, OIB 21926472791, </w:t>
      </w:r>
      <w:r w:rsidRPr="00E40C74">
        <w:rPr>
          <w:rFonts w:cstheme="minorBidi" w:eastAsiaTheme="minorHAnsi"/>
          <w:szCs w:val="22"/>
          <w:lang w:eastAsia="en-US"/>
        </w:rPr>
        <w:t>XIII Podbrežje 26, 10000 Zagreb</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TERRA PROSPECTA d.</w:t>
      </w:r>
      <w:r w:rsidR="00E40C74">
        <w:rPr>
          <w:rFonts w:cstheme="minorBidi" w:eastAsiaTheme="minorHAnsi"/>
          <w:szCs w:val="22"/>
          <w:lang w:eastAsia="en-US"/>
        </w:rPr>
        <w:t xml:space="preserve">o.o. za trgovinu i usluge, OIB 39313636430, </w:t>
      </w:r>
      <w:r w:rsidRPr="00E40C74">
        <w:rPr>
          <w:rFonts w:cstheme="minorBidi" w:eastAsiaTheme="minorHAnsi"/>
          <w:szCs w:val="22"/>
          <w:lang w:eastAsia="en-US"/>
        </w:rPr>
        <w:t>Buzeta 141, 44400 Glina</w:t>
      </w:r>
    </w:p>
    <w:p w:rsidRDefault="00901FA2" w:rsidP="00E40C74" w:rsidR="00901FA2" w:rsidRPr="00E40C74">
      <w:pPr>
        <w:pStyle w:val="Odlomakpopisa"/>
        <w:numPr>
          <w:ilvl w:val="0"/>
          <w:numId w:val="2"/>
        </w:numPr>
        <w:jc w:val="both"/>
        <w:rPr>
          <w:rFonts w:cstheme="minorBidi" w:eastAsiaTheme="minorHAnsi"/>
          <w:szCs w:val="22"/>
          <w:lang w:eastAsia="en-US"/>
        </w:rPr>
      </w:pPr>
      <w:r w:rsidRPr="00E40C74">
        <w:rPr>
          <w:rFonts w:cstheme="minorBidi" w:eastAsiaTheme="minorHAnsi"/>
          <w:szCs w:val="22"/>
          <w:lang w:eastAsia="en-US"/>
        </w:rPr>
        <w:t>IVAN i MATIJA DOMITROVIĆ,vl. obrta TISKARA DOMIGRAF, Proizv</w:t>
      </w:r>
      <w:r w:rsidR="008266BA">
        <w:rPr>
          <w:rFonts w:cstheme="minorBidi" w:eastAsiaTheme="minorHAnsi"/>
          <w:szCs w:val="22"/>
          <w:lang w:eastAsia="en-US"/>
        </w:rPr>
        <w:t xml:space="preserve">odni, uslužni i trgovački obrt , OIB 41535850645, </w:t>
      </w:r>
      <w:r w:rsidRPr="00E40C74">
        <w:rPr>
          <w:rFonts w:cstheme="minorBidi" w:eastAsiaTheme="minorHAnsi"/>
          <w:szCs w:val="22"/>
          <w:lang w:eastAsia="en-US"/>
        </w:rPr>
        <w:t>Bok Palanječki 1, 44000 Sisak</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t>ANTON SERTIĆ,vl. o</w:t>
      </w:r>
      <w:r w:rsidR="008266BA">
        <w:rPr>
          <w:rFonts w:cstheme="minorBidi" w:eastAsiaTheme="minorHAnsi"/>
          <w:szCs w:val="22"/>
          <w:lang w:eastAsia="en-US"/>
        </w:rPr>
        <w:t xml:space="preserve">brta Trgovina na malo "SERTIĆ" , OIB </w:t>
      </w:r>
      <w:r w:rsidRPr="008266BA">
        <w:rPr>
          <w:rFonts w:cstheme="minorBidi" w:eastAsiaTheme="minorHAnsi"/>
          <w:szCs w:val="22"/>
          <w:lang w:eastAsia="en-US"/>
        </w:rPr>
        <w:t>68993361746</w:t>
      </w:r>
      <w:r w:rsidR="008266BA">
        <w:rPr>
          <w:rFonts w:cstheme="minorBidi" w:eastAsiaTheme="minorHAnsi"/>
          <w:szCs w:val="22"/>
          <w:lang w:eastAsia="en-US"/>
        </w:rPr>
        <w:t xml:space="preserve">, </w:t>
      </w:r>
      <w:r w:rsidRPr="008266BA">
        <w:rPr>
          <w:rFonts w:cstheme="minorBidi" w:eastAsiaTheme="minorHAnsi"/>
          <w:szCs w:val="22"/>
          <w:lang w:eastAsia="en-US"/>
        </w:rPr>
        <w:t>Ivana Šibla 6, 10000 Zagreb</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lastRenderedPageBreak/>
        <w:t>UDRUGA PODUZ</w:t>
      </w:r>
      <w:r w:rsidR="008266BA">
        <w:rPr>
          <w:rFonts w:cstheme="minorBidi" w:eastAsiaTheme="minorHAnsi"/>
          <w:szCs w:val="22"/>
          <w:lang w:eastAsia="en-US"/>
        </w:rPr>
        <w:t xml:space="preserve">ETNIKA U HOTELIJERSTVU HRVATSKE, OIB </w:t>
      </w:r>
      <w:r w:rsidRPr="008266BA">
        <w:rPr>
          <w:rFonts w:cstheme="minorBidi" w:eastAsiaTheme="minorHAnsi"/>
          <w:szCs w:val="22"/>
          <w:lang w:eastAsia="en-US"/>
        </w:rPr>
        <w:t>21805735996</w:t>
      </w:r>
      <w:r w:rsidR="008266BA">
        <w:rPr>
          <w:rFonts w:cstheme="minorBidi" w:eastAsiaTheme="minorHAnsi"/>
          <w:szCs w:val="22"/>
          <w:lang w:eastAsia="en-US"/>
        </w:rPr>
        <w:t>,</w:t>
      </w:r>
      <w:r w:rsidRPr="008266BA">
        <w:rPr>
          <w:rFonts w:cstheme="minorBidi" w:eastAsiaTheme="minorHAnsi"/>
          <w:szCs w:val="22"/>
          <w:lang w:eastAsia="en-US"/>
        </w:rPr>
        <w:tab/>
        <w:t>Izidora Kršnjavoga 1, 10000 Zagreb</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t>UDRUGA POSLO</w:t>
      </w:r>
      <w:r w:rsidR="008266BA">
        <w:rPr>
          <w:rFonts w:cstheme="minorBidi" w:eastAsiaTheme="minorHAnsi"/>
          <w:szCs w:val="22"/>
          <w:lang w:eastAsia="en-US"/>
        </w:rPr>
        <w:t xml:space="preserve">DAVACA U HOTELIJERSTVU HRVATSKE, OIB  </w:t>
      </w:r>
      <w:r w:rsidRPr="008266BA">
        <w:rPr>
          <w:rFonts w:cstheme="minorBidi" w:eastAsiaTheme="minorHAnsi"/>
          <w:szCs w:val="22"/>
          <w:lang w:eastAsia="en-US"/>
        </w:rPr>
        <w:t>50945694177</w:t>
      </w:r>
      <w:r w:rsidR="008266BA">
        <w:rPr>
          <w:rFonts w:cstheme="minorBidi" w:eastAsiaTheme="minorHAnsi"/>
          <w:szCs w:val="22"/>
          <w:lang w:eastAsia="en-US"/>
        </w:rPr>
        <w:t>,</w:t>
      </w:r>
      <w:r w:rsidRPr="008266BA">
        <w:rPr>
          <w:rFonts w:cstheme="minorBidi" w:eastAsiaTheme="minorHAnsi"/>
          <w:szCs w:val="22"/>
          <w:lang w:eastAsia="en-US"/>
        </w:rPr>
        <w:tab/>
        <w:t>Izidora Kršnjavoga 1, 10000 Zagreb</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t>UDRUGA SLIJEPIH SI</w:t>
      </w:r>
      <w:r w:rsidR="008266BA">
        <w:rPr>
          <w:rFonts w:cstheme="minorBidi" w:eastAsiaTheme="minorHAnsi"/>
          <w:szCs w:val="22"/>
          <w:lang w:eastAsia="en-US"/>
        </w:rPr>
        <w:t xml:space="preserve">SAČKO-MOSLAVAČKE ŽUPANIJE-SISAK, OIB </w:t>
      </w:r>
      <w:r w:rsidRPr="008266BA">
        <w:rPr>
          <w:rFonts w:cstheme="minorBidi" w:eastAsiaTheme="minorHAnsi"/>
          <w:szCs w:val="22"/>
          <w:lang w:eastAsia="en-US"/>
        </w:rPr>
        <w:t>76721786236</w:t>
      </w:r>
      <w:r w:rsidR="008266BA">
        <w:rPr>
          <w:rFonts w:cstheme="minorBidi" w:eastAsiaTheme="minorHAnsi"/>
          <w:szCs w:val="22"/>
          <w:lang w:eastAsia="en-US"/>
        </w:rPr>
        <w:t>,</w:t>
      </w:r>
      <w:r w:rsidRPr="008266BA">
        <w:rPr>
          <w:rFonts w:cstheme="minorBidi" w:eastAsiaTheme="minorHAnsi"/>
          <w:szCs w:val="22"/>
          <w:lang w:eastAsia="en-US"/>
        </w:rPr>
        <w:tab/>
        <w:t>Ivana Meštrovića 32, 44000 Sisak</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t>KREŠIM</w:t>
      </w:r>
      <w:r w:rsidR="008266BA">
        <w:rPr>
          <w:rFonts w:cstheme="minorBidi" w:eastAsiaTheme="minorHAnsi"/>
          <w:szCs w:val="22"/>
          <w:lang w:eastAsia="en-US"/>
        </w:rPr>
        <w:t xml:space="preserve">IR MAJCAN,vl.obrta  PETREKOVIĆ, OIB 00763282523, </w:t>
      </w:r>
      <w:r w:rsidRPr="008266BA">
        <w:rPr>
          <w:rFonts w:cstheme="minorBidi" w:eastAsiaTheme="minorHAnsi"/>
          <w:szCs w:val="22"/>
          <w:lang w:eastAsia="en-US"/>
        </w:rPr>
        <w:t>Nikole Mikca 1, 44000 Sisak</w:t>
      </w:r>
    </w:p>
    <w:p w:rsidRDefault="008266BA" w:rsidP="008266BA" w:rsidR="00901FA2" w:rsidRPr="008266BA">
      <w:pPr>
        <w:pStyle w:val="Odlomakpopisa"/>
        <w:numPr>
          <w:ilvl w:val="0"/>
          <w:numId w:val="2"/>
        </w:numPr>
        <w:jc w:val="both"/>
        <w:rPr>
          <w:rFonts w:cstheme="minorBidi" w:eastAsiaTheme="minorHAnsi"/>
          <w:szCs w:val="22"/>
          <w:lang w:eastAsia="en-US"/>
        </w:rPr>
      </w:pPr>
      <w:r>
        <w:rPr>
          <w:rFonts w:cstheme="minorBidi" w:eastAsiaTheme="minorHAnsi"/>
          <w:szCs w:val="22"/>
          <w:lang w:eastAsia="en-US"/>
        </w:rPr>
        <w:t xml:space="preserve">DARKO KOMPES,vl. obrta "VAGA" , OIB 66876522379, </w:t>
      </w:r>
      <w:r w:rsidR="00901FA2" w:rsidRPr="008266BA">
        <w:rPr>
          <w:rFonts w:cstheme="minorBidi" w:eastAsiaTheme="minorHAnsi"/>
          <w:szCs w:val="22"/>
          <w:lang w:eastAsia="en-US"/>
        </w:rPr>
        <w:t>Kralja Tomislava 8, 44000 Sisak</w:t>
      </w:r>
    </w:p>
    <w:p w:rsidRDefault="00901FA2" w:rsidP="008266BA" w:rsidR="00901FA2" w:rsidRPr="008266BA">
      <w:pPr>
        <w:pStyle w:val="Odlomakpopisa"/>
        <w:numPr>
          <w:ilvl w:val="0"/>
          <w:numId w:val="2"/>
        </w:numPr>
        <w:jc w:val="both"/>
        <w:rPr>
          <w:rFonts w:cstheme="minorBidi" w:eastAsiaTheme="minorHAnsi"/>
          <w:szCs w:val="22"/>
          <w:lang w:eastAsia="en-US"/>
        </w:rPr>
      </w:pPr>
      <w:r w:rsidRPr="008266BA">
        <w:rPr>
          <w:rFonts w:cstheme="minorBidi" w:eastAsiaTheme="minorHAnsi"/>
          <w:szCs w:val="22"/>
          <w:lang w:eastAsia="en-US"/>
        </w:rPr>
        <w:t>VIKTOR BUBLIĆ</w:t>
      </w:r>
      <w:r w:rsidR="00CD4300">
        <w:rPr>
          <w:rFonts w:cstheme="minorBidi" w:eastAsiaTheme="minorHAnsi"/>
          <w:szCs w:val="22"/>
          <w:lang w:eastAsia="en-US"/>
        </w:rPr>
        <w:t xml:space="preserve">,vl.obrta VIKTOR, USLUŽNI OBRT , OIB 31965850716, </w:t>
      </w:r>
      <w:r w:rsidRPr="008266BA">
        <w:rPr>
          <w:rFonts w:cstheme="minorBidi" w:eastAsiaTheme="minorHAnsi"/>
          <w:szCs w:val="22"/>
          <w:lang w:eastAsia="en-US"/>
        </w:rPr>
        <w:t>Ivana Meštrovića 40, 44000 Sisak</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VINARIJA TRDENIĆ d.o.o. za</w:t>
      </w:r>
      <w:r w:rsidR="00CD4300">
        <w:rPr>
          <w:rFonts w:cstheme="minorBidi" w:eastAsiaTheme="minorHAnsi"/>
          <w:szCs w:val="22"/>
          <w:lang w:eastAsia="en-US"/>
        </w:rPr>
        <w:t xml:space="preserve"> proizvodnju, trgovinu i usluge OIB </w:t>
      </w:r>
      <w:r w:rsidRPr="00CD4300">
        <w:rPr>
          <w:rFonts w:cstheme="minorBidi" w:eastAsiaTheme="minorHAnsi"/>
          <w:szCs w:val="22"/>
          <w:lang w:eastAsia="en-US"/>
        </w:rPr>
        <w:t>35469268708</w:t>
      </w:r>
      <w:r w:rsidR="00CD4300">
        <w:rPr>
          <w:rFonts w:cstheme="minorBidi" w:eastAsiaTheme="minorHAnsi"/>
          <w:szCs w:val="22"/>
          <w:lang w:eastAsia="en-US"/>
        </w:rPr>
        <w:t>,</w:t>
      </w:r>
      <w:r w:rsidRPr="00CD4300">
        <w:rPr>
          <w:rFonts w:cstheme="minorBidi" w:eastAsiaTheme="minorHAnsi"/>
          <w:szCs w:val="22"/>
          <w:lang w:eastAsia="en-US"/>
        </w:rPr>
        <w:tab/>
        <w:t>Trnovka 28, 44317 Popovača</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VIPnet, društvo s ograničenom odgovornošću za</w:t>
      </w:r>
      <w:r w:rsidR="00CD4300">
        <w:rPr>
          <w:rFonts w:cstheme="minorBidi" w:eastAsiaTheme="minorHAnsi"/>
          <w:szCs w:val="22"/>
          <w:lang w:eastAsia="en-US"/>
        </w:rPr>
        <w:t xml:space="preserve"> usluge javnih telekomunikacija, OIB 29524210204, </w:t>
      </w:r>
      <w:r w:rsidRPr="00CD4300">
        <w:rPr>
          <w:rFonts w:cstheme="minorBidi" w:eastAsiaTheme="minorHAnsi"/>
          <w:szCs w:val="22"/>
          <w:lang w:eastAsia="en-US"/>
        </w:rPr>
        <w:t>Vrtni put 1, 10000 Zagreb</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DRAGAN ŠIMIĆ,v</w:t>
      </w:r>
      <w:r w:rsidR="00CD4300">
        <w:rPr>
          <w:rFonts w:cstheme="minorBidi" w:eastAsiaTheme="minorHAnsi"/>
          <w:szCs w:val="22"/>
          <w:lang w:eastAsia="en-US"/>
        </w:rPr>
        <w:t xml:space="preserve">l. obrta "ŠIMIĆ" VODOINSTALATER, OIB 34154923658, </w:t>
      </w:r>
      <w:r w:rsidRPr="00CD4300">
        <w:rPr>
          <w:rFonts w:cstheme="minorBidi" w:eastAsiaTheme="minorHAnsi"/>
          <w:szCs w:val="22"/>
          <w:lang w:eastAsia="en-US"/>
        </w:rPr>
        <w:t>Matije Antolca 90, 44250 Petrinja</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WORKER društvo s ograničenom od</w:t>
      </w:r>
      <w:r w:rsidR="00CD4300">
        <w:rPr>
          <w:rFonts w:cstheme="minorBidi" w:eastAsiaTheme="minorHAnsi"/>
          <w:szCs w:val="22"/>
          <w:lang w:eastAsia="en-US"/>
        </w:rPr>
        <w:t xml:space="preserve">govornošću za trgovinu i usluge OIB 21379857881, </w:t>
      </w:r>
      <w:r w:rsidRPr="00CD4300">
        <w:rPr>
          <w:rFonts w:cstheme="minorBidi" w:eastAsiaTheme="minorHAnsi"/>
          <w:szCs w:val="22"/>
          <w:lang w:eastAsia="en-US"/>
        </w:rPr>
        <w:t>Mate Lovraka 15, 10410 Velika Gorica</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XENON FORTE-ZAGREB, društvo s ograničenom od</w:t>
      </w:r>
      <w:r w:rsidR="00CD4300">
        <w:rPr>
          <w:rFonts w:cstheme="minorBidi" w:eastAsiaTheme="minorHAnsi"/>
          <w:szCs w:val="22"/>
          <w:lang w:eastAsia="en-US"/>
        </w:rPr>
        <w:t xml:space="preserve">govornošću za trgovinu i usluge, OIB 28212527269, </w:t>
      </w:r>
      <w:r w:rsidRPr="00CD4300">
        <w:rPr>
          <w:rFonts w:cstheme="minorBidi" w:eastAsiaTheme="minorHAnsi"/>
          <w:szCs w:val="22"/>
          <w:lang w:eastAsia="en-US"/>
        </w:rPr>
        <w:t>Slavonska avenija 246, 10000 Zagreb</w:t>
      </w:r>
    </w:p>
    <w:p w:rsidRDefault="00901FA2" w:rsidP="00CD4300" w:rsidR="00901FA2" w:rsidRPr="00CD4300">
      <w:pPr>
        <w:pStyle w:val="Odlomakpopisa"/>
        <w:numPr>
          <w:ilvl w:val="0"/>
          <w:numId w:val="2"/>
        </w:numPr>
        <w:jc w:val="both"/>
        <w:rPr>
          <w:rFonts w:cstheme="minorBidi" w:eastAsiaTheme="minorHAnsi"/>
          <w:szCs w:val="22"/>
          <w:lang w:eastAsia="en-US"/>
        </w:rPr>
      </w:pPr>
      <w:r w:rsidRPr="00CD4300">
        <w:rPr>
          <w:rFonts w:cstheme="minorBidi" w:eastAsiaTheme="minorHAnsi"/>
          <w:szCs w:val="22"/>
          <w:lang w:eastAsia="en-US"/>
        </w:rPr>
        <w:t>ZAVOD ZA JAVNO ZDRAVS</w:t>
      </w:r>
      <w:r w:rsidR="00CD4300">
        <w:rPr>
          <w:rFonts w:cstheme="minorBidi" w:eastAsiaTheme="minorHAnsi"/>
          <w:szCs w:val="22"/>
          <w:lang w:eastAsia="en-US"/>
        </w:rPr>
        <w:t xml:space="preserve">TVO SISAČKO-MOSLAVAČKE ŽUPANIJE, OIB 29702380901, </w:t>
      </w:r>
      <w:r w:rsidRPr="00CD4300">
        <w:rPr>
          <w:rFonts w:cstheme="minorBidi" w:eastAsiaTheme="minorHAnsi"/>
          <w:szCs w:val="22"/>
          <w:lang w:eastAsia="en-US"/>
        </w:rPr>
        <w:t>Ulica Kralja Tomislava 1, 44000 Sisak</w:t>
      </w:r>
    </w:p>
    <w:p w:rsidRDefault="00901FA2" w:rsidP="00CD4300" w:rsidR="00B948F7">
      <w:pPr>
        <w:pStyle w:val="Odlomakpopisa"/>
        <w:numPr>
          <w:ilvl w:val="0"/>
          <w:numId w:val="2"/>
        </w:numPr>
        <w:jc w:val="both"/>
      </w:pPr>
      <w:r w:rsidRPr="00CD4300">
        <w:rPr>
          <w:rFonts w:cstheme="minorBidi" w:eastAsiaTheme="minorHAnsi"/>
          <w:szCs w:val="22"/>
          <w:lang w:eastAsia="en-US"/>
        </w:rPr>
        <w:t>ZLATNA IGLA-SISCIA d.o.o. za proizvodnju, u</w:t>
      </w:r>
      <w:r w:rsidR="00CD4300">
        <w:rPr>
          <w:rFonts w:cstheme="minorBidi" w:eastAsiaTheme="minorHAnsi"/>
          <w:szCs w:val="22"/>
          <w:lang w:eastAsia="en-US"/>
        </w:rPr>
        <w:t xml:space="preserve">nutarnju i vanjsku trgovinu,OIB </w:t>
      </w:r>
      <w:r w:rsidR="00CD70EF">
        <w:rPr>
          <w:rFonts w:cstheme="minorBidi" w:eastAsiaTheme="minorHAnsi"/>
          <w:szCs w:val="22"/>
          <w:lang w:eastAsia="en-US"/>
        </w:rPr>
        <w:t xml:space="preserve">90621490450, </w:t>
      </w:r>
      <w:r w:rsidRPr="00CD4300">
        <w:rPr>
          <w:rFonts w:cstheme="minorBidi" w:eastAsiaTheme="minorHAnsi"/>
          <w:szCs w:val="22"/>
          <w:lang w:eastAsia="en-US"/>
        </w:rPr>
        <w:t>Nikole Tesle 13, 44000 Sisak</w:t>
      </w:r>
      <w:r w:rsidR="00A40959">
        <w:rPr>
          <w:rFonts w:cstheme="minorBidi" w:eastAsiaTheme="minorHAnsi"/>
          <w:szCs w:val="22"/>
          <w:lang w:eastAsia="en-US"/>
        </w:rPr>
        <w:t>,</w:t>
      </w:r>
    </w:p>
    <w:p w:rsidRDefault="008137AD" w:rsidP="00B948F7" w:rsidR="008137AD">
      <w:pPr>
        <w:jc w:val="both"/>
      </w:pPr>
    </w:p>
    <w:p w:rsidRDefault="001E1F97" w:rsidP="00B948F7" w:rsidR="00B948F7">
      <w:pPr>
        <w:jc w:val="both"/>
        <w:rPr>
          <w:b/>
          <w:color w:val="000000"/>
        </w:rPr>
      </w:pPr>
      <w:r>
        <w:t>isplatiti iznos tražbina</w:t>
      </w:r>
      <w:r w:rsidR="00B948F7">
        <w:t xml:space="preserve"> kako slijedi:</w:t>
      </w:r>
      <w:r w:rsidR="00B948F7">
        <w:rPr>
          <w:b/>
          <w:color w:val="000000"/>
        </w:rPr>
        <w:t xml:space="preserve"> </w:t>
      </w:r>
    </w:p>
    <w:p w:rsidRDefault="00B948F7" w:rsidP="00B948F7" w:rsidR="00B948F7">
      <w:pPr>
        <w:jc w:val="both"/>
        <w:rPr>
          <w:color w:val="000000"/>
        </w:rPr>
      </w:pPr>
    </w:p>
    <w:p w:rsidRDefault="00D25DDF" w:rsidP="00D25DDF" w:rsidR="00D25DDF" w:rsidRPr="00D25DDF">
      <w:pPr>
        <w:jc w:val="both"/>
        <w:rPr>
          <w:color w:val="000000"/>
        </w:rPr>
      </w:pPr>
      <w:r w:rsidRPr="00D25DDF">
        <w:rPr>
          <w:color w:val="000000"/>
        </w:rPr>
        <w:t>1. ABACUS TOURS d.o.o. turistička agencija, OIB: 82753423499,</w:t>
      </w:r>
      <w:r w:rsidR="004F40C2">
        <w:rPr>
          <w:color w:val="000000"/>
        </w:rPr>
        <w:t xml:space="preserve"> Jaruščica 23, Zagreb,</w:t>
      </w:r>
      <w:r w:rsidRPr="00D25DDF">
        <w:rPr>
          <w:color w:val="000000"/>
        </w:rPr>
        <w:t xml:space="preserve"> utvrđeni iznos tražbine iznosi 323,50 kn. Ukupan iznos tražbine otplatit će se nakon isteka počeka od 12 mjeseci na 48 jednakih mjesečnih anuiteta, bez kamata, od kojih svaka iznosi 6,74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 AKD-Zaštita d.o.o. za zaštitu osoba i imovine, OIB: 9253797076,</w:t>
      </w:r>
      <w:r w:rsidR="004F40C2">
        <w:rPr>
          <w:color w:val="000000"/>
        </w:rPr>
        <w:t xml:space="preserve"> Savska cesta 28, Zagreb,</w:t>
      </w:r>
      <w:r w:rsidRPr="00D25DDF">
        <w:rPr>
          <w:color w:val="000000"/>
        </w:rPr>
        <w:t xml:space="preserve"> utvrđeni iznos tražbine iznosi 2.968,26 kn. Ukupan iznos tražbine otplatit će se nakon isteka počeka od 12 mjeseci na 48 jednakih mjesečnih anuiteta, bez kamata, od kojih svaka iznosi 61,84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3. </w:t>
      </w:r>
      <w:r w:rsidR="007E516F" w:rsidRPr="00D25DDF">
        <w:rPr>
          <w:color w:val="000000"/>
        </w:rPr>
        <w:t>ALEN BAKARIĆ</w:t>
      </w:r>
      <w:r w:rsidR="007E516F">
        <w:rPr>
          <w:color w:val="000000"/>
        </w:rPr>
        <w:t xml:space="preserve">, vl. obrta </w:t>
      </w:r>
      <w:r w:rsidR="009B677F" w:rsidRPr="00D25DDF">
        <w:rPr>
          <w:color w:val="000000"/>
        </w:rPr>
        <w:t>ALBAK</w:t>
      </w:r>
      <w:r w:rsidR="009B677F">
        <w:rPr>
          <w:color w:val="000000"/>
        </w:rPr>
        <w:t xml:space="preserve"> </w:t>
      </w:r>
      <w:r w:rsidR="007E516F">
        <w:rPr>
          <w:color w:val="000000"/>
        </w:rPr>
        <w:t xml:space="preserve">ALARMNI SISTEMI, </w:t>
      </w:r>
      <w:r w:rsidRPr="00D25DDF">
        <w:rPr>
          <w:color w:val="000000"/>
        </w:rPr>
        <w:t>OIB: 67941026834,</w:t>
      </w:r>
      <w:r w:rsidR="004F40C2">
        <w:rPr>
          <w:color w:val="000000"/>
        </w:rPr>
        <w:t xml:space="preserve"> J.J. Strossmayera 30, Sisak,</w:t>
      </w:r>
      <w:r w:rsidRPr="00D25DDF">
        <w:rPr>
          <w:color w:val="000000"/>
        </w:rPr>
        <w:t xml:space="preserve"> utvrđeni iznos tražbine iznosi 15.777,00 kn. Ukupan iznos tražbine otplatit će se nakon isteka počeka od 12 mjeseci na 48 jednakih mjesečnih anuiteta, bez </w:t>
      </w:r>
      <w:r w:rsidRPr="00D25DDF">
        <w:rPr>
          <w:color w:val="000000"/>
        </w:rPr>
        <w:lastRenderedPageBreak/>
        <w:t>kamata, od kojih svaka iznosi 328,69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 ALDA društvo s ograničenom odgovornošću za trgovinu, usluge i djelatnost turističke agencije, OIB: 43367879756,</w:t>
      </w:r>
      <w:r w:rsidR="004F40C2">
        <w:rPr>
          <w:color w:val="000000"/>
        </w:rPr>
        <w:t xml:space="preserve"> Galdovačka 4, Sisak,</w:t>
      </w:r>
      <w:r w:rsidRPr="00D25DDF">
        <w:rPr>
          <w:color w:val="000000"/>
        </w:rPr>
        <w:t xml:space="preserve"> utvrđeni iznos tražbine iznosi 3.408,75 kn. Ukupan iznos tražbine otplatit će se nakon isteka počeka od 12 mjeseci na 48 jednakih mjesečnih anuiteta, bez kamata, od kojih svaka iznosi 71,02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 AUTO KUĆA CINDRIĆ društvo s ograničenom odgovornošću za trgovinu i usluge, OIB: 16257582637,</w:t>
      </w:r>
      <w:r w:rsidR="004F40C2">
        <w:rPr>
          <w:color w:val="000000"/>
        </w:rPr>
        <w:t xml:space="preserve"> Zagrebačka cesta </w:t>
      </w:r>
      <w:r w:rsidR="004C546D">
        <w:rPr>
          <w:color w:val="000000"/>
        </w:rPr>
        <w:t>49b, Sisak,</w:t>
      </w:r>
      <w:r w:rsidRPr="00D25DDF">
        <w:rPr>
          <w:color w:val="000000"/>
        </w:rPr>
        <w:t xml:space="preserve"> utvrđeni iznos tražbine iznosi 300,00 kn. Ukupan iznos tražbine otplatit će se nakon isteka počeka od 12 mjeseci na 48 jednakih mjesečnih anuiteta, bez kamata, od kojih svaka iznosi 6,25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6. </w:t>
      </w:r>
      <w:r w:rsidR="009B677F" w:rsidRPr="00D25DDF">
        <w:rPr>
          <w:color w:val="000000"/>
        </w:rPr>
        <w:t>STJEPAN LACKOVIĆ</w:t>
      </w:r>
      <w:r w:rsidR="009B677F">
        <w:rPr>
          <w:color w:val="000000"/>
        </w:rPr>
        <w:t xml:space="preserve">, vl. obrta </w:t>
      </w:r>
      <w:r w:rsidR="009B677F" w:rsidRPr="00D25DDF">
        <w:rPr>
          <w:color w:val="000000"/>
        </w:rPr>
        <w:t xml:space="preserve"> </w:t>
      </w:r>
      <w:r w:rsidR="009B677F">
        <w:rPr>
          <w:color w:val="000000"/>
        </w:rPr>
        <w:t>AUTOSERVIS LACKOVIĆ</w:t>
      </w:r>
      <w:r w:rsidRPr="00D25DDF">
        <w:rPr>
          <w:color w:val="000000"/>
        </w:rPr>
        <w:t>, OIB: 52419088826,</w:t>
      </w:r>
      <w:r w:rsidR="004C546D">
        <w:rPr>
          <w:color w:val="000000"/>
        </w:rPr>
        <w:t xml:space="preserve"> Ul. Nikola Kramarića 7, Velika Mlaka,</w:t>
      </w:r>
      <w:r w:rsidRPr="00D25DDF">
        <w:rPr>
          <w:color w:val="000000"/>
        </w:rPr>
        <w:t xml:space="preserve"> utvrđeni iznos tražbine iznosi 77,50 kn. Ukupan iznos tražbine otplatit će se nakon isteka počeka od 12 mjeseci na 48 jednakih mjesečnih anuiteta, bez kamata, od kojih svaka iznosi 1,61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 AUTOTRANS d. o. o. za javni prijevoz putnika u cestovonom prometu, trgovinu, usluge i turistička agencija, OIB: 19819724166,</w:t>
      </w:r>
      <w:r w:rsidR="004C546D">
        <w:rPr>
          <w:color w:val="000000"/>
        </w:rPr>
        <w:t xml:space="preserve"> Šetalište 20. travnja 2018, Cres,</w:t>
      </w:r>
      <w:r w:rsidRPr="00D25DDF">
        <w:rPr>
          <w:color w:val="000000"/>
        </w:rPr>
        <w:t xml:space="preserve"> utvrđeni iznos tražbine iznosi 3.530,43 kn. Ukupan iznos tražbine otplatit će se nakon isteka počeka od 12 mjeseci na 48 jednakih mjesečnih anuiteta, bez kamata, od kojih svaka iznosi 73,55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pPr>
        <w:jc w:val="both"/>
        <w:rPr>
          <w:color w:val="000000"/>
        </w:rPr>
      </w:pPr>
      <w:r w:rsidRPr="00D25DDF">
        <w:rPr>
          <w:color w:val="000000"/>
        </w:rPr>
        <w:t xml:space="preserve">8. BART - ELEKTRONIKA društvo s ograničenom odgovornošću za proizvodnju i promet elektroničkim uređajima, OIB: 44760951367, </w:t>
      </w:r>
      <w:r w:rsidR="00C91FA1">
        <w:rPr>
          <w:color w:val="000000"/>
        </w:rPr>
        <w:t xml:space="preserve"> Ante Starčevića 16, Sisak, </w:t>
      </w:r>
      <w:r w:rsidRPr="00D25DDF">
        <w:rPr>
          <w:color w:val="000000"/>
        </w:rPr>
        <w:t xml:space="preserve">utvrđeni iznos tražbine iznosi 4.615,74 kn. Ukupan iznos tražbine otplatit će se nakon isteka počeka od 12 mjeseci na 48 jednakih mjesečnih anuiteta, bez kamata, od kojih svaka iznosi 96,16 kn, računajući od pravomoćnosti Rješenja Trgovačkog suda o sklopljenom predstečajnom sporazumu. Prvi anuitet će se platiti 15-tog u mjesecu, nakon isteka počeka od 12 mjeseci, računajući od pravomoćnosti Rješenja Trgovačkog suda o sklopljenom predstečajnom </w:t>
      </w:r>
      <w:r w:rsidRPr="00D25DDF">
        <w:rPr>
          <w:color w:val="000000"/>
        </w:rPr>
        <w:lastRenderedPageBreak/>
        <w:t>sporazumu, dok će se svaki naredni anuitet platiti mjesečno, najkasnije do 15-tog u mjesecu za prethodni mjesec.</w:t>
      </w:r>
    </w:p>
    <w:p w:rsidRDefault="00BB0583" w:rsidP="00D25DDF" w:rsidR="00BB0583" w:rsidRPr="00D25DDF">
      <w:pPr>
        <w:jc w:val="both"/>
        <w:rPr>
          <w:color w:val="000000"/>
        </w:rPr>
      </w:pPr>
    </w:p>
    <w:p w:rsidRDefault="00D25DDF" w:rsidP="00D25DDF" w:rsidR="00D25DDF" w:rsidRPr="00D25DDF">
      <w:pPr>
        <w:jc w:val="both"/>
        <w:rPr>
          <w:color w:val="000000"/>
        </w:rPr>
      </w:pPr>
      <w:r w:rsidRPr="00D25DDF">
        <w:rPr>
          <w:color w:val="000000"/>
        </w:rPr>
        <w:t>9. BERNARDA društvo s ograničenom odgovornošću za proizvodnju namještaja, trgovinu i posredovanje u trgovini, OIB: 24476216342,</w:t>
      </w:r>
      <w:r w:rsidR="00C91FA1">
        <w:rPr>
          <w:color w:val="000000"/>
        </w:rPr>
        <w:t xml:space="preserve"> Čakovečka 163a, Pušćine,</w:t>
      </w:r>
      <w:r w:rsidRPr="00D25DDF">
        <w:rPr>
          <w:color w:val="000000"/>
        </w:rPr>
        <w:t xml:space="preserve"> utvrđeni iznos tražbine iznosi 23.958,25 kn. Ukupan iznos tražbine otplatit će se nakon isteka počeka od 12 mjeseci na 48 jednakih mjesečnih anuiteta, bez kamata, od kojih svaka iznosi 499,13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 </w:t>
      </w:r>
      <w:r w:rsidR="00BB0583" w:rsidRPr="00D25DDF">
        <w:rPr>
          <w:color w:val="000000"/>
        </w:rPr>
        <w:t xml:space="preserve">GORDANA KRZNARIĆ </w:t>
      </w:r>
      <w:r w:rsidR="00BB0583">
        <w:rPr>
          <w:color w:val="000000"/>
        </w:rPr>
        <w:t xml:space="preserve">vl. obrta </w:t>
      </w:r>
      <w:r w:rsidRPr="00D25DDF">
        <w:rPr>
          <w:color w:val="000000"/>
        </w:rPr>
        <w:t xml:space="preserve">Casa IN, Agencija </w:t>
      </w:r>
      <w:r w:rsidR="00BB0583">
        <w:rPr>
          <w:color w:val="000000"/>
        </w:rPr>
        <w:t>za prodaju, najam i uređenje</w:t>
      </w:r>
      <w:r w:rsidRPr="00D25DDF">
        <w:rPr>
          <w:color w:val="000000"/>
        </w:rPr>
        <w:t>, OIB: 91828256029,</w:t>
      </w:r>
      <w:r w:rsidR="00C91FA1">
        <w:rPr>
          <w:color w:val="000000"/>
        </w:rPr>
        <w:t xml:space="preserve"> I.K. Sakcinskog 23, Sisak,</w:t>
      </w:r>
      <w:r w:rsidRPr="00D25DDF">
        <w:rPr>
          <w:color w:val="000000"/>
        </w:rPr>
        <w:t xml:space="preserve"> utvrđeni iznos tražbine iznosi 301377,69 kn. Ukupan iznos tražbine otplatit će se nakon isteka počeka od 12 mjeseci na 48 jednakih mjesečnih anuiteta, bez kamata, od kojih svaka iznosi 6.278,70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11. CAKE DECORATION j.d.o.o. za trgovinu i usluge, OIB: 56789011170,</w:t>
      </w:r>
      <w:r w:rsidR="00C91FA1">
        <w:rPr>
          <w:color w:val="000000"/>
        </w:rPr>
        <w:t xml:space="preserve"> Horvaćanska  cesta 31b, Zagreb,</w:t>
      </w:r>
      <w:r w:rsidRPr="00D25DDF">
        <w:rPr>
          <w:color w:val="000000"/>
        </w:rPr>
        <w:t xml:space="preserve"> utvrđeni iznos tražbine iznosi 612,00 kn. Ukupan iznos tražbine otplatit će se nakon isteka počeka od 12 mjeseci na 48 jednakih mjesečnih anuiteta, bez kamata, od kojih svaka iznosi 12,75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12. COOLTURA d.o.o. za usluge i trgovinu, OIB: 79005741126,</w:t>
      </w:r>
      <w:r w:rsidR="000E200D">
        <w:rPr>
          <w:color w:val="000000"/>
        </w:rPr>
        <w:t xml:space="preserve"> </w:t>
      </w:r>
      <w:r w:rsidR="00967815">
        <w:rPr>
          <w:color w:val="000000"/>
        </w:rPr>
        <w:t>Braće Čulig 15, Sisak</w:t>
      </w:r>
      <w:r w:rsidRPr="00D25DDF">
        <w:rPr>
          <w:color w:val="000000"/>
        </w:rPr>
        <w:t xml:space="preserve"> utvrđeni iznos tražbine iznosi 21.875,00 kn. Ukupan iznos tražbine otplatit će se nakon isteka počeka od 12 mjeseci na 48 jednakih mjesečnih anuiteta, bez kamata, od kojih svaka iznosi 455,73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13. CROATIA osiguranje d.d., OIB: 26187994862,</w:t>
      </w:r>
      <w:r w:rsidR="00967815">
        <w:rPr>
          <w:color w:val="000000"/>
        </w:rPr>
        <w:t xml:space="preserve">Vatroslava Jagića 33, Zagreb, </w:t>
      </w:r>
      <w:r w:rsidRPr="00D25DDF">
        <w:rPr>
          <w:color w:val="000000"/>
        </w:rPr>
        <w:t xml:space="preserve"> utvrđeni iznos tražbine iznosi 51.795,14 kn. Ukupan iznos tražbine otplatit će se nakon isteka počeka od 12 mjeseci na 48 jednakih mjesečnih anuiteta, bez kamata, od kojih svaka iznosi 1.079,07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14. DEMIT dr</w:t>
      </w:r>
      <w:r w:rsidR="001253A7">
        <w:rPr>
          <w:color w:val="000000"/>
        </w:rPr>
        <w:t>uštvo s ograničenom odgovornošć</w:t>
      </w:r>
      <w:r w:rsidRPr="00D25DDF">
        <w:rPr>
          <w:color w:val="000000"/>
        </w:rPr>
        <w:t xml:space="preserve">u proizvodnja, trgovina, usluge, OIB: 12762012664, </w:t>
      </w:r>
      <w:r w:rsidR="001253A7">
        <w:rPr>
          <w:color w:val="000000"/>
        </w:rPr>
        <w:t xml:space="preserve">Zagrebačka 29, Dugo Selo, </w:t>
      </w:r>
      <w:r w:rsidRPr="00D25DDF">
        <w:rPr>
          <w:color w:val="000000"/>
        </w:rPr>
        <w:t>utvrđeni iznos tražbine iznosi 412,50 kn. Ukupan iznos tražbine otplatit će se nakon isteka počeka od 12 mjeseci na 48 jednakih mjesečnih anuiteta, bez kamata, od kojih svaka iznosi 8,59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15. DESIDERO jednostavno društvo s ograničenom odgovornošću za trgovinu, OIB: 82637471639,</w:t>
      </w:r>
      <w:r w:rsidR="000F1336">
        <w:rPr>
          <w:color w:val="000000"/>
        </w:rPr>
        <w:t xml:space="preserve"> </w:t>
      </w:r>
      <w:r w:rsidR="0091364E">
        <w:rPr>
          <w:color w:val="000000"/>
        </w:rPr>
        <w:t>Gunja, Savska 13,</w:t>
      </w:r>
      <w:r w:rsidRPr="00D25DDF">
        <w:rPr>
          <w:color w:val="000000"/>
        </w:rPr>
        <w:t xml:space="preserve"> utvrđeni iznos tražbine iznosi 4.296,00 kn. Ukupan iznos tražbine otplatit će se nakon isteka počeka od 12 mjeseci na 48 jednakih mjesečnih anuiteta, bez kamata, od kojih svaka iznosi 89,50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pPr>
        <w:jc w:val="both"/>
        <w:rPr>
          <w:color w:val="000000"/>
        </w:rPr>
      </w:pPr>
      <w:r w:rsidRPr="00D25DDF">
        <w:rPr>
          <w:color w:val="000000"/>
        </w:rPr>
        <w:t>16. DIFUZIJA d.o.o. za trgovinu i usluge, OIB: 9317426252,</w:t>
      </w:r>
      <w:r w:rsidR="003D2089">
        <w:rPr>
          <w:color w:val="000000"/>
        </w:rPr>
        <w:t xml:space="preserve"> </w:t>
      </w:r>
      <w:r w:rsidR="0091364E">
        <w:rPr>
          <w:color w:val="000000"/>
        </w:rPr>
        <w:t>Zagreb, Lješnjakovec 6,</w:t>
      </w:r>
      <w:r w:rsidRPr="00D25DDF">
        <w:rPr>
          <w:color w:val="000000"/>
        </w:rPr>
        <w:t xml:space="preserve"> utvrđeni iznos tražbine iznosi 2.200,44 kn. Ukupan iznos tražbine otplatit će se nakon isteka počeka od 12 mjeseci na 48 jednakih mjesečnih anuiteta, bez kamata, od kojih svaka iznosi 45,84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2C64FB" w:rsidP="00D25DDF" w:rsidR="002C64FB" w:rsidRPr="00D25DDF">
      <w:pPr>
        <w:jc w:val="both"/>
        <w:rPr>
          <w:color w:val="000000"/>
        </w:rPr>
      </w:pPr>
    </w:p>
    <w:p w:rsidRDefault="00D25DDF" w:rsidP="00D25DDF" w:rsidR="00D25DDF" w:rsidRPr="00D25DDF">
      <w:pPr>
        <w:jc w:val="both"/>
        <w:rPr>
          <w:color w:val="000000"/>
        </w:rPr>
      </w:pPr>
      <w:r w:rsidRPr="00D25DDF">
        <w:rPr>
          <w:color w:val="000000"/>
        </w:rPr>
        <w:t>17. DIJANA ERAKOVIĆ, OIB: 12677467116,</w:t>
      </w:r>
      <w:r w:rsidR="002C64FB">
        <w:rPr>
          <w:color w:val="000000"/>
        </w:rPr>
        <w:t xml:space="preserve"> Zvornička 49, Petrinja</w:t>
      </w:r>
      <w:r w:rsidR="008A5FFC">
        <w:rPr>
          <w:color w:val="000000"/>
        </w:rPr>
        <w:t>,</w:t>
      </w:r>
      <w:r w:rsidRPr="00D25DDF">
        <w:rPr>
          <w:color w:val="000000"/>
        </w:rPr>
        <w:t xml:space="preserve"> utvrđeni iznos tražbine iznosi 10.120,00 kn. Ukupan iznos tražbine otplatit će se nakon isteka počeka od 12 mjeseci na 48 jednakih mjesečnih anuiteta, bez kamata, od kojih svaka iznosi 210,83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18. </w:t>
      </w:r>
      <w:r w:rsidR="002C64FB" w:rsidRPr="00D25DDF">
        <w:rPr>
          <w:color w:val="000000"/>
        </w:rPr>
        <w:t>MARIO RIBIĆ</w:t>
      </w:r>
      <w:r w:rsidR="002C64FB">
        <w:rPr>
          <w:color w:val="000000"/>
        </w:rPr>
        <w:t xml:space="preserve">, vl. obrta </w:t>
      </w:r>
      <w:r w:rsidR="002C64FB" w:rsidRPr="00D25DDF">
        <w:rPr>
          <w:color w:val="000000"/>
        </w:rPr>
        <w:t xml:space="preserve"> </w:t>
      </w:r>
      <w:r w:rsidRPr="00D25DDF">
        <w:rPr>
          <w:color w:val="000000"/>
        </w:rPr>
        <w:t>DIMNJAČAR, OIB: 34275331803,</w:t>
      </w:r>
      <w:r w:rsidR="002C64FB">
        <w:rPr>
          <w:color w:val="000000"/>
        </w:rPr>
        <w:t xml:space="preserve"> Ivana K</w:t>
      </w:r>
      <w:r w:rsidR="000766DA">
        <w:rPr>
          <w:color w:val="000000"/>
        </w:rPr>
        <w:t>ukuljevića  Sakcinskog 5,</w:t>
      </w:r>
      <w:r w:rsidRPr="00D25DDF">
        <w:rPr>
          <w:color w:val="000000"/>
        </w:rPr>
        <w:t xml:space="preserve"> </w:t>
      </w:r>
      <w:r w:rsidR="00075A1D">
        <w:rPr>
          <w:color w:val="000000"/>
        </w:rPr>
        <w:t xml:space="preserve">Sisak, </w:t>
      </w:r>
      <w:r w:rsidRPr="00D25DDF">
        <w:rPr>
          <w:color w:val="000000"/>
        </w:rPr>
        <w:t>utvrđeni iznos tražbine iznosi 2.288,75 kn. Ukupan iznos tražbine otplatit će se nakon isteka počeka od 12 mjeseci na 48 jednakih mjesečnih anuiteta, bez kamata, od kojih svaka iznosi 47,68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19</w:t>
      </w:r>
      <w:r w:rsidR="00075A1D">
        <w:rPr>
          <w:color w:val="000000"/>
        </w:rPr>
        <w:t>.</w:t>
      </w:r>
      <w:r w:rsidR="00075A1D" w:rsidRPr="00075A1D">
        <w:rPr>
          <w:color w:val="000000"/>
        </w:rPr>
        <w:t xml:space="preserve"> </w:t>
      </w:r>
      <w:r w:rsidR="00075A1D" w:rsidRPr="00D25DDF">
        <w:rPr>
          <w:color w:val="000000"/>
        </w:rPr>
        <w:t>BRANKO ROŽIĆ</w:t>
      </w:r>
      <w:r w:rsidR="00075A1D">
        <w:rPr>
          <w:color w:val="000000"/>
        </w:rPr>
        <w:t>,vl. obrta</w:t>
      </w:r>
      <w:r w:rsidRPr="00D25DDF">
        <w:rPr>
          <w:color w:val="000000"/>
        </w:rPr>
        <w:t xml:space="preserve"> </w:t>
      </w:r>
      <w:r w:rsidR="00075A1D">
        <w:rPr>
          <w:color w:val="000000"/>
        </w:rPr>
        <w:t>''</w:t>
      </w:r>
      <w:r w:rsidRPr="00D25DDF">
        <w:rPr>
          <w:color w:val="000000"/>
        </w:rPr>
        <w:t>ROŽIĆ</w:t>
      </w:r>
      <w:r w:rsidR="00075A1D">
        <w:rPr>
          <w:color w:val="000000"/>
        </w:rPr>
        <w:t>''</w:t>
      </w:r>
      <w:r w:rsidR="00243EAA">
        <w:rPr>
          <w:color w:val="000000"/>
        </w:rPr>
        <w:t xml:space="preserve"> DIZALA,</w:t>
      </w:r>
      <w:r w:rsidRPr="00D25DDF">
        <w:rPr>
          <w:color w:val="000000"/>
        </w:rPr>
        <w:t xml:space="preserve"> OIB: 567215787,</w:t>
      </w:r>
      <w:r w:rsidR="00243EAA">
        <w:rPr>
          <w:color w:val="000000"/>
        </w:rPr>
        <w:t xml:space="preserve"> Zagrebačka 40, Buševec,</w:t>
      </w:r>
      <w:r w:rsidRPr="00D25DDF">
        <w:rPr>
          <w:color w:val="000000"/>
        </w:rPr>
        <w:t xml:space="preserve"> utvrđeni iznos tražbine iznosi 17.033,25 kn. Ukupan iznos tražbine otplatit će se nakon isteka počeka od 12 mjeseci na 48 jednakih mjesečnih anuiteta, bez kamata, od kojih svaka iznosi 354,86 kn, računajući od pravomoćnosti Rješenja Trgovačkog suda o sklopljenom predstečajnom sporazumu. Prvi anuitet će se platiti 15-tog u mjesecu, nakon </w:t>
      </w:r>
      <w:r w:rsidRPr="00D25DDF">
        <w:rPr>
          <w:color w:val="000000"/>
        </w:rPr>
        <w:lastRenderedPageBreak/>
        <w:t>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20. DOM ZA STARIJE I NEMOĆNE OSOBE SISAK, OIB: 39935558897,</w:t>
      </w:r>
      <w:r w:rsidR="00243EAA">
        <w:rPr>
          <w:color w:val="000000"/>
        </w:rPr>
        <w:t xml:space="preserve"> Oktavijana, Augusta 3, Sisak,</w:t>
      </w:r>
      <w:r w:rsidRPr="00D25DDF">
        <w:rPr>
          <w:color w:val="000000"/>
        </w:rPr>
        <w:t xml:space="preserve"> utvrđeni iznos tražbine iznosi 550,00 kn. Ukupan iznos tražbine otplatit će se nakon isteka počeka od 12 mjeseci na 48 jednakih mjesečnih anuiteta, bez kamata, od kojih svaka iznosi 11,46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21. DOBRA društvo s ograničenom odgovornošću za vanjsku i unutarnju trgovinu, OIB: 52215882489,</w:t>
      </w:r>
      <w:r w:rsidR="00AD6EC2">
        <w:rPr>
          <w:color w:val="000000"/>
        </w:rPr>
        <w:t xml:space="preserve"> Stari Topolovac 218a, Topolovac,</w:t>
      </w:r>
      <w:r w:rsidRPr="00D25DDF">
        <w:rPr>
          <w:color w:val="000000"/>
        </w:rPr>
        <w:t xml:space="preserve"> utvrđeni iznos tražbine iznosi 2.348,31 kn. Ukupan iznos tražbine otplatit će se nakon isteka počeka od 12 mjeseci na 48 jednakih mjesečnih anuiteta, bez kamata, od kojih svaka iznosi 48,92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22. Dr. ETLINGER za proizvodnju, projektiranje, servis i trgovinu d.o.o., OIB: 17221338662,</w:t>
      </w:r>
      <w:r w:rsidR="00AD6EC2">
        <w:rPr>
          <w:color w:val="000000"/>
        </w:rPr>
        <w:t xml:space="preserve"> Jakova Gotovca 10, Zagreb,</w:t>
      </w:r>
      <w:r w:rsidRPr="00D25DDF">
        <w:rPr>
          <w:color w:val="000000"/>
        </w:rPr>
        <w:t xml:space="preserve"> utvrđeni iznos tražbine iznosi 1.100,00 kn. Ukupan iznos tražbine otplatit će se nakon isteka počeka od 12 mjeseci na 48 jednakih mjesečnih anuiteta, bez kamata, od kojih svaka iznosi 22,92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23. DRAGAN TADIĆ, OIB: 81262902097,</w:t>
      </w:r>
      <w:r w:rsidR="00AD6EC2">
        <w:rPr>
          <w:color w:val="000000"/>
        </w:rPr>
        <w:t xml:space="preserve"> Mate Božičevića 6, Petrinja,</w:t>
      </w:r>
      <w:r w:rsidRPr="00D25DDF">
        <w:rPr>
          <w:color w:val="000000"/>
        </w:rPr>
        <w:t xml:space="preserve"> utvrđeni iznos tražbine iznosi 11.024,77 kn. Ukupan iznos tražbine otplatit će se nakon isteka počeka od 12 mjeseci na 48 jednakih mjesečnih anuiteta, bez kamata, od kojih svaka iznosi 229,68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24. DUKAT mliječna industrija dioničko društvo, OIB: 25457712630,</w:t>
      </w:r>
      <w:r w:rsidR="00AD6EC2">
        <w:rPr>
          <w:color w:val="000000"/>
        </w:rPr>
        <w:t xml:space="preserve"> Marijana Čavića 9, Zagreb,</w:t>
      </w:r>
      <w:r w:rsidRPr="00D25DDF">
        <w:rPr>
          <w:color w:val="000000"/>
        </w:rPr>
        <w:t xml:space="preserve"> utvrđeni iznos tražbine iznosi 35.852,64 kn. Ukupan iznos tražbine otplatit će se nakon isteka počeka od 12 mjeseci na 48 jednakih mjesečnih anuiteta, bez kamata, od kojih svaka iznosi 746,93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 xml:space="preserve">25. </w:t>
      </w:r>
      <w:r w:rsidR="00E51A07" w:rsidRPr="00D25DDF">
        <w:rPr>
          <w:color w:val="000000"/>
        </w:rPr>
        <w:t>ROBERT KORICA</w:t>
      </w:r>
      <w:r w:rsidR="00E51A07">
        <w:rPr>
          <w:color w:val="000000"/>
        </w:rPr>
        <w:t>, vl. obrta</w:t>
      </w:r>
      <w:r w:rsidR="00E51A07" w:rsidRPr="00D25DDF">
        <w:rPr>
          <w:color w:val="000000"/>
        </w:rPr>
        <w:t xml:space="preserve"> </w:t>
      </w:r>
      <w:r w:rsidRPr="00D25DDF">
        <w:rPr>
          <w:color w:val="000000"/>
        </w:rPr>
        <w:t>EL</w:t>
      </w:r>
      <w:r w:rsidR="00E51A07">
        <w:rPr>
          <w:color w:val="000000"/>
        </w:rPr>
        <w:t>EKTROINSTALACIJSKA RADIONICA,</w:t>
      </w:r>
      <w:r w:rsidRPr="00D25DDF">
        <w:rPr>
          <w:color w:val="000000"/>
        </w:rPr>
        <w:t xml:space="preserve"> OIB: 73718688291,</w:t>
      </w:r>
      <w:r w:rsidR="00E51A07">
        <w:rPr>
          <w:color w:val="000000"/>
        </w:rPr>
        <w:t xml:space="preserve"> Mihanovićeva obala 15, Sisak</w:t>
      </w:r>
      <w:r w:rsidRPr="00D25DDF">
        <w:rPr>
          <w:color w:val="000000"/>
        </w:rPr>
        <w:t xml:space="preserve"> utvrđeni iznos tražbine iznosi 2.2500,00 kn. Ukupan iznos tražbine otplatit će se nakon isteka počeka od 12 mjeseci na 48 jednakih mjesečnih anuiteta, bez kamata, od kojih svaka iznosi 46,88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26. ELEKTROTEHNIČKI CENTAR SISAK d.o.o. za servisne usluge i trgovinu, OIB: 22697405384,</w:t>
      </w:r>
      <w:r w:rsidR="00E51A07">
        <w:rPr>
          <w:color w:val="000000"/>
        </w:rPr>
        <w:t xml:space="preserve"> Trg 22. Lipnja 4f, Sisak</w:t>
      </w:r>
      <w:r w:rsidR="00806DC1">
        <w:rPr>
          <w:color w:val="000000"/>
        </w:rPr>
        <w:t>,</w:t>
      </w:r>
      <w:r w:rsidRPr="00D25DDF">
        <w:rPr>
          <w:color w:val="000000"/>
        </w:rPr>
        <w:t xml:space="preserve"> utvrđeni iznos tražbine iznosi 187,50 kn. Ukupan iznos tražbine otplatit će se nakon isteka počeka od 12 mjeseci na 48 jednakih mjesečnih anuiteta, bez kamata, od kojih svaka iznosi 3,91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27. EMS društvo s ograničenom odgovornošću za proizvodnju strojeva i uređaja, trgovinu i usluge, OIB: 43113948868,</w:t>
      </w:r>
      <w:r w:rsidR="004D613F">
        <w:rPr>
          <w:color w:val="000000"/>
        </w:rPr>
        <w:t xml:space="preserve"> Nikole Tesle 10, Sisak</w:t>
      </w:r>
      <w:r w:rsidR="00806DC1">
        <w:rPr>
          <w:color w:val="000000"/>
        </w:rPr>
        <w:t>,</w:t>
      </w:r>
      <w:r w:rsidRPr="00D25DDF">
        <w:rPr>
          <w:color w:val="000000"/>
        </w:rPr>
        <w:t xml:space="preserve"> utvrđeni iznos tražbine iznosi 18.297,50 kn. Ukupan iznos tražbine otplatit će se nakon isteka počeka od 12 mjeseci na 48 jednakih mjesečnih anuiteta, bez kamata, od kojih svaka iznosi 381,20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4D613F" w:rsidP="00D25DDF" w:rsidR="00D25DDF" w:rsidRPr="00D25DDF">
      <w:pPr>
        <w:jc w:val="both"/>
        <w:rPr>
          <w:color w:val="000000"/>
        </w:rPr>
      </w:pPr>
      <w:r>
        <w:rPr>
          <w:color w:val="000000"/>
        </w:rPr>
        <w:t>28. EPTISA SERVICIOS C/Emilio Munoz 35-37, Madrid, Španjolska</w:t>
      </w:r>
      <w:r w:rsidR="00D25DDF" w:rsidRPr="00D25DDF">
        <w:rPr>
          <w:color w:val="000000"/>
        </w:rPr>
        <w:t>, utvrđeni iznos tražbine iznosi 1.765,79 kn. Ukupan iznos tražbine otplatit će se nakon isteka počeka od 12 mjeseci na 48 jednakih mjesečnih anuiteta, bez kamata, od kojih svaka iznosi 36,79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29. ERG trgovačko društvo za elektrotehničke djelatnosti, d.o.o., OIB: 81424995264,</w:t>
      </w:r>
      <w:r w:rsidR="00E55209">
        <w:rPr>
          <w:color w:val="000000"/>
        </w:rPr>
        <w:t xml:space="preserve"> Kučanska 4, Varaždin,</w:t>
      </w:r>
      <w:r w:rsidRPr="00D25DDF">
        <w:rPr>
          <w:color w:val="000000"/>
        </w:rPr>
        <w:t xml:space="preserve"> utvrđeni iznos tražbine iznosi 1.112,50 kn. Ukupan iznos tražbine otplatit će se nakon isteka počeka od 12 mjeseci na 48 jednakih mjesečnih anuiteta, bez kamata, od kojih svaka iznosi 23,18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30. ERUDIO USLUGE d.o.o. za trgovinu i usluge, OIB: 26520947962,</w:t>
      </w:r>
      <w:r w:rsidR="00E55209">
        <w:rPr>
          <w:color w:val="000000"/>
        </w:rPr>
        <w:t xml:space="preserve"> Virjanska 25, Zagreb,</w:t>
      </w:r>
      <w:r w:rsidRPr="00D25DDF">
        <w:rPr>
          <w:color w:val="000000"/>
        </w:rPr>
        <w:t xml:space="preserve"> utvrđeni iznos tražbine iznosi 67,44 kn. Ukupan iznos tražbine otplatit će se nakon isteka počeka od 12 mjeseci na 48 jednakih mjesečnih anuiteta, bez kamata, od kojih svaka iznosi 1,41 kn, računajući od pravomoćnosti Rješenja Trgovačkog suda o sklopljenom predstečajnom sporazumu. Prvi anuitet će se platiti 15-tog u mjesecu, nakon isteka počeka od </w:t>
      </w:r>
      <w:r w:rsidRPr="00D25DDF">
        <w:rPr>
          <w:color w:val="000000"/>
        </w:rPr>
        <w:lastRenderedPageBreak/>
        <w:t>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31. ESTER, društvo s ograničenom odgovornošću za unutarnju i vanjsku trgovinu i zastupanje, OIB: 65966986337,</w:t>
      </w:r>
      <w:r w:rsidR="00E55209">
        <w:rPr>
          <w:color w:val="000000"/>
        </w:rPr>
        <w:t xml:space="preserve"> Dore Pejačević 7, Zagreb,</w:t>
      </w:r>
      <w:r w:rsidRPr="00D25DDF">
        <w:rPr>
          <w:color w:val="000000"/>
        </w:rPr>
        <w:t xml:space="preserve"> utvrđeni iznos tražbine iznosi 15.375,01 kn. Ukupan iznos tražbine otplatit će se nakon isteka počeka od 12 mjeseci na 48 jednakih mjesečnih anuiteta, bez kamata, od kojih svaka iznosi 320,31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32. EURO-ALFA d.o.o. za trgovinu i usluge, OIB: 15191211491,</w:t>
      </w:r>
      <w:r w:rsidR="0071784D">
        <w:rPr>
          <w:color w:val="000000"/>
        </w:rPr>
        <w:t xml:space="preserve"> Radnička cesta 184, Zagreb,</w:t>
      </w:r>
      <w:r w:rsidRPr="00D25DDF">
        <w:rPr>
          <w:color w:val="000000"/>
        </w:rPr>
        <w:t xml:space="preserve"> utvrđeni iznos tražbine iznosi 5.287,37 kn. Ukupan iznos tražbine otplatit će se nakon isteka počeka od 12 mjeseci na 48 jednakih mjesečnih anuiteta, bez kamata, od kojih svaka iznosi 110,15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33. EUROHERC osiguranje - dioničko društvo za osiguranje imovine i osoba i druge poslove osiguranja - PODRUŽNICA SISAK, OIB: 22694857747,</w:t>
      </w:r>
      <w:r w:rsidR="0071784D">
        <w:rPr>
          <w:color w:val="000000"/>
        </w:rPr>
        <w:t xml:space="preserve"> Ulica grada Vukovara 282, Zagreb/ Franje Lovrića 17a, Sisak</w:t>
      </w:r>
      <w:r w:rsidR="00745332">
        <w:rPr>
          <w:color w:val="000000"/>
        </w:rPr>
        <w:t>,</w:t>
      </w:r>
      <w:r w:rsidRPr="00D25DDF">
        <w:rPr>
          <w:color w:val="000000"/>
        </w:rPr>
        <w:t xml:space="preserve"> utvrđeni iznos tražbine iznosi 23.626,22 kn. Ukupan iznos tražbine otplatit će se nakon isteka počeka od 12 mjeseci na 48 jednakih mjesečnih anuiteta, bez kamata, od kojih svaka iznosi 492,21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34. EUROSTANDARD društvo s ograničenom odgovornošću za kontrolu kvalitete i kvantitete robe, usluge, trgovinu i turizam, OIB: 42381716876,</w:t>
      </w:r>
      <w:r w:rsidR="00DE6AA2">
        <w:rPr>
          <w:color w:val="000000"/>
        </w:rPr>
        <w:t xml:space="preserve"> Mesnička 13, Zagreb,</w:t>
      </w:r>
      <w:r w:rsidRPr="00D25DDF">
        <w:rPr>
          <w:color w:val="000000"/>
        </w:rPr>
        <w:t xml:space="preserve"> utvrđeni iznos tražbine iznosi 980,00 kn. Ukupan iznos tražbine otplatit će se nakon isteka počeka od 12 mjeseci na 48 jednakih mjesečnih anuiteta, bez kamata, od kojih svaka iznosi 20,42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35. FINANCIJSKA AGENCIJA, OIB: 85821130368,</w:t>
      </w:r>
      <w:r w:rsidR="00DE6AA2">
        <w:rPr>
          <w:color w:val="000000"/>
        </w:rPr>
        <w:t xml:space="preserve"> Ulica grada Vukovara 70, Zagreb,</w:t>
      </w:r>
      <w:r w:rsidRPr="00D25DDF">
        <w:rPr>
          <w:color w:val="000000"/>
        </w:rPr>
        <w:t xml:space="preserve"> utvrđeni iznos tražbine iznosi 225,00 kn. Ukupan iznos tražbine otplatit će se nakon isteka počeka od 12 mjeseci na 48 jednakih mjesečnih anuiteta, bez kamata, od kojih svaka iznosi 4,69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36. FRANCK prehrambena industrija, dioničko društvo, OIB: 7676693758,</w:t>
      </w:r>
      <w:r w:rsidR="00DE6AA2">
        <w:rPr>
          <w:color w:val="000000"/>
        </w:rPr>
        <w:t xml:space="preserve"> Vodovodna 20, Zagreb,</w:t>
      </w:r>
      <w:r w:rsidRPr="00D25DDF">
        <w:rPr>
          <w:color w:val="000000"/>
        </w:rPr>
        <w:t xml:space="preserve"> utvrđeni iznos tražbine iznosi 4.881,94 kn. Ukupan iznos tražbine otplatit će se nakon isteka počeka od 12 mjeseci na 48 jednakih mjesečnih anuiteta, bez kamata, od kojih svaka iznosi 101,71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37. </w:t>
      </w:r>
      <w:r w:rsidR="00DE6AA2" w:rsidRPr="00D25DDF">
        <w:rPr>
          <w:color w:val="000000"/>
        </w:rPr>
        <w:t>BRIGITA SMILJANIĆ</w:t>
      </w:r>
      <w:r w:rsidR="00DE6AA2">
        <w:rPr>
          <w:color w:val="000000"/>
        </w:rPr>
        <w:t xml:space="preserve">, vl. obrta </w:t>
      </w:r>
      <w:r w:rsidR="00DE6AA2" w:rsidRPr="00D25DDF">
        <w:rPr>
          <w:color w:val="000000"/>
        </w:rPr>
        <w:t xml:space="preserve"> </w:t>
      </w:r>
      <w:r w:rsidRPr="00D25DDF">
        <w:rPr>
          <w:color w:val="000000"/>
        </w:rPr>
        <w:t>GARDE</w:t>
      </w:r>
      <w:r w:rsidR="00DE6AA2">
        <w:rPr>
          <w:color w:val="000000"/>
        </w:rPr>
        <w:t xml:space="preserve">NIJA, Proizvodno trgovački obrt, </w:t>
      </w:r>
      <w:r w:rsidRPr="00D25DDF">
        <w:rPr>
          <w:color w:val="000000"/>
        </w:rPr>
        <w:t>OIB: 29736125422,</w:t>
      </w:r>
      <w:r w:rsidR="00DE6AA2">
        <w:rPr>
          <w:color w:val="000000"/>
        </w:rPr>
        <w:t xml:space="preserve"> Dr. Ante Starčevića 11, Sisak,</w:t>
      </w:r>
      <w:r w:rsidRPr="00D25DDF">
        <w:rPr>
          <w:color w:val="000000"/>
        </w:rPr>
        <w:t xml:space="preserve"> utvrđeni iznos tražbine iznosi 450,00 kn. Ukupan iznos tražbine otplatit će se nakon isteka počeka od 12 mjeseci na 48 jednakih mjesečnih anuiteta, bez kamata, od kojih svaka iznosi 9,38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38. GASTROPROJEKT društvo s ograničenom odgovornošću za proizvodnju, građenje trgovinu i usluge, OIB: 27493567293,</w:t>
      </w:r>
      <w:r w:rsidR="00483A2A">
        <w:rPr>
          <w:color w:val="000000"/>
        </w:rPr>
        <w:t xml:space="preserve"> Lešće 9, Samobor,</w:t>
      </w:r>
      <w:r w:rsidRPr="00D25DDF">
        <w:rPr>
          <w:color w:val="000000"/>
        </w:rPr>
        <w:t xml:space="preserve"> utvrđeni iznos tražbine iznosi 1.261,25 kn. Ukupan iznos tražbine otplatit će se nakon isteka počeka od 12 mjeseci na 48 jednakih mjesečnih anuiteta, bez kamata, od kojih svaka iznosi 26,28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39. GME KOMUNIKACIJE d.o.o. za  usluge i trgovinu, OIB: 91815840511,</w:t>
      </w:r>
      <w:r w:rsidR="00483A2A">
        <w:rPr>
          <w:color w:val="000000"/>
        </w:rPr>
        <w:t xml:space="preserve"> I.K. Sakcinskog 9a, Sisak,</w:t>
      </w:r>
      <w:r w:rsidRPr="00D25DDF">
        <w:rPr>
          <w:color w:val="000000"/>
        </w:rPr>
        <w:t xml:space="preserve"> utvrđeni iznos tražbine iznosi 6.304,38 kn. Ukupan iznos tražbine otplatit će se nakon isteka počeka od 12 mjeseci na 48 jednakih mjesečnih anuiteta, bez kamata, od kojih svaka iznosi 131,34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40. GOSPODARENJE OTPADOM SISAK d.o.o. za postupanje s komunalnim otpadom, OIB: 25388753075, </w:t>
      </w:r>
      <w:r w:rsidR="00483A2A">
        <w:rPr>
          <w:color w:val="000000"/>
        </w:rPr>
        <w:t xml:space="preserve"> Trg Josipa Mađerića 1, Sisak, </w:t>
      </w:r>
      <w:r w:rsidRPr="00D25DDF">
        <w:rPr>
          <w:color w:val="000000"/>
        </w:rPr>
        <w:t>utvrđeni iznos tražbine iznosi 7.013,81 kn. Ukupan iznos tražbine otplatit će se nakon isteka počeka od 12 mjeseci na 48 jednakih mjesečnih anuiteta, bez kamata, od kojih svaka iznosi 146,12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41. GRAD SISAK, OIB: 8686015790,</w:t>
      </w:r>
      <w:r w:rsidR="00887A6E">
        <w:rPr>
          <w:color w:val="000000"/>
        </w:rPr>
        <w:t xml:space="preserve"> Rimska 26, Sisak,</w:t>
      </w:r>
      <w:r w:rsidRPr="00D25DDF">
        <w:rPr>
          <w:color w:val="000000"/>
        </w:rPr>
        <w:t xml:space="preserve"> utvrđeni iznos tražbine iznosi 91.850,16 kn. Ukupan iznos tražbine otplatit će se nakon isteka počeka od 12 mjeseci na 48 jednakih mjesečnih anuiteta, bez kamata, od kojih svaka iznosi 1.913,55 kn, računajući od pravomoćnosti Rješenja Trgovačkog suda o sklopljenom predstečajnom sporazumu. Prvi </w:t>
      </w:r>
      <w:r w:rsidRPr="00D25DDF">
        <w:rPr>
          <w:color w:val="000000"/>
        </w:rPr>
        <w:lastRenderedPageBreak/>
        <w:t>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42. HANZA MEDIA d.o.o. za izdavačku djelatnost, OIB: 79517545745,</w:t>
      </w:r>
      <w:r w:rsidR="00887A6E">
        <w:rPr>
          <w:color w:val="000000"/>
        </w:rPr>
        <w:t xml:space="preserve"> Koranska 2, Zagreb,</w:t>
      </w:r>
      <w:r w:rsidRPr="00D25DDF">
        <w:rPr>
          <w:color w:val="000000"/>
        </w:rPr>
        <w:t xml:space="preserve"> utvrđeni iznos tražbine iznosi 1.670,40 kn. Ukupan iznos tražbine otplatit će se nakon isteka počeka od 12 mjeseci na 48 jednakih mjesečnih anuiteta, bez kamata, od kojih svaka iznosi 34,80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43. HEP - Opskrba d.o.o. za opskrbu potrošača električnom, toplinskom energijom i plinom, OIB: 63073332379,</w:t>
      </w:r>
      <w:r w:rsidR="00887A6E">
        <w:rPr>
          <w:color w:val="000000"/>
        </w:rPr>
        <w:t xml:space="preserve"> Ulica grada Vukovara 37, Zagreb,</w:t>
      </w:r>
      <w:r w:rsidRPr="00D25DDF">
        <w:rPr>
          <w:color w:val="000000"/>
        </w:rPr>
        <w:t xml:space="preserve"> utvrđeni iznos tražbine iznosi 106.539,09 kn. Ukupan iznos tražbine otplatit će se nakon isteka počeka od 12 mjeseci na 48 jednakih mjesečnih anuiteta, bez kamata, od kojih svaka iznosi 2.219,56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44. HEP ELEKTRA d.o.o. za opskrbu električnom energijom, OIB: 43965974818,</w:t>
      </w:r>
      <w:r w:rsidR="00887A6E">
        <w:rPr>
          <w:color w:val="000000"/>
        </w:rPr>
        <w:t xml:space="preserve"> Ulica grada Vukovara </w:t>
      </w:r>
      <w:r w:rsidR="001D2D8E">
        <w:rPr>
          <w:color w:val="000000"/>
        </w:rPr>
        <w:t>37, Zagreb,</w:t>
      </w:r>
      <w:r w:rsidRPr="00D25DDF">
        <w:rPr>
          <w:color w:val="000000"/>
        </w:rPr>
        <w:t xml:space="preserve"> utvrđeni iznos tražbine iznosi 6.271,38 kn. Ukupan iznos tražbine otplatit će se nakon isteka počeka od 12 mjeseci na 48 jednakih mjesečnih anuiteta, bez kamata, od kojih svaka iznosi 130,65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45. HIDROIZO j.d.o.o. za graditeljstvo i usluge, OIB: 90642090150,</w:t>
      </w:r>
      <w:r w:rsidR="001D2D8E">
        <w:rPr>
          <w:color w:val="000000"/>
        </w:rPr>
        <w:t xml:space="preserve"> Kikićeva 20, Zagreb,</w:t>
      </w:r>
      <w:r w:rsidRPr="00D25DDF">
        <w:rPr>
          <w:color w:val="000000"/>
        </w:rPr>
        <w:t xml:space="preserve"> utvrđeni iznos tražbine iznosi 5.000,00 kn. Ukupan iznos tražbine otplatit će se nakon isteka počeka od 12 mjeseci na 48 jednakih mjesečnih anuiteta, bez kamata, od kojih svaka iznosi 104,17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46. HIPP-WERK GEORG HIPP OHG, </w:t>
      </w:r>
      <w:r w:rsidR="001D2D8E">
        <w:rPr>
          <w:color w:val="000000"/>
        </w:rPr>
        <w:t>Georg-Hipp- Strasse 7, 85276 Pfaffenhofen an der Ilm, Njemačka</w:t>
      </w:r>
      <w:r w:rsidRPr="00D25DDF">
        <w:rPr>
          <w:color w:val="000000"/>
        </w:rPr>
        <w:t>, utvrđeni iznos tražbine iznosi 518,00 kn. Ukupan iznos tražbine otplatit će se nakon isteka počeka od 12 mjeseci na 48 jednakih mjesečnih anuiteta, bez kamata, od kojih svaka iznosi 10,79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546846" w:rsidP="00D25DDF" w:rsidR="00D25DDF" w:rsidRPr="00D25DDF">
      <w:pPr>
        <w:jc w:val="both"/>
        <w:rPr>
          <w:color w:val="000000"/>
        </w:rPr>
      </w:pPr>
      <w:r>
        <w:rPr>
          <w:color w:val="000000"/>
        </w:rPr>
        <w:lastRenderedPageBreak/>
        <w:t>47. HOLZ KLADE GMBH, Auenfischerstrasse 61, 9400 Wolfsberg, Austrija</w:t>
      </w:r>
      <w:r w:rsidR="00D25DDF" w:rsidRPr="00D25DDF">
        <w:rPr>
          <w:color w:val="000000"/>
        </w:rPr>
        <w:t>, utvrđeni iznos tražbine iznosi 862,02 kn. Ukupan iznos tražbine otplatit će se nakon isteka počeka od 12 mjeseci na 48 jednakih mjesečnih anuiteta, bez kamata, od kojih svaka iznosi 17,96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48. HORTING SISAK društvo s ograničenom odgovornošću za proizvodnju, niskogradnju, trgovinu i usluge, OIB: 19025836810,</w:t>
      </w:r>
      <w:r w:rsidR="00EB326C">
        <w:rPr>
          <w:color w:val="000000"/>
        </w:rPr>
        <w:t xml:space="preserve"> Kralja Tomislava 26, Sisak</w:t>
      </w:r>
      <w:r w:rsidR="00F505EA">
        <w:rPr>
          <w:color w:val="000000"/>
        </w:rPr>
        <w:t>,</w:t>
      </w:r>
      <w:r w:rsidRPr="00D25DDF">
        <w:rPr>
          <w:color w:val="000000"/>
        </w:rPr>
        <w:t xml:space="preserve"> utvrđeni iznos tražbine iznosi 61,50 kn. Ukupan iznos tražbine otplatit će se nakon isteka počeka od 12 mjeseci na 48 jednakih mjesečnih anuiteta, bez kamata, od kojih svaka iznosi 1,28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49. HRVATSKA RADIOTELEVIZIJA, OIB: 68419124305,</w:t>
      </w:r>
      <w:r w:rsidR="00EB326C">
        <w:rPr>
          <w:color w:val="000000"/>
        </w:rPr>
        <w:t xml:space="preserve"> Prisavlje 3, Zagreb,</w:t>
      </w:r>
      <w:r w:rsidRPr="00D25DDF">
        <w:rPr>
          <w:color w:val="000000"/>
        </w:rPr>
        <w:t xml:space="preserve"> utvrđeni iznos tražbine iznosi 21.061,36 kn. Ukupan iznos tražbine otplatit će se nakon isteka počeka od 12 mjeseci na 48 jednakih mjesečnih anuiteta, bez kamata, od kojih svaka iznosi 438,78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50. HRVATSKI TELEKOM d.d., OIB: 81793146560, </w:t>
      </w:r>
      <w:r w:rsidR="00DF61BD">
        <w:rPr>
          <w:color w:val="000000"/>
        </w:rPr>
        <w:t xml:space="preserve"> Roberta Frangeša Mihanovića 9,  Zagreb, </w:t>
      </w:r>
      <w:r w:rsidRPr="00D25DDF">
        <w:rPr>
          <w:color w:val="000000"/>
        </w:rPr>
        <w:t>utvrđeni iznos tražbine iznosi 570,19 kn. Ukupan iznos tražbine otplatit će se nakon isteka počeka od 12 mjeseci na 48 jednakih mjesečnih anuiteta, bez kamata, od kojih svaka iznosi 11,88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51. HRVATSKI ZAVOD ZA ZAPOŠLJAVANJE, OIB: 91547293790,</w:t>
      </w:r>
      <w:r w:rsidR="00DF61BD">
        <w:rPr>
          <w:color w:val="000000"/>
        </w:rPr>
        <w:t xml:space="preserve"> Radnička cesta 1, Zagreb,</w:t>
      </w:r>
      <w:r w:rsidRPr="00D25DDF">
        <w:rPr>
          <w:color w:val="000000"/>
        </w:rPr>
        <w:t xml:space="preserve"> utvrđeni iznos tražbine iznosi 31.756,15 kn. Ukupan iznos tražbine otplatit će se nakon isteka počeka od 12 mjeseci na 48 jednakih mjesečnih anuiteta, bez kamata, od kojih svaka iznosi 661,59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52. HRVATSKO DRUŠTVO SKLADATELJA, OIB: 56668956985,</w:t>
      </w:r>
      <w:r w:rsidR="00DF61BD">
        <w:rPr>
          <w:color w:val="000000"/>
        </w:rPr>
        <w:t xml:space="preserve"> Berislavićeva 9, Zagreb,</w:t>
      </w:r>
      <w:r w:rsidRPr="00D25DDF">
        <w:rPr>
          <w:color w:val="000000"/>
        </w:rPr>
        <w:t xml:space="preserve"> utvrđeni iznos tražbine iznosi 103.958,91 kn. Ukupan iznos tražbine otplatit će se nakon isteka počeka od 12 mjeseci na 48 jednakih mjesečnih anuiteta, bez kamata, od kojih svaka iznosi 2.165,81 kn, računajući od pravomoćnosti Rješenja Trgovačkog suda o sklopljenom predstečajnom sporazumu. Prvi anuitet će se platiti 15-tog u mjesecu, nakon isteka počeka od </w:t>
      </w:r>
      <w:r w:rsidRPr="00D25DDF">
        <w:rPr>
          <w:color w:val="000000"/>
        </w:rPr>
        <w:lastRenderedPageBreak/>
        <w:t>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53. I.G.K. RECIKLAŽA d.o.o. za proizvodnju, trgovinu i usluge, OIB: 93620583263,</w:t>
      </w:r>
      <w:r w:rsidR="005541DF">
        <w:rPr>
          <w:color w:val="000000"/>
        </w:rPr>
        <w:t xml:space="preserve"> Božidara Adžije 2, Zagreb,</w:t>
      </w:r>
      <w:r w:rsidRPr="00D25DDF">
        <w:rPr>
          <w:color w:val="000000"/>
        </w:rPr>
        <w:t xml:space="preserve"> utvrđeni iznos tražbine iznosi 1.399.967,91 kn. Ukupan iznos tražbine otplatit će se nakon isteka počeka od 12 mjeseci na 48 jednakih mjesečnih anuiteta, bez kamata, od kojih svaka iznosi 29.166,00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54. I.G.K.UGOSTITELJSTVO društvo s ograničenom odgovornošću za trgovinu, usluge i djelatnost turističke agencije, OIB: 86178497775,</w:t>
      </w:r>
      <w:r w:rsidR="005541DF">
        <w:rPr>
          <w:color w:val="000000"/>
        </w:rPr>
        <w:t xml:space="preserve"> I.K. Sakcinskog 21, Sisak,</w:t>
      </w:r>
      <w:r w:rsidRPr="00D25DDF">
        <w:rPr>
          <w:color w:val="000000"/>
        </w:rPr>
        <w:t xml:space="preserve"> utvrđeni iznos tražbine iznosi 6.358,67 kn. Ukupan iznos tražbine otplatit će se nakon isteka počeka od 12 mjeseci na 48 jednakih mjesečnih anuiteta, bez kamata, od kojih svaka iznosi 132,47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55. I.Q. društvo s ograničenom odgovornošću za trgovinu i usluge, OIB: 61328511207,</w:t>
      </w:r>
      <w:r w:rsidR="005541DF">
        <w:rPr>
          <w:color w:val="000000"/>
        </w:rPr>
        <w:t xml:space="preserve"> Pavla Hatza 2, Zagreb,</w:t>
      </w:r>
      <w:r w:rsidRPr="00D25DDF">
        <w:rPr>
          <w:color w:val="000000"/>
        </w:rPr>
        <w:t xml:space="preserve"> utvrđeni iznos tražbine iznosi 5.772,50 kn. Ukupan iznos tražbine otplatit će se nakon isteka počeka od 12 mjeseci na 48 jednakih mjesečnih anuiteta, bez kamata, od kojih svaka iznosi 120,26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56. IDIS PROJEKTI d.o.o. za nekretnine, proizvodnju, trgovinu, usluge i djelatnost turističke agencije, OIB: 33431441100,</w:t>
      </w:r>
      <w:r w:rsidR="005541DF">
        <w:rPr>
          <w:color w:val="000000"/>
        </w:rPr>
        <w:t xml:space="preserve"> Trg Ljudevita Posavskog 3, Sisak,</w:t>
      </w:r>
      <w:r w:rsidRPr="00D25DDF">
        <w:rPr>
          <w:color w:val="000000"/>
        </w:rPr>
        <w:t xml:space="preserve"> utvrđeni iznos tražbine iznosi 2,00 kn. Ukupan iznos tražbine otplatit će se nakon isteka počeka od 12 mjeseci na 48 jednakih mjesečnih anuiteta, bez kamata, od kojih svaka iznosi 0,01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57. INFO LAB MEDIJI društvo s ograničenom odgovornošću za izdavaštvo, OIB: 60305723384,</w:t>
      </w:r>
      <w:r w:rsidR="006D3070">
        <w:rPr>
          <w:color w:val="000000"/>
        </w:rPr>
        <w:t xml:space="preserve"> Klana 135, Klana,</w:t>
      </w:r>
      <w:r w:rsidRPr="00D25DDF">
        <w:rPr>
          <w:color w:val="000000"/>
        </w:rPr>
        <w:t xml:space="preserve"> utvrđeni iznos tražbine iznosi 145,00 kn. Ukupan iznos tražbine otplatit će se nakon isteka počeka od 12 mjeseci na 48 jednakih mjesečnih anuiteta, bez kamata, od kojih svaka iznosi 3,02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58. INTERIJER COLOR d.o.o. za proizvodnju, trgovinu i usluge, OIB: 49235486244,</w:t>
      </w:r>
      <w:r w:rsidR="006D3070">
        <w:rPr>
          <w:color w:val="000000"/>
        </w:rPr>
        <w:t xml:space="preserve"> Zagrebačka 163, Lekenik</w:t>
      </w:r>
      <w:r w:rsidR="00514C63">
        <w:rPr>
          <w:color w:val="000000"/>
        </w:rPr>
        <w:t>,</w:t>
      </w:r>
      <w:r w:rsidRPr="00D25DDF">
        <w:rPr>
          <w:color w:val="000000"/>
        </w:rPr>
        <w:t xml:space="preserve"> utvrđeni iznos tražbine iznosi 41.760,00 kn. Ukupan iznos tražbine otplatit će se nakon isteka počeka od 12 mjeseci na 48 jednakih mjesečnih anuiteta, bez kamata, od kojih svaka iznosi 870,00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59. IRI SISAK d.o.o. za istraživanje, razvoj i ispitivanje, OIB: 76527483540,</w:t>
      </w:r>
      <w:r w:rsidR="00514C63">
        <w:rPr>
          <w:color w:val="000000"/>
        </w:rPr>
        <w:t xml:space="preserve"> Braće Kavurića bb, Sisak,</w:t>
      </w:r>
      <w:r w:rsidRPr="00D25DDF">
        <w:rPr>
          <w:color w:val="000000"/>
        </w:rPr>
        <w:t xml:space="preserve"> utvrđeni iznos tražbine iznosi 3.225,00 kn. Ukupan iznos tražbine otplatit će se nakon isteka počeka od 12 mjeseci na 48 jednakih mjesečnih anuiteta, bez kamata, od kojih svaka iznosi 67,19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60. JAVNI BILJEŽNIK GORDANA BRIŠEVAC IMPRIĆ, OIB: 86376021263,</w:t>
      </w:r>
      <w:r w:rsidR="00514C63">
        <w:rPr>
          <w:color w:val="000000"/>
        </w:rPr>
        <w:t xml:space="preserve"> Trg Ljudevita Posavskog </w:t>
      </w:r>
      <w:r w:rsidR="005B1DC6">
        <w:rPr>
          <w:color w:val="000000"/>
        </w:rPr>
        <w:t>3, Sisak,</w:t>
      </w:r>
      <w:r w:rsidRPr="00D25DDF">
        <w:rPr>
          <w:color w:val="000000"/>
        </w:rPr>
        <w:t xml:space="preserve"> utvrđeni iznos tražbine iznosi 10.913,75 kn. Ukupan iznos tražbine otplatit će se nakon isteka počeka od 12 mjeseci na 48 jednakih mjesečnih anuiteta, bez kamata, od kojih svaka iznosi 227,37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61. JAVNI BILJEŽNIK IVAN MARKOVIĆ, OIB: 79261652980,</w:t>
      </w:r>
      <w:r w:rsidR="005B1DC6">
        <w:rPr>
          <w:color w:val="000000"/>
        </w:rPr>
        <w:t xml:space="preserve"> Ulica  Stjepana i Antuna Radića 1, Sisak,</w:t>
      </w:r>
      <w:r w:rsidRPr="00D25DDF">
        <w:rPr>
          <w:color w:val="000000"/>
        </w:rPr>
        <w:t xml:space="preserve"> utvrđeni iznos tražbine iznosi 160,00 kn. Ukupan iznos tražbine otplatit će se nakon isteka počeka od 12 mjeseci na 48 jednakih mjesečnih anuiteta, bez kamata, od kojih svaka iznosi 3,33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62. </w:t>
      </w:r>
      <w:r w:rsidR="005B1DC6" w:rsidRPr="00D25DDF">
        <w:rPr>
          <w:color w:val="000000"/>
        </w:rPr>
        <w:t>MILAN MUTAVČIĆ</w:t>
      </w:r>
      <w:r w:rsidR="005B1DC6">
        <w:rPr>
          <w:color w:val="000000"/>
        </w:rPr>
        <w:t>, vl. obrta</w:t>
      </w:r>
      <w:r w:rsidR="005B1DC6" w:rsidRPr="00D25DDF">
        <w:rPr>
          <w:color w:val="000000"/>
        </w:rPr>
        <w:t xml:space="preserve"> </w:t>
      </w:r>
      <w:r w:rsidRPr="00D25DDF">
        <w:rPr>
          <w:color w:val="000000"/>
        </w:rPr>
        <w:t>KARIKA SISAK, Proizvod</w:t>
      </w:r>
      <w:r w:rsidR="005B1DC6">
        <w:rPr>
          <w:color w:val="000000"/>
        </w:rPr>
        <w:t>ni, uslužni i trgovački obrt</w:t>
      </w:r>
      <w:r w:rsidRPr="00D25DDF">
        <w:rPr>
          <w:color w:val="000000"/>
        </w:rPr>
        <w:t>, OIB: 61724734526,</w:t>
      </w:r>
      <w:r w:rsidR="005B1DC6">
        <w:rPr>
          <w:color w:val="000000"/>
        </w:rPr>
        <w:t xml:space="preserve"> Galdovačka 260a, Sisak,</w:t>
      </w:r>
      <w:r w:rsidRPr="00D25DDF">
        <w:rPr>
          <w:color w:val="000000"/>
        </w:rPr>
        <w:t xml:space="preserve"> utvrđeni iznos tražbine iznosi 1.431,25 kn. Ukupan iznos tražbine otplatit će se nakon isteka počeka od 12 mjeseci na 48 jednakih mjesečnih anuiteta, bez kamata, od kojih svaka iznosi 29,82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63. KAUFLAND HRVATSKA komanditno društvo za trgovinu, OIB: 47432874968,</w:t>
      </w:r>
      <w:r w:rsidR="000D45EC">
        <w:rPr>
          <w:color w:val="000000"/>
        </w:rPr>
        <w:t xml:space="preserve"> Donje Svetice 14, Zagreb,</w:t>
      </w:r>
      <w:r w:rsidRPr="00D25DDF">
        <w:rPr>
          <w:color w:val="000000"/>
        </w:rPr>
        <w:t xml:space="preserve"> utvrđeni iznos tražbine iznosi 82,18 kn. Ukupan iznos tražbine otplatit će se nakon isteka počeka od 12 mjeseci na 48 jednakih mjesečnih anuiteta, bez kamata, od kojih svaka iznosi 1,71 kn, računajući od pravomoćnosti Rješenja Trgovačkog suda o sklopljenom predstečajnom sporazumu. Prvi anuitet će se platiti 15-tog u mjesecu, nakon isteka počeka od </w:t>
      </w:r>
      <w:r w:rsidRPr="00D25DDF">
        <w:rPr>
          <w:color w:val="000000"/>
        </w:rPr>
        <w:lastRenderedPageBreak/>
        <w:t>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64. </w:t>
      </w:r>
      <w:r w:rsidR="000D45EC" w:rsidRPr="00D25DDF">
        <w:rPr>
          <w:color w:val="000000"/>
        </w:rPr>
        <w:t>MARIJAN JAJČINOVIĆ</w:t>
      </w:r>
      <w:r w:rsidR="000D45EC">
        <w:rPr>
          <w:color w:val="000000"/>
        </w:rPr>
        <w:t>, vl. obrta</w:t>
      </w:r>
      <w:r w:rsidR="000D45EC" w:rsidRPr="00D25DDF">
        <w:rPr>
          <w:color w:val="000000"/>
        </w:rPr>
        <w:t xml:space="preserve"> </w:t>
      </w:r>
      <w:r w:rsidR="000D45EC">
        <w:rPr>
          <w:color w:val="000000"/>
        </w:rPr>
        <w:t>''</w:t>
      </w:r>
      <w:r w:rsidRPr="00D25DDF">
        <w:rPr>
          <w:color w:val="000000"/>
        </w:rPr>
        <w:t>KEMIJSKA ČISTIONICA</w:t>
      </w:r>
      <w:r w:rsidR="000D45EC">
        <w:rPr>
          <w:color w:val="000000"/>
        </w:rPr>
        <w:t>''</w:t>
      </w:r>
      <w:r w:rsidRPr="00D25DDF">
        <w:rPr>
          <w:color w:val="000000"/>
        </w:rPr>
        <w:t>, OIB: 88645744680,</w:t>
      </w:r>
      <w:r w:rsidR="000D45EC">
        <w:rPr>
          <w:color w:val="000000"/>
        </w:rPr>
        <w:t xml:space="preserve"> Ri</w:t>
      </w:r>
      <w:r w:rsidR="003C2830">
        <w:rPr>
          <w:color w:val="000000"/>
        </w:rPr>
        <w:t>msk</w:t>
      </w:r>
      <w:r w:rsidR="000D45EC">
        <w:rPr>
          <w:color w:val="000000"/>
        </w:rPr>
        <w:t>a 3, Sisak</w:t>
      </w:r>
      <w:r w:rsidR="00270A74">
        <w:rPr>
          <w:color w:val="000000"/>
        </w:rPr>
        <w:t>,</w:t>
      </w:r>
      <w:r w:rsidRPr="00D25DDF">
        <w:rPr>
          <w:color w:val="000000"/>
        </w:rPr>
        <w:t xml:space="preserve"> utvrđeni iznos tražbine iznosi 1.444,15 kn. Ukupan iznos tražbine otplatit će se nakon isteka počeka od 12 mjeseci na 48 jednakih mjesečnih anuiteta, bez kamata, od kojih svaka iznosi 30,09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65. </w:t>
      </w:r>
      <w:r w:rsidR="00983B66" w:rsidRPr="00D25DDF">
        <w:rPr>
          <w:color w:val="000000"/>
        </w:rPr>
        <w:t>DAMIR MARČEC</w:t>
      </w:r>
      <w:r w:rsidR="00983B66">
        <w:rPr>
          <w:color w:val="000000"/>
        </w:rPr>
        <w:t>,vl. obrta</w:t>
      </w:r>
      <w:r w:rsidR="00983B66" w:rsidRPr="00D25DDF">
        <w:rPr>
          <w:color w:val="000000"/>
        </w:rPr>
        <w:t xml:space="preserve"> </w:t>
      </w:r>
      <w:r w:rsidR="00983B66">
        <w:rPr>
          <w:color w:val="000000"/>
        </w:rPr>
        <w:t xml:space="preserve">"M" KNJIŽARA I PAPIRNICA, </w:t>
      </w:r>
      <w:r w:rsidRPr="00D25DDF">
        <w:rPr>
          <w:color w:val="000000"/>
        </w:rPr>
        <w:t>OIB: 95671928523,</w:t>
      </w:r>
      <w:r w:rsidR="00983B66">
        <w:rPr>
          <w:color w:val="000000"/>
        </w:rPr>
        <w:t xml:space="preserve"> </w:t>
      </w:r>
      <w:r w:rsidR="00197C46">
        <w:rPr>
          <w:color w:val="000000"/>
        </w:rPr>
        <w:t>I.K. Sakcinskog 1, Sisak,</w:t>
      </w:r>
      <w:r w:rsidRPr="00D25DDF">
        <w:rPr>
          <w:color w:val="000000"/>
        </w:rPr>
        <w:t xml:space="preserve"> utvrđeni iznos tražbine iznosi 8.742,05 kn. Ukupan iznos tražbine otplatit će se nakon isteka počeka od 12 mjeseci na 48 jednakih mjesečnih anuiteta, bez kamata, od kojih svaka iznosi 182,13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66. KONTO-L društvo s ograničenom odgovornošću za usluge revizije i računovodstva, OIB: 94034507000,</w:t>
      </w:r>
      <w:r w:rsidR="00197C46">
        <w:rPr>
          <w:color w:val="000000"/>
        </w:rPr>
        <w:t xml:space="preserve"> A. Starčevića 16, Sisak,</w:t>
      </w:r>
      <w:r w:rsidRPr="00D25DDF">
        <w:rPr>
          <w:color w:val="000000"/>
        </w:rPr>
        <w:t xml:space="preserve"> utvrđeni iznos tražbine iznosi 19.232,47 kn. Ukupan iznos tražbine otplatit će se nakon isteka počeka od 12 mjeseci na 48 jednakih mjesečnih anuiteta, bez kamata, od kojih svaka iznosi 400,68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67. KOR društvo s ograničenom odgovornošću za informatički inžinjering, OIB: 57261568760,</w:t>
      </w:r>
      <w:r w:rsidR="00197C46">
        <w:rPr>
          <w:color w:val="000000"/>
        </w:rPr>
        <w:t xml:space="preserve"> Kranjčevićeva 69, Zagreb,</w:t>
      </w:r>
      <w:r w:rsidRPr="00D25DDF">
        <w:rPr>
          <w:color w:val="000000"/>
        </w:rPr>
        <w:t xml:space="preserve"> utvrđeni iznos tražbine iznosi 39.437,00 kn. Ukupan iznos tražbine otplatit će se nakon isteka počeka od 12 mjeseci na 48 jednakih mjesečnih anuiteta, bez kamata, od kojih svaka iznosi 821,60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68. KTC proizvodnja, trgovina, usluge i turistička agencija, d.d., OIB: 95970838122,</w:t>
      </w:r>
      <w:r w:rsidR="00C1104F">
        <w:rPr>
          <w:color w:val="000000"/>
        </w:rPr>
        <w:t xml:space="preserve"> N. Tesle 18, Križevci,</w:t>
      </w:r>
      <w:r w:rsidRPr="00D25DDF">
        <w:rPr>
          <w:color w:val="000000"/>
        </w:rPr>
        <w:t xml:space="preserve"> utvrđeni iznos tražbine iznosi 80,88 kn. Ukupan iznos tražbine otplatit će se nakon isteka počeka od 12 mjeseci na 48 jednakih mjesečnih anuiteta, bez kamata, od kojih svaka iznosi 1,68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69. LEDO dioničko društvo za proizvodnju i promet sladoleda i smrznute hrane, OIB: 87955947581,</w:t>
      </w:r>
      <w:r w:rsidR="00C1104F">
        <w:rPr>
          <w:color w:val="000000"/>
        </w:rPr>
        <w:t xml:space="preserve"> Čavićeva 1a, Zagreb,</w:t>
      </w:r>
      <w:r w:rsidRPr="00D25DDF">
        <w:rPr>
          <w:color w:val="000000"/>
        </w:rPr>
        <w:t xml:space="preserve"> utvrđeni iznos tražbine iznosi 14.249,64 kn. Ukupan iznos tražbine otplatit će se nakon isteka počeka od 12 mjeseci na 48 jednakih mjesečnih anuiteta, bez kamata, od kojih svaka iznosi 296,87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70. LIPOVAC - METAL, društvo s ograničenom odgovornošću za proizvodnju proizvoda od metala, OIB: 24647682958,</w:t>
      </w:r>
      <w:r w:rsidR="00C1104F">
        <w:rPr>
          <w:color w:val="000000"/>
        </w:rPr>
        <w:t xml:space="preserve"> Nikole Tesle 10, Sisak,</w:t>
      </w:r>
      <w:r w:rsidRPr="00D25DDF">
        <w:rPr>
          <w:color w:val="000000"/>
        </w:rPr>
        <w:t xml:space="preserve"> utvrđeni iznos tražbine iznosi 369,00 kn. Ukupan iznos tražbine otplatit će se nakon isteka počeka od 12 mjeseci na 48 jednakih mjesečnih anuiteta, bez kamata, od kojih svaka iznosi 7,69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71. LONIA trgovačko dioničko društvo, OIB: 22001400633, </w:t>
      </w:r>
      <w:r w:rsidR="00C1104F">
        <w:rPr>
          <w:color w:val="000000"/>
        </w:rPr>
        <w:t xml:space="preserve">Kolodvorska 19, Kutina, </w:t>
      </w:r>
      <w:r w:rsidRPr="00D25DDF">
        <w:rPr>
          <w:color w:val="000000"/>
        </w:rPr>
        <w:t>utvrđeni iznos tražbine iznosi 401,85 kn. Ukupan iznos tražbine otplatit će se nakon isteka počeka od 12 mjeseci na 48 jednakih mjesečnih anuiteta, bez kamata, od kojih svaka iznosi 8,37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72. MARKOS-AMBALAŽA društvo s ograničenom odgovornošću za trgovinu i usluge, OIB: 85201870420,</w:t>
      </w:r>
      <w:r w:rsidR="00CC7AEB">
        <w:rPr>
          <w:color w:val="000000"/>
        </w:rPr>
        <w:t>Vladimira Ruždjaka 16, Zagreb,</w:t>
      </w:r>
      <w:r w:rsidRPr="00D25DDF">
        <w:rPr>
          <w:color w:val="000000"/>
        </w:rPr>
        <w:t xml:space="preserve"> utvrđeni iznos tražbine iznosi 5.351,20 kn. Ukupan iznos tražbine otplatit će se nakon isteka počeka od 12 mjeseci na 48 jednakih mjesečnih anuiteta, bez kamata, od kojih svaka iznosi 111,48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73. MESNA INDUSTRIJA BRAĆA PIVAC proizvodnja i prerada mesa, trgovina, usluge, turizam, ugostiteljstvo i turistička agencija d.o.o., OIB: 28128148322,</w:t>
      </w:r>
      <w:r w:rsidR="004471E1">
        <w:rPr>
          <w:color w:val="000000"/>
        </w:rPr>
        <w:t xml:space="preserve"> Težačka 13, Vrgorac</w:t>
      </w:r>
      <w:r w:rsidR="009B5DFB">
        <w:rPr>
          <w:color w:val="000000"/>
        </w:rPr>
        <w:t>,</w:t>
      </w:r>
      <w:r w:rsidRPr="00D25DDF">
        <w:rPr>
          <w:color w:val="000000"/>
        </w:rPr>
        <w:t xml:space="preserve"> utvrđeni iznos tražbine iznosi 779,03 kn. Ukupan iznos tražbine otplatit će se nakon isteka počeka od 12 mjeseci na 48 jednakih mjesečnih anuiteta, bez kamata, od kojih svaka iznosi 16,23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74. MET Croatia Energy Trade društvo s ograničenom odgovornošću za trgovinu i usluge, OIB: 85106651596,</w:t>
      </w:r>
      <w:r w:rsidR="004471E1">
        <w:rPr>
          <w:color w:val="000000"/>
        </w:rPr>
        <w:t>Radnička cesta 80, Zagreb,</w:t>
      </w:r>
      <w:r w:rsidRPr="00D25DDF">
        <w:rPr>
          <w:color w:val="000000"/>
        </w:rPr>
        <w:t xml:space="preserve"> utvrđeni iznos tražbine iznosi 90.606,55 kn. Ukupan iznos tražbine otplatit će se nakon isteka počeka od 12 mjeseci na 48 jednakih mjesečnih anuiteta, bez kamata, od kojih svaka iznosi 1.887,64 kn, računajući od </w:t>
      </w:r>
      <w:r w:rsidRPr="00D25DDF">
        <w:rPr>
          <w:color w:val="000000"/>
        </w:rPr>
        <w:lastRenderedPageBreak/>
        <w:t>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75. </w:t>
      </w:r>
      <w:r w:rsidR="004471E1" w:rsidRPr="00D25DDF">
        <w:rPr>
          <w:color w:val="000000"/>
        </w:rPr>
        <w:t>JASNA VRBANUS</w:t>
      </w:r>
      <w:r w:rsidR="004471E1">
        <w:rPr>
          <w:color w:val="000000"/>
        </w:rPr>
        <w:t>, vl. obrta</w:t>
      </w:r>
      <w:r w:rsidR="004471E1" w:rsidRPr="00D25DDF">
        <w:rPr>
          <w:color w:val="000000"/>
        </w:rPr>
        <w:t xml:space="preserve"> </w:t>
      </w:r>
      <w:r w:rsidRPr="00D25DDF">
        <w:rPr>
          <w:color w:val="000000"/>
        </w:rPr>
        <w:t>METALNA GALANTERIJA VRBANU</w:t>
      </w:r>
      <w:r w:rsidR="004471E1">
        <w:rPr>
          <w:color w:val="000000"/>
        </w:rPr>
        <w:t xml:space="preserve">S, Obrt za proizvodnju i usluge, </w:t>
      </w:r>
      <w:r w:rsidRPr="00D25DDF">
        <w:rPr>
          <w:color w:val="000000"/>
        </w:rPr>
        <w:t>OIB: 88781829121,</w:t>
      </w:r>
      <w:r w:rsidR="004471E1">
        <w:rPr>
          <w:color w:val="000000"/>
        </w:rPr>
        <w:t xml:space="preserve"> Obrtnička 40, Sisak,</w:t>
      </w:r>
      <w:r w:rsidRPr="00D25DDF">
        <w:rPr>
          <w:color w:val="000000"/>
        </w:rPr>
        <w:t xml:space="preserve"> utvrđeni iznos tražbine iznosi 4.957,50 kn. Ukupan iznos tražbine otplatit će se nakon isteka počeka od 12 mjeseci na 48 jednakih mjesečnih anuiteta, bez kamata, od kojih svaka iznosi 103,28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76. MINISTARSTVO FINANCIJA - POREZNA UPRAVA, OIB: 18683136487,</w:t>
      </w:r>
      <w:r w:rsidR="00F10CB6">
        <w:rPr>
          <w:color w:val="000000"/>
        </w:rPr>
        <w:t xml:space="preserve"> Boškovićeva 5, Zagreb,</w:t>
      </w:r>
      <w:r w:rsidRPr="00D25DDF">
        <w:rPr>
          <w:color w:val="000000"/>
        </w:rPr>
        <w:t xml:space="preserve"> utvrđeni iznos tražbine iznosi 471.799,81 kn. Ukupan iznos tražbine otplatit će se nakon isteka počeka od 12 mjeseci na 48 jednakih mjesečnih anuiteta, bez kamata, od kojih svaka iznosi 9.829,16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77. MLIN I PEKARE društvo s ograničenom odgovornošću za proizvodnju i promet mlinsko - pekarskih proizvoda i promet trgovačke robe, OIB: 22260862756,</w:t>
      </w:r>
      <w:r w:rsidR="00F10CB6">
        <w:rPr>
          <w:color w:val="000000"/>
        </w:rPr>
        <w:t xml:space="preserve"> Kralja Zvonimira 24, Sisak,</w:t>
      </w:r>
      <w:r w:rsidRPr="00D25DDF">
        <w:rPr>
          <w:color w:val="000000"/>
        </w:rPr>
        <w:t xml:space="preserve"> utvrđeni iznos tražbine iznosi 357.130,17 kn. Ukupan iznos tražbine otplatit će se nakon isteka počeka od 12 mjeseci na 48 jednakih mjesečnih anuiteta, bez kamata, od kojih svaka iznosi 7.440,21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78. </w:t>
      </w:r>
      <w:r w:rsidR="00F10CB6" w:rsidRPr="00D25DDF">
        <w:rPr>
          <w:color w:val="000000"/>
        </w:rPr>
        <w:t>MILKA ČOVIĆ</w:t>
      </w:r>
      <w:r w:rsidR="00F10CB6">
        <w:rPr>
          <w:color w:val="000000"/>
        </w:rPr>
        <w:t>,vl. obrta</w:t>
      </w:r>
      <w:r w:rsidR="00F10CB6" w:rsidRPr="00D25DDF">
        <w:rPr>
          <w:color w:val="000000"/>
        </w:rPr>
        <w:t xml:space="preserve"> </w:t>
      </w:r>
      <w:r w:rsidRPr="00D25DDF">
        <w:rPr>
          <w:color w:val="000000"/>
        </w:rPr>
        <w:t xml:space="preserve">MON AMI, </w:t>
      </w:r>
      <w:r w:rsidR="00F10CB6">
        <w:rPr>
          <w:color w:val="000000"/>
        </w:rPr>
        <w:t>Obrt za usluge i proizvodnju,</w:t>
      </w:r>
      <w:r w:rsidRPr="00D25DDF">
        <w:rPr>
          <w:color w:val="000000"/>
        </w:rPr>
        <w:t xml:space="preserve"> OIB: 1014662322,</w:t>
      </w:r>
      <w:r w:rsidR="00F10CB6">
        <w:rPr>
          <w:color w:val="000000"/>
        </w:rPr>
        <w:t xml:space="preserve"> Brijunska 7c, Zagreb,</w:t>
      </w:r>
      <w:r w:rsidRPr="00D25DDF">
        <w:rPr>
          <w:color w:val="000000"/>
        </w:rPr>
        <w:t xml:space="preserve"> utvrđeni iznos tražbine iznosi 4.600,78 kn. Ukupan iznos tražbine otplatit će se nakon isteka počeka od 12 mjeseci na 48 jednakih mjesečnih anuiteta, bez kamata, od kojih svaka iznosi 95,85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79. </w:t>
      </w:r>
      <w:r w:rsidR="00AE600C" w:rsidRPr="00D25DDF">
        <w:rPr>
          <w:color w:val="000000"/>
        </w:rPr>
        <w:t>STJEPAN TUŠEK</w:t>
      </w:r>
      <w:r w:rsidR="00AE600C">
        <w:rPr>
          <w:color w:val="000000"/>
        </w:rPr>
        <w:t>, vl. OPG</w:t>
      </w:r>
      <w:r w:rsidRPr="00D25DDF">
        <w:rPr>
          <w:color w:val="000000"/>
        </w:rPr>
        <w:t>, OIB: 66144575710,</w:t>
      </w:r>
      <w:r w:rsidR="00AE600C">
        <w:rPr>
          <w:color w:val="000000"/>
        </w:rPr>
        <w:t>Veliko Brdo 25, Popovača,</w:t>
      </w:r>
      <w:r w:rsidRPr="00D25DDF">
        <w:rPr>
          <w:color w:val="000000"/>
        </w:rPr>
        <w:t xml:space="preserve"> utvrđeni iznos tražbine iznosi 553,50 kn. Ukupan iznos tražbine otplatit će se nakon isteka počeka od 12 mjeseci na 48 jednakih mjesečnih anuiteta, bez kamata, od kojih svaka iznosi 11,53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80. </w:t>
      </w:r>
      <w:r w:rsidR="00AE600C" w:rsidRPr="00D25DDF">
        <w:rPr>
          <w:color w:val="000000"/>
        </w:rPr>
        <w:t>DEJAN ŠULOG</w:t>
      </w:r>
      <w:r w:rsidR="00AE600C">
        <w:rPr>
          <w:color w:val="000000"/>
        </w:rPr>
        <w:t>,vl.</w:t>
      </w:r>
      <w:r w:rsidR="00AE600C" w:rsidRPr="00D25DDF">
        <w:rPr>
          <w:color w:val="000000"/>
        </w:rPr>
        <w:t xml:space="preserve"> </w:t>
      </w:r>
      <w:r w:rsidRPr="00D25DDF">
        <w:rPr>
          <w:color w:val="000000"/>
        </w:rPr>
        <w:t xml:space="preserve">OPG, OIB: 90909434140, </w:t>
      </w:r>
      <w:r w:rsidR="00701A0E">
        <w:rPr>
          <w:color w:val="000000"/>
        </w:rPr>
        <w:t xml:space="preserve">Hercegovačka 7, Veliki Zdenci, </w:t>
      </w:r>
      <w:r w:rsidRPr="00D25DDF">
        <w:rPr>
          <w:color w:val="000000"/>
        </w:rPr>
        <w:t>utvrđeni iznos tražbine iznosi 3.296,88 kn. Ukupan iznos tražbine otplatit će se nakon isteka počeka od 12 mjeseci na 48 jednakih mjesečnih anuiteta, bez kamata, od kojih svaka iznosi 68,69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81. </w:t>
      </w:r>
      <w:r w:rsidR="00701A0E" w:rsidRPr="00D25DDF">
        <w:rPr>
          <w:color w:val="000000"/>
        </w:rPr>
        <w:t>IVICA FLORIJANOVIĆ</w:t>
      </w:r>
      <w:r w:rsidR="00701A0E">
        <w:rPr>
          <w:color w:val="000000"/>
        </w:rPr>
        <w:t xml:space="preserve">,vl. </w:t>
      </w:r>
      <w:r w:rsidRPr="00D25DDF">
        <w:rPr>
          <w:color w:val="000000"/>
        </w:rPr>
        <w:t xml:space="preserve">OPG, OIB: 51354112899, </w:t>
      </w:r>
      <w:r w:rsidR="00B21640">
        <w:rPr>
          <w:color w:val="000000"/>
        </w:rPr>
        <w:t xml:space="preserve">Sredanija 3, Potok, </w:t>
      </w:r>
      <w:r w:rsidRPr="00D25DDF">
        <w:rPr>
          <w:color w:val="000000"/>
        </w:rPr>
        <w:t>utvrđeni iznos tražbine iznosi 450,00 kn. Ukupan iznos tražbine otplatit će se nakon isteka počeka od 12 mjeseci na 48 jednakih mjesečnih anuiteta, bez kamata, od kojih svaka iznosi 9,38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82. </w:t>
      </w:r>
      <w:r w:rsidR="00B21640" w:rsidRPr="00D25DDF">
        <w:rPr>
          <w:color w:val="000000"/>
        </w:rPr>
        <w:t>VESNA PRANJIĆ</w:t>
      </w:r>
      <w:r w:rsidR="00B21640">
        <w:rPr>
          <w:color w:val="000000"/>
        </w:rPr>
        <w:t>,vl.</w:t>
      </w:r>
      <w:r w:rsidR="00B21640" w:rsidRPr="00D25DDF">
        <w:rPr>
          <w:color w:val="000000"/>
        </w:rPr>
        <w:t xml:space="preserve"> </w:t>
      </w:r>
      <w:r w:rsidRPr="00D25DDF">
        <w:rPr>
          <w:color w:val="000000"/>
        </w:rPr>
        <w:t>OPG, OIB: 51177632498,</w:t>
      </w:r>
      <w:r w:rsidR="00646E46">
        <w:rPr>
          <w:color w:val="000000"/>
        </w:rPr>
        <w:t xml:space="preserve"> Frankopanska 18, Sisak,</w:t>
      </w:r>
      <w:r w:rsidRPr="00D25DDF">
        <w:rPr>
          <w:color w:val="000000"/>
        </w:rPr>
        <w:t xml:space="preserve"> utvrđeni iznos tražbine iznosi 2.100,00 kn. Ukupan iznos tražbine otplatit će se nakon isteka počeka od 12 mjeseci na 48 jednakih mjesečnih anuiteta, bez kamata, od kojih svaka iznosi 43,75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83. OT-OPTIMA TELEKOM d.d. za telekomunikacije, OIB: 36004425025,</w:t>
      </w:r>
      <w:r w:rsidR="008B79A4">
        <w:rPr>
          <w:color w:val="000000"/>
        </w:rPr>
        <w:t>Bani 75a, Zagreb,</w:t>
      </w:r>
      <w:r w:rsidRPr="00D25DDF">
        <w:rPr>
          <w:color w:val="000000"/>
        </w:rPr>
        <w:t xml:space="preserve"> utvrđeni iznos tražbine iznosi 11,79 kn. Ukupan iznos tražbine otplatit će se nakon isteka počeka od 12 mjeseci na 48 jednakih mjesečnih anuiteta, bez kamata, od kojih svaka iznosi 0,25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84. OTP banka Hrvatska dioničko društvo, OIB: 52508873833,</w:t>
      </w:r>
      <w:r w:rsidR="008B79A4">
        <w:rPr>
          <w:color w:val="000000"/>
        </w:rPr>
        <w:t xml:space="preserve"> Ulica Domovinskog rata 3, Zadar,</w:t>
      </w:r>
      <w:r w:rsidRPr="00D25DDF">
        <w:rPr>
          <w:color w:val="000000"/>
        </w:rPr>
        <w:t xml:space="preserve"> utvrđeni iznos tražbine iznosi 28.202,01 kn. Ukupan iznos tražbine otplatit će se nakon isteka počeka od 12 mjeseci na 48 jednakih mjesečnih anuiteta, bez kamata, od kojih svaka iznosi 587,54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85. OTP NEKRETNINE d.o.o. za poslovanje nekretninama i ostale poslovne djelatnosti, OIB: 70074543875,</w:t>
      </w:r>
      <w:r w:rsidR="00A642FB">
        <w:rPr>
          <w:color w:val="000000"/>
        </w:rPr>
        <w:t>Domovinskog rata 3, Zadar,</w:t>
      </w:r>
      <w:r w:rsidRPr="00D25DDF">
        <w:rPr>
          <w:color w:val="000000"/>
        </w:rPr>
        <w:t xml:space="preserve"> utvrđeni iznos tražbine iznosi 1.425,00 kn. Ukupan iznos tražbine otplatit će se nakon isteka počeka od 12 mjeseci na 48 jednakih mjesečnih anuiteta, bez kamata, od kojih svaka iznosi 29,69 kn, računajući od pravomoćnosti Rješenja </w:t>
      </w:r>
      <w:r w:rsidRPr="00D25DDF">
        <w:rPr>
          <w:color w:val="000000"/>
        </w:rPr>
        <w:lastRenderedPageBreak/>
        <w:t>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86. PETRINJSKI RADIO društvo s ograničenom odgovornošću za radijsku djelatnost, OIB: 82320978169, </w:t>
      </w:r>
      <w:r w:rsidR="00A642FB">
        <w:rPr>
          <w:color w:val="000000"/>
        </w:rPr>
        <w:t xml:space="preserve"> Matije Gupca 2, Petrinja, </w:t>
      </w:r>
      <w:r w:rsidRPr="00D25DDF">
        <w:rPr>
          <w:color w:val="000000"/>
        </w:rPr>
        <w:t>utvrđeni iznos tražbine iznosi 1,50 kn. Ukupan iznos tražbine otplatit će se nakon isteka počeka od 12 mjeseci na 48 jednakih mjesečnih anuiteta, bez kamata, od kojih svaka iznosi 0,03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87. PIK VRBOVEC-MESNA INDUSTRIJA, dioničko društvo za proizvodnju i promet mesa i mesnih prerađevina, OIB: 78909170415,</w:t>
      </w:r>
      <w:r w:rsidR="00A642FB">
        <w:rPr>
          <w:color w:val="000000"/>
        </w:rPr>
        <w:t>Zagrebačka 148, Vrbovec,</w:t>
      </w:r>
      <w:r w:rsidRPr="00D25DDF">
        <w:rPr>
          <w:color w:val="000000"/>
        </w:rPr>
        <w:t xml:space="preserve"> utvrđeni iznos tražbine iznosi 17.558,56 kn. Ukupan iznos tražbine otplatit će se nakon isteka počeka od 12 mjeseci na 48 jednakih mjesečnih anuiteta, bez kamata, od kojih svaka iznosi 365,80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88. PODRAVKA prehrambena industrija, d.d., OIB: 18928523252,</w:t>
      </w:r>
      <w:r w:rsidR="00A642FB">
        <w:rPr>
          <w:color w:val="000000"/>
        </w:rPr>
        <w:t xml:space="preserve"> A. Starčevića 32, Koprivnica,</w:t>
      </w:r>
      <w:r w:rsidRPr="00D25DDF">
        <w:rPr>
          <w:color w:val="000000"/>
        </w:rPr>
        <w:t xml:space="preserve"> utvrđeni iznos tražbine iznosi 2.993,11 kn. Ukupan iznos tražbine otplatit će se nakon isteka počeka od 12 mjeseci na 48 jednakih mjesečnih anuiteta, bez kamata, od kojih svaka iznosi 62,36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89. </w:t>
      </w:r>
      <w:r w:rsidR="009572BE" w:rsidRPr="00D25DDF">
        <w:rPr>
          <w:color w:val="000000"/>
        </w:rPr>
        <w:t>BOŽIDAR ABAZ</w:t>
      </w:r>
      <w:r w:rsidR="009572BE">
        <w:rPr>
          <w:color w:val="000000"/>
        </w:rPr>
        <w:t>, vl. obrta</w:t>
      </w:r>
      <w:r w:rsidR="009572BE" w:rsidRPr="00D25DDF">
        <w:rPr>
          <w:color w:val="000000"/>
        </w:rPr>
        <w:t xml:space="preserve"> </w:t>
      </w:r>
      <w:r w:rsidR="009572BE">
        <w:rPr>
          <w:color w:val="000000"/>
        </w:rPr>
        <w:t xml:space="preserve">PRAONICA RUBLJA "D B A" </w:t>
      </w:r>
      <w:r w:rsidRPr="00D25DDF">
        <w:rPr>
          <w:color w:val="000000"/>
        </w:rPr>
        <w:t>, OIB: 92038178364,</w:t>
      </w:r>
      <w:r w:rsidR="009572BE">
        <w:rPr>
          <w:color w:val="000000"/>
        </w:rPr>
        <w:t xml:space="preserve"> Podložnica 15, Velika Gorica,</w:t>
      </w:r>
      <w:r w:rsidRPr="00D25DDF">
        <w:rPr>
          <w:color w:val="000000"/>
        </w:rPr>
        <w:t xml:space="preserve"> utvrđeni iznos tražbine iznosi 48.495,00 kn. Ukupan iznos tražbine otplatit će se nakon isteka počeka od 12 mjeseci na 48 jednakih mjesečnih anuiteta, bez kamata, od kojih svaka iznosi 1.010,31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90. PROMES CVANCIGER d.o.o. za proizvodnju, trgovinu i usluge, OIB: 52848763122,</w:t>
      </w:r>
      <w:r w:rsidR="009572BE">
        <w:rPr>
          <w:color w:val="000000"/>
        </w:rPr>
        <w:t xml:space="preserve"> Krmelovac 104, Popovača,</w:t>
      </w:r>
      <w:r w:rsidRPr="00D25DDF">
        <w:rPr>
          <w:color w:val="000000"/>
        </w:rPr>
        <w:t xml:space="preserve"> utvrđeni iznos tražbine iznosi 16.101,41 kn. Ukupan iznos tražbine otplatit će se nakon isteka počeka od 12 mjeseci na 48 jednakih mjesečnih anuiteta, bez kamata, od kojih svaka iznosi 335,45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91. PROPLASTIKA d.o.o. za proizvodnju i trgovinu, OIB: 74525020913,</w:t>
      </w:r>
      <w:r w:rsidR="009F20DA">
        <w:rPr>
          <w:color w:val="000000"/>
        </w:rPr>
        <w:t xml:space="preserve"> Zagorska 41, Samobor,</w:t>
      </w:r>
      <w:r w:rsidRPr="00D25DDF">
        <w:rPr>
          <w:color w:val="000000"/>
        </w:rPr>
        <w:t xml:space="preserve"> utvrđeni iznos tražbine iznosi 3.103,13 kn. Ukupan iznos tražbine otplatit će se nakon isteka počeka od 12 mjeseci na 48 jednakih mjesečnih anuiteta, bez kamata, od kojih svaka iznosi 64,65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92. RADIO BANOVINA društvo s ograničenom odgovornošću za proizvodnju i emitiranje radijskog programa, OIB: 90924443753,</w:t>
      </w:r>
      <w:r w:rsidR="006F20ED">
        <w:rPr>
          <w:color w:val="000000"/>
        </w:rPr>
        <w:t xml:space="preserve"> Slatina Pokupska 80, Slatina,</w:t>
      </w:r>
      <w:r w:rsidRPr="00D25DDF">
        <w:rPr>
          <w:color w:val="000000"/>
        </w:rPr>
        <w:t xml:space="preserve"> utvrđeni iznos tražbine iznosi 5.950,00 kn. Ukupan iznos tražbine otplatit će se nakon isteka počeka od 12 mjeseci na 48 jednakih mjesečnih anuiteta, bez kamata, od kojih svaka iznosi 123,96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93. RAMA d.o.o. za trgovinu i usluge, OIB: 98585666384,</w:t>
      </w:r>
      <w:r w:rsidR="006F20ED">
        <w:rPr>
          <w:color w:val="000000"/>
        </w:rPr>
        <w:t xml:space="preserve"> S. Radića 161, Virovitica,</w:t>
      </w:r>
      <w:r w:rsidRPr="00D25DDF">
        <w:rPr>
          <w:color w:val="000000"/>
        </w:rPr>
        <w:t xml:space="preserve"> utvrđeni iznos tražbine iznosi 4.200,00 kn. Ukupan iznos tražbine otplatit će se nakon isteka počeka od 12 mjeseci na 48 jednakih mjesečnih anuiteta, bez kamata, od kojih svaka iznosi 87,50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94. SENSAMED d.o.o. za trgovinu i usluge, OIB: 27092343619,</w:t>
      </w:r>
      <w:r w:rsidR="00AA73EE">
        <w:rPr>
          <w:color w:val="000000"/>
        </w:rPr>
        <w:t xml:space="preserve"> S. i A. Radića 15, Sisak,</w:t>
      </w:r>
      <w:r w:rsidRPr="00D25DDF">
        <w:rPr>
          <w:color w:val="000000"/>
        </w:rPr>
        <w:t xml:space="preserve"> utvrđeni iznos tražbine iznosi 123.000,00 kn. Ukupan iznos tražbine otplatit će se nakon isteka počeka od 12 mjeseci na 48 jednakih mjesečnih anuiteta, bez kamata, od kojih svaka iznosi 2.562,50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95. SER-TONI, d.o.o. za trgovinu i proizvodnju u stečaju, OIB: 29093299947,</w:t>
      </w:r>
      <w:r w:rsidR="00AA73EE">
        <w:rPr>
          <w:color w:val="000000"/>
        </w:rPr>
        <w:t xml:space="preserve"> Ivana Šibla 6, Zagreb,</w:t>
      </w:r>
      <w:r w:rsidRPr="00D25DDF">
        <w:rPr>
          <w:color w:val="000000"/>
        </w:rPr>
        <w:t xml:space="preserve"> utvrđeni iznos tražbine iznosi 31.467,50 kn. Ukupan iznos tražbine otplatit će se nakon isteka počeka od 12 mjeseci na 48 jednakih mjesečnih anuiteta, bez kamata, od kojih svaka iznosi 655,57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96. SERVISI d.o.o. za servis elektroničke opreme i trgovinu, OIB: 85843775440,</w:t>
      </w:r>
      <w:r w:rsidR="00AA73EE">
        <w:rPr>
          <w:color w:val="000000"/>
        </w:rPr>
        <w:t xml:space="preserve"> Dr. Ante Starčevića 35, Sisak,</w:t>
      </w:r>
      <w:r w:rsidRPr="00D25DDF">
        <w:rPr>
          <w:color w:val="000000"/>
        </w:rPr>
        <w:t xml:space="preserve"> utvrđeni iznos tražbine iznosi 88,81 kn. Ukupan iznos tražbine otplatit će se nakon isteka počeka od 12 mjeseci na 48 jednakih mjesečnih anuiteta, bez kamata, od kojih svaka iznosi 1,85 kn, računajući od pravomoćnosti Rješenja Trgovačkog suda o sklopljenom predstečajnom sporazumu. Prvi anuitet će se platiti 15-tog u mjesecu, nakon </w:t>
      </w:r>
      <w:r w:rsidRPr="00D25DDF">
        <w:rPr>
          <w:color w:val="000000"/>
        </w:rPr>
        <w:lastRenderedPageBreak/>
        <w:t>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97. SISAČKI VODOVOD društvo s ograničenom odgovornošću za opskrbu pitkom vodom, odvodnju i pročišćavanje otpadnih voda, OIB: 84218628128,</w:t>
      </w:r>
      <w:r w:rsidR="00932C43">
        <w:rPr>
          <w:color w:val="000000"/>
        </w:rPr>
        <w:t>Ruđera Boškovića 10, Sisak,</w:t>
      </w:r>
      <w:r w:rsidRPr="00D25DDF">
        <w:rPr>
          <w:color w:val="000000"/>
        </w:rPr>
        <w:t xml:space="preserve"> utvrđeni iznos tražbine iznosi 48.519,17 kn. Ukupan iznos tražbine otplatit će se nakon isteka počeka od 12 mjeseci na 48 jednakih mjesečnih anuiteta, bez kamata, od kojih svaka iznosi 1.010,82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98. SISAK PRESS d.o.o. za novinsko-nakladničku djelatnost, OIB: 17366456656,</w:t>
      </w:r>
      <w:r w:rsidR="00932C43">
        <w:rPr>
          <w:color w:val="000000"/>
        </w:rPr>
        <w:t xml:space="preserve"> S. S. Kranjčevića 5, Sisak,</w:t>
      </w:r>
      <w:r w:rsidRPr="00D25DDF">
        <w:rPr>
          <w:color w:val="000000"/>
        </w:rPr>
        <w:t xml:space="preserve"> utvrđeni iznos tražbine iznosi 1.456,00 kn. Ukupan iznos tražbine otplatit će se nakon isteka počeka od 12 mjeseci na 48 jednakih mjesečnih anuiteta, bez kamata, od kojih svaka iznosi 30,33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99. </w:t>
      </w:r>
      <w:r w:rsidR="00932C43" w:rsidRPr="00D25DDF">
        <w:rPr>
          <w:color w:val="000000"/>
        </w:rPr>
        <w:t>BRANKO DOLENČIĆ</w:t>
      </w:r>
      <w:r w:rsidR="00932C43">
        <w:rPr>
          <w:color w:val="000000"/>
        </w:rPr>
        <w:t>, vl. obrta</w:t>
      </w:r>
      <w:r w:rsidR="00932C43" w:rsidRPr="00D25DDF">
        <w:rPr>
          <w:color w:val="000000"/>
        </w:rPr>
        <w:t xml:space="preserve"> </w:t>
      </w:r>
      <w:r w:rsidRPr="00D25DDF">
        <w:rPr>
          <w:color w:val="000000"/>
        </w:rPr>
        <w:t>SITOTISAK DOLENČIĆ, proizvodni, uslužni i</w:t>
      </w:r>
      <w:r w:rsidR="00932C43">
        <w:rPr>
          <w:color w:val="000000"/>
        </w:rPr>
        <w:t xml:space="preserve"> trgovački obrt</w:t>
      </w:r>
      <w:r w:rsidRPr="00D25DDF">
        <w:rPr>
          <w:color w:val="000000"/>
        </w:rPr>
        <w:t xml:space="preserve">, OIB: 62807384568, </w:t>
      </w:r>
      <w:r w:rsidR="00932C43">
        <w:rPr>
          <w:color w:val="000000"/>
        </w:rPr>
        <w:t xml:space="preserve"> Sajmište II 17, Topolovac, </w:t>
      </w:r>
      <w:r w:rsidRPr="00D25DDF">
        <w:rPr>
          <w:color w:val="000000"/>
        </w:rPr>
        <w:t>utvrđeni iznos tražbine iznosi 377,34 kn. Ukupan iznos tražbine otplatit će se nakon isteka počeka od 12 mjeseci na 48 jednakih mjesečnih anuiteta, bez kamata, od kojih svaka iznosi 7,86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100. </w:t>
      </w:r>
      <w:r w:rsidR="00485556" w:rsidRPr="00D25DDF">
        <w:rPr>
          <w:color w:val="000000"/>
        </w:rPr>
        <w:t>SLAVKO RIČKO</w:t>
      </w:r>
      <w:r w:rsidR="00485556">
        <w:rPr>
          <w:color w:val="000000"/>
        </w:rPr>
        <w:t>, vl.</w:t>
      </w:r>
      <w:r w:rsidR="00485556" w:rsidRPr="00D25DDF">
        <w:rPr>
          <w:color w:val="000000"/>
        </w:rPr>
        <w:t xml:space="preserve"> </w:t>
      </w:r>
      <w:r w:rsidRPr="00D25DDF">
        <w:rPr>
          <w:color w:val="000000"/>
        </w:rPr>
        <w:t>SLAVANCONSULT, obrt za ekonomski inženjering</w:t>
      </w:r>
      <w:r w:rsidR="00485556">
        <w:rPr>
          <w:color w:val="000000"/>
        </w:rPr>
        <w:t xml:space="preserve"> i vođenje poslovnih knjiga</w:t>
      </w:r>
      <w:r w:rsidRPr="00D25DDF">
        <w:rPr>
          <w:color w:val="000000"/>
        </w:rPr>
        <w:t>, OIB: 46164211392,</w:t>
      </w:r>
      <w:r w:rsidR="00485556">
        <w:rPr>
          <w:color w:val="000000"/>
        </w:rPr>
        <w:t xml:space="preserve"> Pionirska  4, Konjščina, </w:t>
      </w:r>
      <w:r w:rsidRPr="00D25DDF">
        <w:rPr>
          <w:color w:val="000000"/>
        </w:rPr>
        <w:t xml:space="preserve"> utvrđeni iznos tražbine iznosi 50,00 kn. Ukupan iznos tražbine otplatit će se nakon isteka počeka od 12 mjeseci na 48 jednakih mjesečnih anuiteta, bez kamata, od kojih svaka iznosi 1,04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101. </w:t>
      </w:r>
      <w:r w:rsidR="00485556" w:rsidRPr="00D25DDF">
        <w:rPr>
          <w:color w:val="000000"/>
        </w:rPr>
        <w:t>ANĐELKO SORIĆ</w:t>
      </w:r>
      <w:r w:rsidR="00485556">
        <w:rPr>
          <w:color w:val="000000"/>
        </w:rPr>
        <w:t xml:space="preserve">,vl. obrta </w:t>
      </w:r>
      <w:r w:rsidR="00485556" w:rsidRPr="00D25DDF">
        <w:rPr>
          <w:color w:val="000000"/>
        </w:rPr>
        <w:t xml:space="preserve"> </w:t>
      </w:r>
      <w:r w:rsidRPr="00D25DDF">
        <w:rPr>
          <w:color w:val="000000"/>
        </w:rPr>
        <w:t>SORIĆ EL</w:t>
      </w:r>
      <w:r w:rsidR="00485556">
        <w:rPr>
          <w:color w:val="000000"/>
        </w:rPr>
        <w:t>EKTRONIKA, Trgovina i usluge</w:t>
      </w:r>
      <w:r w:rsidRPr="00D25DDF">
        <w:rPr>
          <w:color w:val="000000"/>
        </w:rPr>
        <w:t>, OIB: 69950726037,</w:t>
      </w:r>
      <w:r w:rsidR="004E7C52">
        <w:rPr>
          <w:color w:val="000000"/>
        </w:rPr>
        <w:t xml:space="preserve"> Ulica Ante Starčevića 33, Sisak,</w:t>
      </w:r>
      <w:r w:rsidRPr="00D25DDF">
        <w:rPr>
          <w:color w:val="000000"/>
        </w:rPr>
        <w:t xml:space="preserve"> utvrđeni iznos tražbine iznosi 460,00 kn. Ukupan iznos tražbine otplatit će se nakon isteka počeka od 12 mjeseci na 48 jednakih mjesečnih anuiteta, bez kamata, od kojih svaka iznosi 9,58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 xml:space="preserve">102. SPAR Hrvatska, društvo s ograničenom odgovornošću za trgovinu, OIB: 46108893754, </w:t>
      </w:r>
      <w:r w:rsidR="00694382">
        <w:rPr>
          <w:color w:val="000000"/>
        </w:rPr>
        <w:t xml:space="preserve"> Slavonska avenija 50, Zagreb, </w:t>
      </w:r>
      <w:r w:rsidRPr="00D25DDF">
        <w:rPr>
          <w:color w:val="000000"/>
        </w:rPr>
        <w:t>utvrđeni iznos tražbine iznosi 763,75 kn. Ukupan iznos tražbine otplatit će se nakon isteka počeka od 12 mjeseci na 48 jednakih mjesečnih anuiteta, bez kamata, od kojih svaka iznosi 15,91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103. Styria medijski servisi d.o.o. za trgovinu i usluge, OIB: 29005509482,</w:t>
      </w:r>
      <w:r w:rsidR="00694382">
        <w:rPr>
          <w:color w:val="000000"/>
        </w:rPr>
        <w:t xml:space="preserve">Oreškovićeva 6H/1, Zagreb, </w:t>
      </w:r>
      <w:r w:rsidRPr="00D25DDF">
        <w:rPr>
          <w:color w:val="000000"/>
        </w:rPr>
        <w:t xml:space="preserve"> utvrđeni iznos tražbine iznosi 440,05 kn. Ukupan iznos tražbine otplatit će se nakon isteka počeka od 12 mjeseci na 48 jednakih mjesečnih anuiteta, bez kamata, od kojih svaka iznosi 9,17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104. </w:t>
      </w:r>
      <w:r w:rsidR="00D76E33" w:rsidRPr="00D25DDF">
        <w:rPr>
          <w:color w:val="000000"/>
        </w:rPr>
        <w:t>SLOBODAN NIKOLIĆ</w:t>
      </w:r>
      <w:r w:rsidR="00D76E33">
        <w:rPr>
          <w:color w:val="000000"/>
        </w:rPr>
        <w:t>,vl. obrta</w:t>
      </w:r>
      <w:r w:rsidR="00D76E33" w:rsidRPr="00D25DDF">
        <w:rPr>
          <w:color w:val="000000"/>
        </w:rPr>
        <w:t xml:space="preserve"> </w:t>
      </w:r>
      <w:r w:rsidR="003C41B8">
        <w:rPr>
          <w:color w:val="000000"/>
        </w:rPr>
        <w:t>STAKLARSTVO USLUŽNI OBRT</w:t>
      </w:r>
      <w:r w:rsidRPr="00D25DDF">
        <w:rPr>
          <w:color w:val="000000"/>
        </w:rPr>
        <w:t>, OIB: 48577439719,</w:t>
      </w:r>
      <w:r w:rsidR="003C41B8">
        <w:rPr>
          <w:color w:val="000000"/>
        </w:rPr>
        <w:t xml:space="preserve"> Barice Rapić 3, Sisak,</w:t>
      </w:r>
      <w:r w:rsidRPr="00D25DDF">
        <w:rPr>
          <w:color w:val="000000"/>
        </w:rPr>
        <w:t xml:space="preserve"> utvrđeni iznos tražbine iznosi 1.721,88 kn. Ukupan iznos tražbine otplatit će se nakon isteka počeka od 12 mjeseci na 48 jednakih mjesečnih anuiteta, bez kamata, od kojih svaka iznosi 35,87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105. STRIDON-PROMET, društvo s ograničenom odgovornošću za uvoz-izvoz, trgovina na veliko i malo, OIB: 50403201385,</w:t>
      </w:r>
      <w:r w:rsidR="003C41B8">
        <w:rPr>
          <w:color w:val="000000"/>
        </w:rPr>
        <w:t xml:space="preserve"> Zagrebačka 108, Dugo Selo,</w:t>
      </w:r>
      <w:r w:rsidRPr="00D25DDF">
        <w:rPr>
          <w:color w:val="000000"/>
        </w:rPr>
        <w:t xml:space="preserve"> utvrđeni iznos tražbine iznosi 403,49 kn. Ukupan iznos tražbine otplatit će se nakon isteka počeka od 12 mjeseci na 48 jednakih mjesečnih anuiteta, bez kamata, od kojih svaka iznosi 8,41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106. SUPRA SERVIS društvo s ograničenom odgovornošću za trgovinu i usluge, OIB: 73076660618,</w:t>
      </w:r>
      <w:r w:rsidR="003C41B8">
        <w:rPr>
          <w:color w:val="000000"/>
        </w:rPr>
        <w:t xml:space="preserve"> Kralja Tomislava 3a, Sisak,</w:t>
      </w:r>
      <w:r w:rsidRPr="00D25DDF">
        <w:rPr>
          <w:color w:val="000000"/>
        </w:rPr>
        <w:t xml:space="preserve"> utvrđeni iznos tražbine iznosi 9.934,02 kn. Ukupan iznos tražbine otplatit će se nakon isteka počeka od 12 mjeseci na 48 jednakih mjesečnih anuiteta, bez kamata, od kojih svaka iznosi 206,86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107. </w:t>
      </w:r>
      <w:r w:rsidR="00C4702A">
        <w:rPr>
          <w:color w:val="000000"/>
        </w:rPr>
        <w:t>ĐURĐICA</w:t>
      </w:r>
      <w:r w:rsidR="003C41B8" w:rsidRPr="00D25DDF">
        <w:rPr>
          <w:color w:val="000000"/>
        </w:rPr>
        <w:t xml:space="preserve"> BOČINA</w:t>
      </w:r>
      <w:r w:rsidR="00C4702A">
        <w:rPr>
          <w:color w:val="000000"/>
        </w:rPr>
        <w:t>,vl. obrta</w:t>
      </w:r>
      <w:r w:rsidR="003C41B8" w:rsidRPr="00D25DDF">
        <w:rPr>
          <w:color w:val="000000"/>
        </w:rPr>
        <w:t xml:space="preserve"> </w:t>
      </w:r>
      <w:r w:rsidRPr="00D25DDF">
        <w:rPr>
          <w:color w:val="000000"/>
        </w:rPr>
        <w:t>ŠAMPINJON, Proizvodnja i prodaja poljoprivrednih proizvoda vl., OIB: 76451105408,</w:t>
      </w:r>
      <w:r w:rsidR="00437E04">
        <w:rPr>
          <w:color w:val="000000"/>
        </w:rPr>
        <w:t xml:space="preserve"> Žab</w:t>
      </w:r>
      <w:r w:rsidR="00C4702A">
        <w:rPr>
          <w:color w:val="000000"/>
        </w:rPr>
        <w:t>no 16, Žabno,</w:t>
      </w:r>
      <w:r w:rsidRPr="00D25DDF">
        <w:rPr>
          <w:color w:val="000000"/>
        </w:rPr>
        <w:t xml:space="preserve"> utvrđeni iznos tražbine iznosi 3.040,00 kn. Ukupan iznos tražbine otplatit će se nakon isteka počeka od 12 mjeseci na 48 jednakih mjesečnih anuiteta, bez kamata, od kojih svaka iznosi 63,33 kn, računajući od pravomoćnosti Rješenja Trgovačkog suda o sklopljenom predstečajnom sporazumu. Prvi anuitet će se platiti </w:t>
      </w:r>
      <w:r w:rsidRPr="00D25DDF">
        <w:rPr>
          <w:color w:val="000000"/>
        </w:rPr>
        <w:lastRenderedPageBreak/>
        <w:t>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108. </w:t>
      </w:r>
      <w:r w:rsidR="00C4702A" w:rsidRPr="00D25DDF">
        <w:rPr>
          <w:color w:val="000000"/>
        </w:rPr>
        <w:t>ŽELJKO RUPČIĆ</w:t>
      </w:r>
      <w:r w:rsidR="00C4702A">
        <w:rPr>
          <w:color w:val="000000"/>
        </w:rPr>
        <w:t>,vl. obrta</w:t>
      </w:r>
      <w:r w:rsidR="00C4702A" w:rsidRPr="00D25DDF">
        <w:rPr>
          <w:color w:val="000000"/>
        </w:rPr>
        <w:t xml:space="preserve"> </w:t>
      </w:r>
      <w:r w:rsidR="00C4702A">
        <w:rPr>
          <w:color w:val="000000"/>
        </w:rPr>
        <w:t>TEHNO SERVIS, Uslužni obrt</w:t>
      </w:r>
      <w:r w:rsidRPr="00D25DDF">
        <w:rPr>
          <w:color w:val="000000"/>
        </w:rPr>
        <w:t>, OIB: 12455478782,</w:t>
      </w:r>
      <w:r w:rsidR="00C4702A">
        <w:rPr>
          <w:color w:val="000000"/>
        </w:rPr>
        <w:t xml:space="preserve"> Novoselska 85, Sisak,</w:t>
      </w:r>
      <w:r w:rsidRPr="00D25DDF">
        <w:rPr>
          <w:color w:val="000000"/>
        </w:rPr>
        <w:t xml:space="preserve"> utvrđeni iznos tražbine iznosi 4.165,63 kn. Ukupan iznos tražbine otplatit će se nakon isteka počeka od 12 mjeseci na 48 jednakih mjesečnih anuiteta, bez kamata, od kojih svaka iznosi 86,78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109. TEHNOZAVOD-MARUŠIĆ društvo s ograničenom odgovornošću za proizvodnju sustava tehničke zaštite, OIB: 21926472791,</w:t>
      </w:r>
      <w:r w:rsidR="00656285">
        <w:rPr>
          <w:color w:val="000000"/>
        </w:rPr>
        <w:t>XIII Podbrežje 26, Zagreb,</w:t>
      </w:r>
      <w:r w:rsidRPr="00D25DDF">
        <w:rPr>
          <w:color w:val="000000"/>
        </w:rPr>
        <w:t xml:space="preserve"> utvrđeni iznos tražbine iznosi 3.000,00 kn. Ukupan iznos tražbine otplatit će se nakon isteka počeka od 12 mjeseci na 48 jednakih mjesečnih anuiteta, bez kamata, od kojih svaka iznosi 62,50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110. TERRA PROSPECTA d.o.o. za trgovinu i usluge, OIB: 39313636430,</w:t>
      </w:r>
      <w:r w:rsidR="00D07366">
        <w:rPr>
          <w:color w:val="000000"/>
        </w:rPr>
        <w:t xml:space="preserve"> Buzeta 141, Glina,</w:t>
      </w:r>
      <w:r w:rsidRPr="00D25DDF">
        <w:rPr>
          <w:color w:val="000000"/>
        </w:rPr>
        <w:t xml:space="preserve"> utvrđeni iznos tražbine iznosi 210,00 kn. Ukupan iznos tražbine otplatit će se nakon isteka počeka od 12 mjeseci na 48 jednakih mjesečnih anuiteta, bez kamata, od kojih svaka iznosi 4,38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111. </w:t>
      </w:r>
      <w:r w:rsidR="00D07366" w:rsidRPr="00D25DDF">
        <w:rPr>
          <w:color w:val="000000"/>
        </w:rPr>
        <w:t>IVAN i MATIJA DOMITROVIĆ</w:t>
      </w:r>
      <w:r w:rsidR="00D07366">
        <w:rPr>
          <w:color w:val="000000"/>
        </w:rPr>
        <w:t xml:space="preserve">, vl. obrta </w:t>
      </w:r>
      <w:r w:rsidRPr="00D25DDF">
        <w:rPr>
          <w:color w:val="000000"/>
        </w:rPr>
        <w:t>TISKARA DOMIGRAF, Proizvod</w:t>
      </w:r>
      <w:r w:rsidR="00D07366">
        <w:rPr>
          <w:color w:val="000000"/>
        </w:rPr>
        <w:t>ni, uslužni i trgovački obrt,</w:t>
      </w:r>
      <w:r w:rsidRPr="00D25DDF">
        <w:rPr>
          <w:color w:val="000000"/>
        </w:rPr>
        <w:t xml:space="preserve"> OIB: 41535850645,</w:t>
      </w:r>
      <w:r w:rsidR="00D07366">
        <w:rPr>
          <w:color w:val="000000"/>
        </w:rPr>
        <w:t xml:space="preserve"> Bok Panjalečki 1, Sisak,</w:t>
      </w:r>
      <w:r w:rsidRPr="00D25DDF">
        <w:rPr>
          <w:color w:val="000000"/>
        </w:rPr>
        <w:t xml:space="preserve"> utvrđeni iznos tražbine iznosi 1.437,50 kn. Ukupan iznos tražbine otplatit će se nakon isteka počeka od 12 mjeseci na 48 jednakih mjesečnih anuiteta, bez kamata, od kojih svaka iznosi 29,95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112. </w:t>
      </w:r>
      <w:r w:rsidR="00113908" w:rsidRPr="00D25DDF">
        <w:rPr>
          <w:color w:val="000000"/>
        </w:rPr>
        <w:t>ANTON SERTIĆ</w:t>
      </w:r>
      <w:r w:rsidR="00113908">
        <w:rPr>
          <w:color w:val="000000"/>
        </w:rPr>
        <w:t xml:space="preserve">, vl. obrta </w:t>
      </w:r>
      <w:r w:rsidR="00113908" w:rsidRPr="00D25DDF">
        <w:rPr>
          <w:color w:val="000000"/>
        </w:rPr>
        <w:t xml:space="preserve"> </w:t>
      </w:r>
      <w:r w:rsidR="00113908">
        <w:rPr>
          <w:color w:val="000000"/>
        </w:rPr>
        <w:t xml:space="preserve">Trgovina na malo "SERTIĆ" </w:t>
      </w:r>
      <w:r w:rsidRPr="00D25DDF">
        <w:rPr>
          <w:color w:val="000000"/>
        </w:rPr>
        <w:t>, OIB: 68993361746,</w:t>
      </w:r>
      <w:r w:rsidR="00113908">
        <w:rPr>
          <w:color w:val="000000"/>
        </w:rPr>
        <w:t xml:space="preserve"> Ivana Šibla 6, Zagreb,</w:t>
      </w:r>
      <w:r w:rsidRPr="00D25DDF">
        <w:rPr>
          <w:color w:val="000000"/>
        </w:rPr>
        <w:t xml:space="preserve"> utvrđeni iznos tražbine iznosi 6.840,00 kn. Ukupan iznos tražbine otplatit će se nakon isteka počeka od 12 mjeseci na 48 jednakih mjesečnih anuiteta, bez kamata, od kojih svaka iznosi 142,50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113. UDRUGA PODUZETNIKA U HOTELIJERSTVU HRVATSKE, OIB: 21805735996,</w:t>
      </w:r>
      <w:r w:rsidR="00113908">
        <w:rPr>
          <w:color w:val="000000"/>
        </w:rPr>
        <w:t xml:space="preserve"> Izidora Kršnjavoga 1,  Zagreb,</w:t>
      </w:r>
      <w:r w:rsidRPr="00D25DDF">
        <w:rPr>
          <w:color w:val="000000"/>
        </w:rPr>
        <w:t xml:space="preserve"> utvrđeni iznos tražbine iznosi 5.791,50 kn. Ukupan iznos tražbine otplatit će se nakon isteka počeka od 12 mjeseci na 48 jednakih mjesečnih anuiteta, bez kamata, od kojih svaka iznosi 120,66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114. UDRUGA POSLODAVACA U HOTELIJERSTVU HRVATSKE, OIB: 50945694177,</w:t>
      </w:r>
      <w:r w:rsidR="009F2B2C">
        <w:rPr>
          <w:color w:val="000000"/>
        </w:rPr>
        <w:t xml:space="preserve"> Izidora Kršnjavoga 1, Zagreb,</w:t>
      </w:r>
      <w:r w:rsidRPr="00D25DDF">
        <w:rPr>
          <w:color w:val="000000"/>
        </w:rPr>
        <w:t xml:space="preserve"> utvrđeni iznos tražbine iznosi 965,25 kn. Ukupan iznos tražbine otplatit će se nakon isteka počeka od 12 mjeseci na 48 jednakih mjesečnih anuiteta, bez kamata, od kojih svaka iznosi 20,11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115. UDRUGA SLIJEPIH SISAČKO-MOSLAVAČKE ŽUPANIJE-SISAK, OIB: 76721786236, </w:t>
      </w:r>
      <w:r w:rsidR="00000855">
        <w:rPr>
          <w:color w:val="000000"/>
        </w:rPr>
        <w:t xml:space="preserve">Ivana Meštrovića 32, Sisak, </w:t>
      </w:r>
      <w:r w:rsidRPr="00D25DDF">
        <w:rPr>
          <w:color w:val="000000"/>
        </w:rPr>
        <w:t>utvrđeni iznos tražbine iznosi 250,00 kn. Ukupan iznos tražbine otplatit će se nakon isteka počeka od 12 mjeseci na 48 jednakih mjesečnih anuiteta, bez kamata, od kojih svaka iznosi 5,21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116. </w:t>
      </w:r>
      <w:r w:rsidR="00000855" w:rsidRPr="00D25DDF">
        <w:rPr>
          <w:color w:val="000000"/>
        </w:rPr>
        <w:t>KREŠIMIR MAJCAN</w:t>
      </w:r>
      <w:r w:rsidR="00000855">
        <w:rPr>
          <w:color w:val="000000"/>
        </w:rPr>
        <w:t>, vl. obrta</w:t>
      </w:r>
      <w:r w:rsidR="00000855" w:rsidRPr="00D25DDF">
        <w:rPr>
          <w:color w:val="000000"/>
        </w:rPr>
        <w:t xml:space="preserve"> </w:t>
      </w:r>
      <w:r w:rsidRPr="00D25DDF">
        <w:rPr>
          <w:color w:val="000000"/>
        </w:rPr>
        <w:t>PETREKOVI</w:t>
      </w:r>
      <w:r w:rsidR="00000855">
        <w:rPr>
          <w:color w:val="000000"/>
        </w:rPr>
        <w:t>Ć</w:t>
      </w:r>
      <w:r w:rsidRPr="00D25DDF">
        <w:rPr>
          <w:color w:val="000000"/>
        </w:rPr>
        <w:t xml:space="preserve">, OIB: </w:t>
      </w:r>
      <w:r w:rsidR="004A58BF">
        <w:rPr>
          <w:color w:val="000000"/>
        </w:rPr>
        <w:t>00</w:t>
      </w:r>
      <w:r w:rsidRPr="00D25DDF">
        <w:rPr>
          <w:color w:val="000000"/>
        </w:rPr>
        <w:t>763282523,</w:t>
      </w:r>
      <w:r w:rsidR="00000855">
        <w:rPr>
          <w:color w:val="000000"/>
        </w:rPr>
        <w:t xml:space="preserve"> Nikole </w:t>
      </w:r>
      <w:r w:rsidR="004A58BF">
        <w:rPr>
          <w:color w:val="000000"/>
        </w:rPr>
        <w:t>Mikca 1, Sisak,</w:t>
      </w:r>
      <w:r w:rsidRPr="00D25DDF">
        <w:rPr>
          <w:color w:val="000000"/>
        </w:rPr>
        <w:t xml:space="preserve"> utvrđeni iznos tražbine iznosi 826.337,75 kn. Ukupan iznos tražbine otplatit će se nakon isteka počeka od 12 mjeseci na 48 jednakih mjesečnih anuiteta, bez kamata, od kojih svaka iznosi 17.215,37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117. </w:t>
      </w:r>
      <w:r w:rsidR="00AF5CD4" w:rsidRPr="00D25DDF">
        <w:rPr>
          <w:color w:val="000000"/>
        </w:rPr>
        <w:t>DARKO KOMPES</w:t>
      </w:r>
      <w:r w:rsidR="00AF5CD4">
        <w:rPr>
          <w:color w:val="000000"/>
        </w:rPr>
        <w:t xml:space="preserve">, vl. obrta </w:t>
      </w:r>
      <w:r w:rsidR="00AF5CD4" w:rsidRPr="00D25DDF">
        <w:rPr>
          <w:color w:val="000000"/>
        </w:rPr>
        <w:t xml:space="preserve"> </w:t>
      </w:r>
      <w:r w:rsidR="00AF5CD4">
        <w:rPr>
          <w:color w:val="000000"/>
        </w:rPr>
        <w:t>"VAGA"</w:t>
      </w:r>
      <w:r w:rsidRPr="00D25DDF">
        <w:rPr>
          <w:color w:val="000000"/>
        </w:rPr>
        <w:t>, OIB: 66876522379,</w:t>
      </w:r>
      <w:r w:rsidR="00AF5CD4">
        <w:rPr>
          <w:color w:val="000000"/>
        </w:rPr>
        <w:t xml:space="preserve"> Kralja Tomislava 8, Sisak,</w:t>
      </w:r>
      <w:r w:rsidRPr="00D25DDF">
        <w:rPr>
          <w:color w:val="000000"/>
        </w:rPr>
        <w:t xml:space="preserve"> utvrđeni iznos tražbine iznosi 1.400,00 kn. Ukupan iznos tražbine otplatit će se nakon isteka počeka od 12 mjeseci na 48 jednakih mjesečnih anuiteta, bez kamata, od kojih svaka iznosi 29,17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118. </w:t>
      </w:r>
      <w:r w:rsidR="000923B4" w:rsidRPr="00D25DDF">
        <w:rPr>
          <w:color w:val="000000"/>
        </w:rPr>
        <w:t>VIKTOR BUBLIĆ</w:t>
      </w:r>
      <w:r w:rsidR="000923B4">
        <w:rPr>
          <w:color w:val="000000"/>
        </w:rPr>
        <w:t xml:space="preserve">, vl. obrta </w:t>
      </w:r>
      <w:r w:rsidR="000923B4" w:rsidRPr="00D25DDF">
        <w:rPr>
          <w:color w:val="000000"/>
        </w:rPr>
        <w:t xml:space="preserve"> </w:t>
      </w:r>
      <w:r w:rsidRPr="00D25DDF">
        <w:rPr>
          <w:color w:val="000000"/>
        </w:rPr>
        <w:t>VIKTOR, USLUŽNI</w:t>
      </w:r>
      <w:r w:rsidR="000923B4">
        <w:rPr>
          <w:color w:val="000000"/>
        </w:rPr>
        <w:t xml:space="preserve"> OBRT,</w:t>
      </w:r>
      <w:r w:rsidRPr="00D25DDF">
        <w:rPr>
          <w:color w:val="000000"/>
        </w:rPr>
        <w:t xml:space="preserve"> OIB: 31965850716,</w:t>
      </w:r>
      <w:r w:rsidR="000923B4">
        <w:rPr>
          <w:color w:val="000000"/>
        </w:rPr>
        <w:t xml:space="preserve"> Ivana Meštrovića 40, Sisak,</w:t>
      </w:r>
      <w:r w:rsidRPr="00D25DDF">
        <w:rPr>
          <w:color w:val="000000"/>
        </w:rPr>
        <w:t xml:space="preserve"> utvrđeni iznos tražbine iznosi 2.500,00 kn. Ukupan iznos tražbine otplatit će se nakon isteka počeka od 12 mjeseci na 48 jednakih mjesečnih anuiteta, bez kamata, od kojih svaka iznosi 52,08 kn, računajući od pravomoćnosti Rješenja Trgovačkog suda o sklopljenom predstečajnom sporazumu. Prvi anuitet će se platiti 15-tog u mjesecu, </w:t>
      </w:r>
      <w:r w:rsidRPr="00D25DDF">
        <w:rPr>
          <w:color w:val="000000"/>
        </w:rPr>
        <w:lastRenderedPageBreak/>
        <w:t>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119. VINARIJA TRDENIĆ d.o.o. za proizvodnju, trgovinu i usluge, OIB: 35469268708, </w:t>
      </w:r>
      <w:r w:rsidR="000923B4">
        <w:rPr>
          <w:color w:val="000000"/>
        </w:rPr>
        <w:t xml:space="preserve">Trnovka 28, Popovača, </w:t>
      </w:r>
      <w:r w:rsidRPr="00D25DDF">
        <w:rPr>
          <w:color w:val="000000"/>
        </w:rPr>
        <w:t>utvrđeni iznos tražbine iznosi 26.530,50 kn. Ukupan iznos tražbine otplatit će se nakon isteka počeka od 12 mjeseci na 48 jednakih mjesečnih anuiteta, bez kamata, od kojih svaka iznosi 552,72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120. VIPnet, društvo s ograničenom odgovornošću za usluge javnih telekomunikacija, OIB: 29524210204, </w:t>
      </w:r>
      <w:r w:rsidR="000923B4">
        <w:rPr>
          <w:color w:val="000000"/>
        </w:rPr>
        <w:t xml:space="preserve">Vrtni put 1, Zagreb, </w:t>
      </w:r>
      <w:r w:rsidRPr="00D25DDF">
        <w:rPr>
          <w:color w:val="000000"/>
        </w:rPr>
        <w:t>utvrđeni iznos tražbine iznosi 15.365,69 kn. Ukupan iznos tražbine otplatit će se nakon isteka počeka od 12 mjeseci na 48 jednakih mjesečnih anuiteta, bez kamata, od kojih svaka iznosi 320,12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 xml:space="preserve">121. </w:t>
      </w:r>
      <w:r w:rsidR="000923B4" w:rsidRPr="00D25DDF">
        <w:rPr>
          <w:color w:val="000000"/>
        </w:rPr>
        <w:t>DRAGAN ŠIMIĆ</w:t>
      </w:r>
      <w:r w:rsidR="000923B4">
        <w:rPr>
          <w:color w:val="000000"/>
        </w:rPr>
        <w:t xml:space="preserve">, vl. obrta </w:t>
      </w:r>
      <w:r w:rsidR="000923B4" w:rsidRPr="00D25DDF">
        <w:rPr>
          <w:color w:val="000000"/>
        </w:rPr>
        <w:t xml:space="preserve"> </w:t>
      </w:r>
      <w:r w:rsidRPr="00D25DDF">
        <w:rPr>
          <w:color w:val="000000"/>
        </w:rPr>
        <w:t xml:space="preserve">"ŠIMIĆ" </w:t>
      </w:r>
      <w:r w:rsidR="00BF4C78">
        <w:rPr>
          <w:color w:val="000000"/>
        </w:rPr>
        <w:t>VODOINSTALATER</w:t>
      </w:r>
      <w:r w:rsidRPr="00D25DDF">
        <w:rPr>
          <w:color w:val="000000"/>
        </w:rPr>
        <w:t>, OIB: 34154923658,</w:t>
      </w:r>
      <w:r w:rsidR="00BF4C78">
        <w:rPr>
          <w:color w:val="000000"/>
        </w:rPr>
        <w:t xml:space="preserve"> Matije Antolca 90, Petrinja,</w:t>
      </w:r>
      <w:r w:rsidRPr="00D25DDF">
        <w:rPr>
          <w:color w:val="000000"/>
        </w:rPr>
        <w:t xml:space="preserve"> utvrđeni iznos tražbine iznosi 307,50 kn. Ukupan iznos tražbine otplatit će se nakon isteka počeka od 12 mjeseci na 48 jednakih mjesečnih anuiteta, bez kamata, od kojih svaka iznosi 6,41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122. WORKER društvo s ograničenom odgovornošću za trgovinu i usluge, OIB: 21379857881,</w:t>
      </w:r>
      <w:r w:rsidR="008B64D7">
        <w:rPr>
          <w:color w:val="000000"/>
        </w:rPr>
        <w:t xml:space="preserve"> </w:t>
      </w:r>
      <w:r w:rsidR="00BF4C78">
        <w:rPr>
          <w:color w:val="000000"/>
        </w:rPr>
        <w:t>Mate Lovraka 15, Velika Gorica,</w:t>
      </w:r>
      <w:r w:rsidRPr="00D25DDF">
        <w:rPr>
          <w:color w:val="000000"/>
        </w:rPr>
        <w:t xml:space="preserve"> utvrđeni iznos tražbine iznosi 5.132,30 kn. Ukupan iznos tražbine otplatit će se nakon isteka počeka od 12 mjeseci na 48 jednakih mjesečnih anuiteta, bez kamata, od kojih svaka iznosi 106,92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t>123. XENON FORTE-ZAGREB, društvo s ograničenom odgovornošću za trgovinu i usluge, OIB: 28212527269,</w:t>
      </w:r>
      <w:r w:rsidR="00904F8E">
        <w:rPr>
          <w:color w:val="000000"/>
        </w:rPr>
        <w:t>Slavonska avenija 246, Zagreb,</w:t>
      </w:r>
      <w:r w:rsidRPr="00D25DDF">
        <w:rPr>
          <w:color w:val="000000"/>
        </w:rPr>
        <w:t xml:space="preserve"> utvrđeni iznos tražbine iznosi 19.493,51 kn. Ukupan iznos tražbine otplatit će se nakon isteka počeka od 12 mjeseci na 48 jednakih mjesečnih anuiteta, bez kamata, od kojih svaka iznosi 406,11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D25DDF" w:rsidRPr="00D25DDF">
      <w:pPr>
        <w:jc w:val="both"/>
        <w:rPr>
          <w:color w:val="000000"/>
        </w:rPr>
      </w:pPr>
      <w:r w:rsidRPr="00D25DDF">
        <w:rPr>
          <w:color w:val="000000"/>
        </w:rPr>
        <w:lastRenderedPageBreak/>
        <w:t>124. ZAVOD ZA JAVNO ZDRAVSTVO SISAČKO-MOSLAVAČKE ŽUPANIJE, OIB: 29702380901,</w:t>
      </w:r>
      <w:r w:rsidR="00DD0EC2">
        <w:rPr>
          <w:color w:val="000000"/>
        </w:rPr>
        <w:t xml:space="preserve"> Ulica kralja Tomislava 1, Sisak,</w:t>
      </w:r>
      <w:r w:rsidRPr="00D25DDF">
        <w:rPr>
          <w:color w:val="000000"/>
        </w:rPr>
        <w:t xml:space="preserve"> utvrđeni iznos tražbine iznosi 12.165,70 kn. Ukupan iznos tražbine otplatit će se nakon isteka počeka od 12 mjeseci na 48 jednakih mjesečnih anuiteta, bez kamata, od kojih svaka iznosi 253,45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D25DDF" w:rsidP="00D25DDF" w:rsidR="00D25DDF" w:rsidRPr="00D25DDF">
      <w:pPr>
        <w:jc w:val="both"/>
        <w:rPr>
          <w:color w:val="000000"/>
        </w:rPr>
      </w:pPr>
    </w:p>
    <w:p w:rsidRDefault="00D25DDF" w:rsidP="00D25DDF" w:rsidR="00B948F7">
      <w:pPr>
        <w:jc w:val="both"/>
        <w:rPr>
          <w:color w:val="000000"/>
        </w:rPr>
      </w:pPr>
      <w:r w:rsidRPr="00D25DDF">
        <w:rPr>
          <w:color w:val="000000"/>
        </w:rPr>
        <w:t>125. ZLATNA IGLA-SISCIA d.o.o. za proizvodnju, unutarnju i vanjsku trgovinu, OIB: 90621490450,</w:t>
      </w:r>
      <w:r w:rsidR="00DD0EC2">
        <w:rPr>
          <w:color w:val="000000"/>
        </w:rPr>
        <w:t xml:space="preserve"> Nikole Tesle 13, Sisak,</w:t>
      </w:r>
      <w:r w:rsidRPr="00D25DDF">
        <w:rPr>
          <w:color w:val="000000"/>
        </w:rPr>
        <w:t xml:space="preserve"> utvrđeni iznos tražbine iznosi 962,34 kn. Ukupan iznos tražbine otplatit će se nakon isteka počeka od 12 mjeseci na 48 jednakih mjesečnih anuiteta, bez kamata, od kojih svaka iznosi 20,05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948F7" w:rsidP="00B948F7" w:rsidR="00B948F7">
      <w:pPr>
        <w:pStyle w:val="Odlomakpopisa"/>
        <w:jc w:val="both"/>
        <w:rPr>
          <w:color w:val="000000"/>
        </w:rPr>
      </w:pPr>
    </w:p>
    <w:p w:rsidRDefault="00B948F7" w:rsidP="00B948F7" w:rsidR="00B948F7">
      <w:pPr>
        <w:jc w:val="center"/>
        <w:rPr>
          <w:color w:val="000000"/>
        </w:rPr>
      </w:pPr>
      <w:r>
        <w:rPr>
          <w:color w:val="000000"/>
        </w:rPr>
        <w:t>Obrazloženje</w:t>
      </w:r>
    </w:p>
    <w:p w:rsidRDefault="00B948F7" w:rsidP="00B948F7" w:rsidR="00B948F7">
      <w:pPr>
        <w:jc w:val="center"/>
      </w:pPr>
      <w:r>
        <w:rPr>
          <w:color w:val="000000"/>
        </w:rPr>
        <w:tab/>
      </w:r>
    </w:p>
    <w:p w:rsidRDefault="00143DEF" w:rsidP="00B948F7" w:rsidR="00716873">
      <w:pPr>
        <w:ind w:firstLine="708"/>
        <w:jc w:val="both"/>
      </w:pPr>
      <w:r>
        <w:t xml:space="preserve">Dana </w:t>
      </w:r>
      <w:r w:rsidR="00332589">
        <w:t>15.</w:t>
      </w:r>
      <w:r>
        <w:t xml:space="preserve"> </w:t>
      </w:r>
      <w:r w:rsidR="00332589">
        <w:t>rujna</w:t>
      </w:r>
      <w:r>
        <w:t xml:space="preserve"> 2017</w:t>
      </w:r>
      <w:r w:rsidR="00B948F7">
        <w:t>. dužnik je podnio prijedlog za otvaranje predstečajnog postupka,</w:t>
      </w:r>
      <w:r>
        <w:t xml:space="preserve"> </w:t>
      </w:r>
      <w:r w:rsidR="00986E9D">
        <w:t xml:space="preserve"> te </w:t>
      </w:r>
      <w:r w:rsidR="001F7FB1">
        <w:t xml:space="preserve">zatim </w:t>
      </w:r>
      <w:r w:rsidR="00986E9D">
        <w:t>dopunu istoga dana 22. r</w:t>
      </w:r>
      <w:r w:rsidR="00332589">
        <w:t xml:space="preserve">ujna 2017.g., </w:t>
      </w:r>
      <w:r>
        <w:t xml:space="preserve">te je Rješenjem ovog suda od </w:t>
      </w:r>
      <w:r w:rsidR="001F7FB1">
        <w:t>9</w:t>
      </w:r>
      <w:r w:rsidR="00B948F7">
        <w:t xml:space="preserve">. </w:t>
      </w:r>
      <w:r w:rsidR="001F7FB1">
        <w:t>listopada 2017</w:t>
      </w:r>
      <w:r w:rsidR="00B948F7">
        <w:t>. otvoren predstečajni postupak nad predmetnim dužnikom, te je i</w:t>
      </w:r>
      <w:r w:rsidR="001F7FB1">
        <w:t>spitno ročište održano dana 6</w:t>
      </w:r>
      <w:r w:rsidR="00B948F7">
        <w:t xml:space="preserve">. </w:t>
      </w:r>
      <w:r w:rsidR="001F7FB1">
        <w:t>prosinca</w:t>
      </w:r>
      <w:r w:rsidR="00CA0BCA">
        <w:t xml:space="preserve"> 2017.</w:t>
      </w:r>
      <w:r w:rsidR="00B948F7">
        <w:t>, a nakon čega je doneseno Rješe</w:t>
      </w:r>
      <w:r w:rsidR="00CA0BCA">
        <w:t>nje o utvrđenim tražbinama od 6</w:t>
      </w:r>
      <w:r w:rsidR="00B948F7">
        <w:t xml:space="preserve">. </w:t>
      </w:r>
      <w:r w:rsidR="00CA0BCA">
        <w:t>prosinca</w:t>
      </w:r>
      <w:r w:rsidR="00B948F7">
        <w:t xml:space="preserve"> 2017., a k</w:t>
      </w:r>
      <w:r w:rsidR="00CA0BCA">
        <w:t xml:space="preserve">oje je postalo pravomoćno dana </w:t>
      </w:r>
      <w:r w:rsidR="00B948F7">
        <w:t xml:space="preserve">4. </w:t>
      </w:r>
      <w:r w:rsidR="00CA0BCA">
        <w:t>siječnja 2018</w:t>
      </w:r>
      <w:r w:rsidR="00B948F7">
        <w:t>.</w:t>
      </w:r>
      <w:r w:rsidR="00CA0BCA">
        <w:t>g.</w:t>
      </w:r>
      <w:r w:rsidR="00B948F7">
        <w:t xml:space="preserve"> </w:t>
      </w:r>
    </w:p>
    <w:p w:rsidRDefault="00B948F7" w:rsidP="00B948F7" w:rsidR="00B948F7">
      <w:pPr>
        <w:ind w:firstLine="708"/>
        <w:jc w:val="both"/>
      </w:pPr>
      <w:r>
        <w:t>Nakon što je dužniku po njegovom prijedlogu dopušteno produženje roka za daljnjih 90 dana za sklapanje predstečajnog sporazuma, ročište za glasovanje o planu restrukturiran</w:t>
      </w:r>
      <w:r w:rsidR="00A36A26">
        <w:t>ja dužnika određeno je za dan 12</w:t>
      </w:r>
      <w:r>
        <w:t xml:space="preserve">. </w:t>
      </w:r>
      <w:r w:rsidR="00A36A26">
        <w:t>travnja 2018</w:t>
      </w:r>
      <w:r>
        <w:t>.</w:t>
      </w:r>
      <w:r w:rsidR="00F414C4">
        <w:t>, te zatim nastavak istoga za dan 7. svibnja 2018.g.</w:t>
      </w:r>
      <w:r>
        <w:t xml:space="preserve"> </w:t>
      </w:r>
    </w:p>
    <w:p w:rsidRDefault="00716873" w:rsidP="002414CB" w:rsidR="00B948F7">
      <w:pPr>
        <w:ind w:firstLine="708"/>
        <w:jc w:val="both"/>
      </w:pPr>
      <w:r>
        <w:t>U predstečajnom postupku</w:t>
      </w:r>
      <w:r w:rsidR="002414CB">
        <w:t xml:space="preserve"> </w:t>
      </w:r>
      <w:r w:rsidR="00B948F7">
        <w:t>utvrđene su tražbine predstečajnih vjerovnika u ukupnom iznosu od</w:t>
      </w:r>
      <w:r w:rsidR="002414CB">
        <w:t xml:space="preserve"> 4.775.070,20</w:t>
      </w:r>
      <w:r w:rsidR="00B948F7">
        <w:t xml:space="preserve"> </w:t>
      </w:r>
      <w:r w:rsidR="002414CB">
        <w:t>kn.</w:t>
      </w:r>
    </w:p>
    <w:p w:rsidRDefault="00F9671D" w:rsidP="002414CB" w:rsidR="00F9671D">
      <w:pPr>
        <w:ind w:firstLine="708"/>
        <w:jc w:val="both"/>
      </w:pPr>
    </w:p>
    <w:p w:rsidRDefault="00361182" w:rsidP="00B948F7" w:rsidR="009B7D34">
      <w:pPr>
        <w:ind w:firstLine="708"/>
        <w:jc w:val="both"/>
      </w:pPr>
      <w:r>
        <w:t>Temeljem čl. 55 st.  1 i 2 Stečajnog zakona (NN 71/15,104/17,dalje SZ), sud je odredio ročište za glasovanje o Planu (izmijenjeni) restrukturianja dužnika</w:t>
      </w:r>
      <w:r w:rsidR="0084586E">
        <w:t xml:space="preserve"> </w:t>
      </w:r>
      <w:r w:rsidR="00843D54">
        <w:t xml:space="preserve">HOTEL PANONIJA </w:t>
      </w:r>
      <w:r w:rsidR="00843D54">
        <w:rPr>
          <w:shd w:fill="F8F8F8" w:color="auto" w:val="clear"/>
        </w:rPr>
        <w:t>d.o.o. za ugostiteljstvo, Sisak, Ivana Kukuljevića Sakcinskog 21</w:t>
      </w:r>
      <w:r w:rsidR="00843D54">
        <w:t xml:space="preserve">, OIB: </w:t>
      </w:r>
      <w:r w:rsidR="00843D54">
        <w:rPr>
          <w:shd w:fill="F8F8F8" w:color="auto" w:val="clear"/>
        </w:rPr>
        <w:t>83771382581, te je na mrežnoj stranici e-oglasna ploča Trgovačkog suda u Zagrebu, objavio, uz objavu prethodno citiranog rješenja, popis vjerovnika i prava glasa na temelju čl. 57. SZ-a</w:t>
      </w:r>
      <w:r w:rsidR="00A03FE0">
        <w:rPr>
          <w:shd w:fill="F8F8F8" w:color="auto" w:val="clear"/>
        </w:rPr>
        <w:t>.</w:t>
      </w:r>
    </w:p>
    <w:p w:rsidRDefault="00361182" w:rsidP="00B948F7" w:rsidR="00361182">
      <w:pPr>
        <w:ind w:firstLine="708"/>
        <w:jc w:val="both"/>
      </w:pPr>
    </w:p>
    <w:p w:rsidRDefault="00B948F7" w:rsidP="00B948F7" w:rsidR="00B948F7">
      <w:pPr>
        <w:ind w:firstLine="708"/>
        <w:jc w:val="both"/>
      </w:pPr>
      <w:r>
        <w:t>U ovom predstečajnom postupku za</w:t>
      </w:r>
      <w:r w:rsidR="001D07F4">
        <w:t>primljene su prijave tražbina 125</w:t>
      </w:r>
      <w:r>
        <w:t xml:space="preserve"> vjerovnika, te su sve tražbine u cijelosti priznate, odnosno utvrđene. Sukladno prethodno navedenom, a u odnosu na popis vjerovnika i prava glasa koji se temelji na čl. 57</w:t>
      </w:r>
      <w:r w:rsidR="001D07F4">
        <w:t>.</w:t>
      </w:r>
      <w:r>
        <w:t xml:space="preserve"> SZ-a navodi se, da su svoje </w:t>
      </w:r>
      <w:r w:rsidR="001D07F4">
        <w:t>pravo na glasovanje ostvarila 125</w:t>
      </w:r>
      <w:r>
        <w:t xml:space="preserve"> vjerovnika sa ukupno utvrđenim tražbinama u iznosu od </w:t>
      </w:r>
      <w:r w:rsidR="00520223">
        <w:t xml:space="preserve">4.775.070,20 </w:t>
      </w:r>
      <w:r>
        <w:t>kn</w:t>
      </w:r>
      <w:r w:rsidR="008C1B7A">
        <w:t>.</w:t>
      </w:r>
    </w:p>
    <w:p w:rsidRDefault="008C1B7A" w:rsidP="00B948F7" w:rsidR="008C1B7A">
      <w:pPr>
        <w:ind w:firstLine="708"/>
        <w:jc w:val="both"/>
      </w:pPr>
    </w:p>
    <w:p w:rsidRDefault="00B948F7" w:rsidP="002F2C0A" w:rsidR="002F2C0A">
      <w:pPr>
        <w:ind w:firstLine="708"/>
        <w:jc w:val="both"/>
      </w:pPr>
      <w:r>
        <w:t>Na p</w:t>
      </w:r>
      <w:r w:rsidR="00520223">
        <w:t xml:space="preserve">rovedenom ročištu za glasovanje </w:t>
      </w:r>
      <w:r>
        <w:t xml:space="preserve"> </w:t>
      </w:r>
      <w:r w:rsidR="00520223">
        <w:t>70</w:t>
      </w:r>
      <w:r>
        <w:t xml:space="preserve"> vjerovnika s pravom glasa k</w:t>
      </w:r>
      <w:r w:rsidR="008047A4">
        <w:t xml:space="preserve">oji su glasovali sukladno čl. 57. SZ-a, </w:t>
      </w:r>
      <w:r>
        <w:t>izjas</w:t>
      </w:r>
      <w:r w:rsidR="008047A4">
        <w:t>nili su se da su ZA prihvaćanje P</w:t>
      </w:r>
      <w:r>
        <w:t>lana</w:t>
      </w:r>
      <w:r w:rsidR="008047A4">
        <w:t xml:space="preserve"> (izmijenjeni)</w:t>
      </w:r>
      <w:r>
        <w:t xml:space="preserve"> financ</w:t>
      </w:r>
      <w:r w:rsidR="00B33C38">
        <w:t>ijskog restrukturiranja dužnika</w:t>
      </w:r>
      <w:r w:rsidR="002F2C0A">
        <w:t xml:space="preserve"> sa ukupno utvrđenim tražbinama u iznosu od 3.684.291,59 kn,</w:t>
      </w:r>
    </w:p>
    <w:p w:rsidRDefault="00B948F7" w:rsidP="00B948F7" w:rsidR="00B948F7">
      <w:pPr>
        <w:ind w:firstLine="708"/>
        <w:jc w:val="both"/>
      </w:pPr>
      <w:r>
        <w:t xml:space="preserve"> </w:t>
      </w:r>
    </w:p>
    <w:p w:rsidRDefault="00B948F7" w:rsidP="002271C2" w:rsidR="00B948F7">
      <w:pPr>
        <w:ind w:firstLine="708"/>
        <w:jc w:val="both"/>
      </w:pPr>
      <w:r>
        <w:t>Člankom 59 st. 2 SZ-a propisano je da će se smatra</w:t>
      </w:r>
      <w:r w:rsidR="002271C2">
        <w:t>ti da su vjerovnici prihvatili P</w:t>
      </w:r>
      <w:r>
        <w:t xml:space="preserve">lan restrukturiranja ako je za njega glasovala većina svih vjerovnika i ako u svakoj skupini zbroj </w:t>
      </w:r>
      <w:r>
        <w:lastRenderedPageBreak/>
        <w:t>tražbina v</w:t>
      </w:r>
      <w:r w:rsidR="00F609C3">
        <w:t>jerovnika koji su glasovali ZA P</w:t>
      </w:r>
      <w:r>
        <w:t>lan dvostruko prelazi zbroj tražbina vjerovnika koji s</w:t>
      </w:r>
      <w:r w:rsidR="007D0B51">
        <w:t>u glasovali PROTIV prihvaćanja P</w:t>
      </w:r>
      <w:r>
        <w:t xml:space="preserve">lana. </w:t>
      </w:r>
    </w:p>
    <w:p w:rsidRDefault="002271C2" w:rsidP="002271C2" w:rsidR="002271C2">
      <w:pPr>
        <w:ind w:firstLine="708"/>
        <w:jc w:val="both"/>
      </w:pPr>
    </w:p>
    <w:p w:rsidRDefault="00B948F7" w:rsidP="00B948F7" w:rsidR="00B948F7">
      <w:pPr>
        <w:ind w:firstLine="708"/>
        <w:jc w:val="both"/>
      </w:pPr>
      <w:r>
        <w:t>Sukladno čl. 308 st. 1 toč. 2 SZ-a , a u svezi s čl. 59 st. 1 SZ-a, u ovom predstečajnom postupku bila je  jedna skupina vjerovnika  koji nisu nižeg isplatnog reda, a isti su č</w:t>
      </w:r>
      <w:r w:rsidR="002008C2">
        <w:t>inili jednu skupinu, budući da P</w:t>
      </w:r>
      <w:r>
        <w:t xml:space="preserve">lan restrukturiranja dužnika proizvodi jednake učinke prema svim sudionicima odnosno prema svim predstečajnim vjerovnicima. </w:t>
      </w:r>
    </w:p>
    <w:p w:rsidRDefault="002271C2" w:rsidP="00B948F7" w:rsidR="002271C2">
      <w:pPr>
        <w:ind w:firstLine="708"/>
        <w:jc w:val="both"/>
      </w:pPr>
    </w:p>
    <w:p w:rsidRDefault="00B948F7" w:rsidP="007D0B51" w:rsidR="00974E7D">
      <w:pPr>
        <w:ind w:firstLine="708"/>
        <w:jc w:val="both"/>
      </w:pPr>
      <w:r>
        <w:t>Slijedom svega prethodno</w:t>
      </w:r>
      <w:r w:rsidR="007D0B51">
        <w:t xml:space="preserve"> navedenog, proizlazi da je ZA P</w:t>
      </w:r>
      <w:r>
        <w:t>lan</w:t>
      </w:r>
      <w:r w:rsidR="00771102">
        <w:t xml:space="preserve"> (izmijenjeni)</w:t>
      </w:r>
      <w:r>
        <w:t xml:space="preserve"> rest</w:t>
      </w:r>
      <w:r w:rsidR="009C50A4">
        <w:t>rukturiranja dužnika glasovalo 70</w:t>
      </w:r>
      <w:r>
        <w:t xml:space="preserve"> vjerovnik</w:t>
      </w:r>
      <w:r w:rsidR="009C50A4">
        <w:t>a, a što u odnosu na ukupno 125</w:t>
      </w:r>
      <w:r>
        <w:t xml:space="preserve"> vjerovnika, predstavlja traženu zako</w:t>
      </w:r>
      <w:r w:rsidR="00327CF2">
        <w:t xml:space="preserve">nsku većinu </w:t>
      </w:r>
      <w:r w:rsidR="002008C2">
        <w:t xml:space="preserve">svih </w:t>
      </w:r>
      <w:r w:rsidR="00327CF2">
        <w:t>vjerovnika, te da su</w:t>
      </w:r>
      <w:r w:rsidR="00924A87">
        <w:t xml:space="preserve"> ZA P</w:t>
      </w:r>
      <w:r>
        <w:t xml:space="preserve">lan </w:t>
      </w:r>
      <w:r w:rsidR="00924A87">
        <w:t xml:space="preserve">(izmijenjeni) </w:t>
      </w:r>
      <w:r>
        <w:t>restrukturiranja</w:t>
      </w:r>
      <w:r w:rsidR="00542521">
        <w:t xml:space="preserve"> dužnika</w:t>
      </w:r>
      <w:r>
        <w:t xml:space="preserve"> </w:t>
      </w:r>
      <w:r w:rsidR="00327CF2">
        <w:t>glasovali  vjerovnici</w:t>
      </w:r>
      <w:r>
        <w:t xml:space="preserve"> sa ukupno utvrđenim tražbinama u iznosu od </w:t>
      </w:r>
      <w:r w:rsidR="00327CF2">
        <w:t>3.684.291,59</w:t>
      </w:r>
      <w:r>
        <w:t xml:space="preserve"> kn, a protiv vjerovnici s ukupno ut</w:t>
      </w:r>
      <w:r w:rsidR="007D0B51">
        <w:t>vrđenim tražbinama u iznosu od</w:t>
      </w:r>
      <w:r w:rsidR="002008C2">
        <w:t xml:space="preserve"> 1.070.778,</w:t>
      </w:r>
      <w:r w:rsidR="0056240E">
        <w:t>61</w:t>
      </w:r>
      <w:r w:rsidR="007D0B51">
        <w:t xml:space="preserve"> </w:t>
      </w:r>
      <w:r>
        <w:t xml:space="preserve">kn, tako da iznos od </w:t>
      </w:r>
      <w:r w:rsidR="0056240E">
        <w:t xml:space="preserve">3.684.291,59 </w:t>
      </w:r>
      <w:r>
        <w:t xml:space="preserve">kn </w:t>
      </w:r>
      <w:r w:rsidR="00974E7D">
        <w:t>dvostruko prelazi zbroj tražbina vjerovnika koji su glasovali PROTIV prihvaćanja plana, odnosno vjerovnici su s 77,48 % utvrđenih tražbina prihvatili Plan (izmijenjeni) restrukturiranja dužnika</w:t>
      </w:r>
    </w:p>
    <w:p w:rsidRDefault="00974E7D" w:rsidP="007D0B51" w:rsidR="00974E7D">
      <w:pPr>
        <w:ind w:firstLine="708"/>
        <w:jc w:val="both"/>
      </w:pPr>
    </w:p>
    <w:p w:rsidRDefault="00B948F7" w:rsidP="00B948F7" w:rsidR="00B948F7">
      <w:pPr>
        <w:ind w:firstLine="708"/>
        <w:jc w:val="both"/>
      </w:pPr>
      <w:r>
        <w:t>Budući da su na ročištu za glasovanje vjerovnici  kvalificiranom većinom prihvatili plan restrukturiranja, to je sud na temelju čl. 61 st. 1 SZ-a</w:t>
      </w:r>
      <w:r w:rsidR="00542521">
        <w:t>,</w:t>
      </w:r>
      <w:r>
        <w:t xml:space="preserve"> donio potvrdu o predstečajnom sporazumu.</w:t>
      </w:r>
    </w:p>
    <w:p w:rsidRDefault="00B948F7" w:rsidP="00B948F7" w:rsidR="00B948F7">
      <w:pPr>
        <w:ind w:firstLine="708"/>
        <w:jc w:val="both"/>
      </w:pPr>
    </w:p>
    <w:p w:rsidRDefault="00190811" w:rsidP="00B948F7" w:rsidR="00B948F7">
      <w:pPr>
        <w:jc w:val="center"/>
        <w:rPr>
          <w:color w:val="000000"/>
        </w:rPr>
      </w:pPr>
      <w:r>
        <w:rPr>
          <w:color w:val="000000"/>
        </w:rPr>
        <w:t>U Zagrebu, 9. svibnja 2018</w:t>
      </w:r>
      <w:r w:rsidR="00B948F7">
        <w:rPr>
          <w:color w:val="000000"/>
        </w:rPr>
        <w:t>.</w:t>
      </w:r>
    </w:p>
    <w:p w:rsidRDefault="00B948F7" w:rsidP="00B948F7" w:rsidR="00B948F7">
      <w:pPr>
        <w:jc w:val="center"/>
        <w:rPr>
          <w:color w:val="000000"/>
        </w:rPr>
      </w:pPr>
    </w:p>
    <w:p w:rsidRDefault="00B948F7" w:rsidP="00B948F7" w:rsidR="00B948F7">
      <w:pP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S U D A C:</w:t>
      </w:r>
    </w:p>
    <w:p w:rsidRDefault="00B948F7" w:rsidP="00B948F7" w:rsidR="00B948F7">
      <w:pP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LUCIJA BUTIGAN</w:t>
      </w:r>
      <w:r w:rsidR="00C71A58">
        <w:rPr>
          <w:color w:val="000000"/>
        </w:rPr>
        <w:t>,v.r.</w:t>
      </w:r>
    </w:p>
    <w:p w:rsidRDefault="00B948F7" w:rsidP="00B948F7" w:rsidR="00B948F7">
      <w:pPr>
        <w:jc w:val="both"/>
        <w:rPr>
          <w:color w:val="000000"/>
        </w:rPr>
      </w:pPr>
    </w:p>
    <w:p w:rsidRDefault="009D53A9" w:rsidP="00B948F7" w:rsidR="009D53A9">
      <w:pPr>
        <w:rPr>
          <w:color w:val="000000"/>
        </w:rPr>
      </w:pPr>
    </w:p>
    <w:p w:rsidRDefault="00B948F7" w:rsidP="00B948F7" w:rsidR="00B948F7">
      <w:pPr>
        <w:rPr>
          <w:color w:val="000000"/>
        </w:rPr>
      </w:pPr>
      <w:r>
        <w:rPr>
          <w:color w:val="000000"/>
        </w:rPr>
        <w:t>UPUTA O PRAVNOM LIJEKU:</w:t>
      </w:r>
    </w:p>
    <w:p w:rsidRDefault="00B948F7" w:rsidP="00B948F7" w:rsidR="00B948F7">
      <w:pPr>
        <w:jc w:val="both"/>
        <w:rPr>
          <w:color w:val="000000"/>
        </w:rPr>
      </w:pPr>
      <w:r>
        <w:rPr>
          <w:color w:val="000000"/>
        </w:rPr>
        <w:t xml:space="preserve">Protiv ovog rješenja može se podnijeti žalba u roku 8 (osam) dana računajući od isteka osmog dana od dana objave pismena na mrežnoj stranici e-oglasna ploča Trgovačkog suda u Zagrebu. Žalba se podnosi Visokom trgovačkom sudu RH putem ovog suda u dva primjerka.  </w:t>
      </w:r>
    </w:p>
    <w:p w:rsidRDefault="00B948F7" w:rsidP="00B948F7" w:rsidR="00B948F7">
      <w:pPr>
        <w:rPr>
          <w:color w:val="000000"/>
        </w:rPr>
      </w:pPr>
    </w:p>
    <w:p w:rsidRDefault="002E752E" w:rsidR="002E752E"/>
    <w:p w:rsidRDefault="00C71A58" w:rsidP="00C71A58" w:rsidR="00C71A58">
      <w:pPr>
        <w:pStyle w:val="Tijeloteksta-uvlaka3"/>
        <w:ind w:left="4956"/>
        <w:rPr>
          <w:sz w:val="24"/>
          <w:szCs w:val="24"/>
          <w:lang w:eastAsia="en-US"/>
        </w:rPr>
      </w:pPr>
      <w:r>
        <w:rPr>
          <w:sz w:val="24"/>
          <w:szCs w:val="24"/>
          <w:lang w:eastAsia="en-US"/>
        </w:rPr>
        <w:t>Za točnost otpravka-ovlašteni službenik</w:t>
      </w:r>
    </w:p>
    <w:p w:rsidRDefault="00C71A58" w:rsidP="00C71A58" w:rsidR="00C71A58" w:rsidRPr="00A80390">
      <w:pPr>
        <w:pStyle w:val="Tijeloteksta-uvlaka3"/>
        <w:ind w:left="4956"/>
        <w:rPr>
          <w:sz w:val="24"/>
          <w:szCs w:val="24"/>
          <w:lang w:eastAsia="en-US"/>
        </w:rPr>
      </w:pPr>
      <w:r>
        <w:rPr>
          <w:sz w:val="24"/>
          <w:szCs w:val="24"/>
          <w:lang w:eastAsia="en-US"/>
        </w:rPr>
        <w:t xml:space="preserve">                Monika Grbac</w:t>
      </w:r>
    </w:p>
    <w:p w:rsidRDefault="00847153" w:rsidP="00847153" w:rsidR="00847153" w:rsidRPr="002E752E">
      <w:pPr>
        <w:pStyle w:val="Odlomakpopisa"/>
        <w:ind w:left="1068"/>
      </w:pPr>
    </w:p>
    <w:sectPr w:rsidSect="006F36DE" w:rsidR="00847153" w:rsidRPr="002E752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3B4" w:rsidP="006F36DE" w:rsidR="000923B4">
      <w:r>
        <w:separator/>
      </w:r>
    </w:p>
  </w:endnote>
  <w:endnote w:id="0" w:type="continuationSeparator">
    <w:p w:rsidRDefault="000923B4" w:rsidP="006F36DE" w:rsidR="00092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3B4" w:rsidP="006F36DE" w:rsidR="000923B4">
      <w:r>
        <w:separator/>
      </w:r>
    </w:p>
  </w:footnote>
  <w:footnote w:id="0" w:type="continuationSeparator">
    <w:p w:rsidRDefault="000923B4" w:rsidP="006F36DE" w:rsidR="00092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3B4" w:rsidP="006F36DE" w:rsidR="000923B4">
    <w:pPr>
      <w:pStyle w:val="Zaglavlje"/>
      <w:tabs>
        <w:tab w:pos="7275" w:val="left"/>
      </w:tabs>
    </w:pPr>
    <w:r>
      <w:tab/>
    </w:r>
    <w:sdt>
      <w:sdtPr>
        <w:id w:val="775211451"/>
        <w:docPartObj>
          <w:docPartGallery w:val="Page Numbers (Top of Page)"/>
          <w:docPartUnique/>
        </w:docPartObj>
      </w:sdtPr>
      <w:sdtEndPr/>
      <w:sdtContent>
        <w:r>
          <w:fldChar w:fldCharType="begin"/>
        </w:r>
        <w:r>
          <w:instrText>PAGE   \* MERGEFORMAT</w:instrText>
        </w:r>
        <w:r>
          <w:fldChar w:fldCharType="separate"/>
        </w:r>
        <w:r w:rsidR="00C71A58">
          <w:rPr>
            <w:noProof/>
          </w:rPr>
          <w:t>30</w:t>
        </w:r>
        <w:r>
          <w:fldChar w:fldCharType="end"/>
        </w:r>
      </w:sdtContent>
    </w:sdt>
    <w:r>
      <w:tab/>
      <w:t>20. St-2532/17</w:t>
    </w:r>
  </w:p>
  <w:p w:rsidRDefault="000923B4" w:rsidR="000923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1C3E36"/>
    <w:multiLevelType w:val="hybridMultilevel"/>
    <w:tmpl w:val="C62ABF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70B3F91"/>
    <w:multiLevelType w:val="hybridMultilevel"/>
    <w:tmpl w:val="A54CEB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513A13"/>
    <w:multiLevelType w:val="hybridMultilevel"/>
    <w:tmpl w:val="9BE4E974"/>
    <w:lvl w:tplc="CED082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F7"/>
    <w:rsid w:val="00000855"/>
    <w:rsid w:val="00075A1D"/>
    <w:rsid w:val="000766DA"/>
    <w:rsid w:val="000923B4"/>
    <w:rsid w:val="000A608F"/>
    <w:rsid w:val="000D45EC"/>
    <w:rsid w:val="000E200D"/>
    <w:rsid w:val="000E7CD9"/>
    <w:rsid w:val="000F1336"/>
    <w:rsid w:val="001029CE"/>
    <w:rsid w:val="00110094"/>
    <w:rsid w:val="00113908"/>
    <w:rsid w:val="001253A7"/>
    <w:rsid w:val="00130AD3"/>
    <w:rsid w:val="00143DEF"/>
    <w:rsid w:val="001573F1"/>
    <w:rsid w:val="00190811"/>
    <w:rsid w:val="00197C46"/>
    <w:rsid w:val="001D07F4"/>
    <w:rsid w:val="001D2D8E"/>
    <w:rsid w:val="001E1F97"/>
    <w:rsid w:val="001F7FB1"/>
    <w:rsid w:val="002008C2"/>
    <w:rsid w:val="00212FEA"/>
    <w:rsid w:val="00215764"/>
    <w:rsid w:val="002271C2"/>
    <w:rsid w:val="002414CB"/>
    <w:rsid w:val="00243EAA"/>
    <w:rsid w:val="002514C4"/>
    <w:rsid w:val="00270A74"/>
    <w:rsid w:val="002927CF"/>
    <w:rsid w:val="002B3534"/>
    <w:rsid w:val="002C64FB"/>
    <w:rsid w:val="002E752E"/>
    <w:rsid w:val="002F2C0A"/>
    <w:rsid w:val="00327CF2"/>
    <w:rsid w:val="00332589"/>
    <w:rsid w:val="00356143"/>
    <w:rsid w:val="00361182"/>
    <w:rsid w:val="003C2830"/>
    <w:rsid w:val="003C41B8"/>
    <w:rsid w:val="003D2089"/>
    <w:rsid w:val="00437E04"/>
    <w:rsid w:val="004471E1"/>
    <w:rsid w:val="00483A2A"/>
    <w:rsid w:val="00485556"/>
    <w:rsid w:val="004A58BF"/>
    <w:rsid w:val="004C546D"/>
    <w:rsid w:val="004D613F"/>
    <w:rsid w:val="004E7C52"/>
    <w:rsid w:val="004F40C2"/>
    <w:rsid w:val="00514C63"/>
    <w:rsid w:val="00520223"/>
    <w:rsid w:val="00542521"/>
    <w:rsid w:val="00546846"/>
    <w:rsid w:val="005541DF"/>
    <w:rsid w:val="0056240E"/>
    <w:rsid w:val="005859E3"/>
    <w:rsid w:val="005A5A0B"/>
    <w:rsid w:val="005B1DC6"/>
    <w:rsid w:val="00614C04"/>
    <w:rsid w:val="0062760C"/>
    <w:rsid w:val="00646E46"/>
    <w:rsid w:val="00656285"/>
    <w:rsid w:val="00694382"/>
    <w:rsid w:val="006D3070"/>
    <w:rsid w:val="006F20ED"/>
    <w:rsid w:val="006F36DE"/>
    <w:rsid w:val="00701A0E"/>
    <w:rsid w:val="00716873"/>
    <w:rsid w:val="0071784D"/>
    <w:rsid w:val="00724547"/>
    <w:rsid w:val="00745332"/>
    <w:rsid w:val="00771102"/>
    <w:rsid w:val="007D0B51"/>
    <w:rsid w:val="007D35D4"/>
    <w:rsid w:val="007E23C1"/>
    <w:rsid w:val="007E516F"/>
    <w:rsid w:val="007E658C"/>
    <w:rsid w:val="008047A4"/>
    <w:rsid w:val="00806DC1"/>
    <w:rsid w:val="008137AD"/>
    <w:rsid w:val="0081389D"/>
    <w:rsid w:val="008261DA"/>
    <w:rsid w:val="008266BA"/>
    <w:rsid w:val="00843D54"/>
    <w:rsid w:val="0084586E"/>
    <w:rsid w:val="00847153"/>
    <w:rsid w:val="00866CD4"/>
    <w:rsid w:val="00887A6E"/>
    <w:rsid w:val="00891C38"/>
    <w:rsid w:val="008A5FFC"/>
    <w:rsid w:val="008B64D7"/>
    <w:rsid w:val="008B79A4"/>
    <w:rsid w:val="008C1B7A"/>
    <w:rsid w:val="0090010A"/>
    <w:rsid w:val="00901FA2"/>
    <w:rsid w:val="00904F8E"/>
    <w:rsid w:val="0091364E"/>
    <w:rsid w:val="00924A87"/>
    <w:rsid w:val="00932C43"/>
    <w:rsid w:val="009572BE"/>
    <w:rsid w:val="00967815"/>
    <w:rsid w:val="0097328D"/>
    <w:rsid w:val="00974E7D"/>
    <w:rsid w:val="00983B66"/>
    <w:rsid w:val="00986E9D"/>
    <w:rsid w:val="00987D08"/>
    <w:rsid w:val="009B5DFB"/>
    <w:rsid w:val="009B677F"/>
    <w:rsid w:val="009B7D34"/>
    <w:rsid w:val="009C50A4"/>
    <w:rsid w:val="009D53A9"/>
    <w:rsid w:val="009F20DA"/>
    <w:rsid w:val="009F2B2C"/>
    <w:rsid w:val="00A03FE0"/>
    <w:rsid w:val="00A3651E"/>
    <w:rsid w:val="00A36A26"/>
    <w:rsid w:val="00A40959"/>
    <w:rsid w:val="00A642FB"/>
    <w:rsid w:val="00AA73EE"/>
    <w:rsid w:val="00AD6EC2"/>
    <w:rsid w:val="00AE600C"/>
    <w:rsid w:val="00AF5CD4"/>
    <w:rsid w:val="00B21640"/>
    <w:rsid w:val="00B33C38"/>
    <w:rsid w:val="00B5132B"/>
    <w:rsid w:val="00B948F7"/>
    <w:rsid w:val="00BB0583"/>
    <w:rsid w:val="00BF4A3C"/>
    <w:rsid w:val="00BF4C78"/>
    <w:rsid w:val="00C1104F"/>
    <w:rsid w:val="00C4702A"/>
    <w:rsid w:val="00C71A58"/>
    <w:rsid w:val="00C73B7B"/>
    <w:rsid w:val="00C91FA1"/>
    <w:rsid w:val="00CA0BCA"/>
    <w:rsid w:val="00CC7AEB"/>
    <w:rsid w:val="00CD4300"/>
    <w:rsid w:val="00CD70EF"/>
    <w:rsid w:val="00D04264"/>
    <w:rsid w:val="00D07366"/>
    <w:rsid w:val="00D23370"/>
    <w:rsid w:val="00D25DDF"/>
    <w:rsid w:val="00D52BD8"/>
    <w:rsid w:val="00D76E33"/>
    <w:rsid w:val="00DD0EC2"/>
    <w:rsid w:val="00DE6AA2"/>
    <w:rsid w:val="00DF61BD"/>
    <w:rsid w:val="00E231E1"/>
    <w:rsid w:val="00E40C74"/>
    <w:rsid w:val="00E51A07"/>
    <w:rsid w:val="00E55209"/>
    <w:rsid w:val="00E66A24"/>
    <w:rsid w:val="00EA306B"/>
    <w:rsid w:val="00EB0BDF"/>
    <w:rsid w:val="00EB326C"/>
    <w:rsid w:val="00EB3BC6"/>
    <w:rsid w:val="00F10CB6"/>
    <w:rsid w:val="00F414C4"/>
    <w:rsid w:val="00F505EA"/>
    <w:rsid w:val="00F609C3"/>
    <w:rsid w:val="00F934FF"/>
    <w:rsid w:val="00F9671D"/>
    <w:rsid w:val="00FD50D9"/>
    <w:rsid w:val="00FD67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48F7"/>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948F7"/>
    <w:pPr>
      <w:spacing w:lineRule="auto" w:line="240"/>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48F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true"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true"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C71A58"/>
    <w:rPr>
      <w:color w:val="808080"/>
      <w:bdr w:space="0" w:sz="0" w:color="auto" w:val="none"/>
      <w:shd w:fill="auto" w:color="auto" w:val="clear"/>
    </w:rPr>
  </w:style>
  <w:style w:customStyle="true" w:styleId="eSPISCCParagraphDefaultFont" w:type="character">
    <w:name w:val="eSPIS_CC_Paragraph Default Font"/>
    <w:basedOn w:val="Zadanifontodlomka"/>
    <w:rsid w:val="00C71A5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71A58"/>
    <w:rPr>
      <w:noProof/>
      <w:bdr w:space="0" w:sz="0" w:color="auto" w:val="none"/>
      <w:shd w:fill="FFFFCC" w:color="auto" w:val="clear"/>
      <w:lang w:val="hr-HR"/>
    </w:rPr>
  </w:style>
  <w:style w:customStyle="true" w:styleId="PozadinaSvijetloCrvena" w:type="character">
    <w:name w:val="Pozadina_SvijetloCrvena"/>
    <w:basedOn w:val="eSPISCCParagraphDefaultFont"/>
    <w:rsid w:val="00C71A5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71A58"/>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71A58"/>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C71A5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48F7"/>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948F7"/>
    <w:pPr>
      <w:spacing w:line="240" w:lineRule="auto"/>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B948F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1"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1"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C71A58"/>
    <w:rPr>
      <w:color w:val="808080"/>
      <w:bdr w:color="auto" w:space="0" w:sz="0" w:val="none"/>
      <w:shd w:color="auto" w:fill="auto" w:val="clear"/>
    </w:rPr>
  </w:style>
  <w:style w:customStyle="1" w:styleId="eSPISCCParagraphDefaultFont" w:type="character">
    <w:name w:val="eSPIS_CC_Paragraph Default Font"/>
    <w:basedOn w:val="Zadanifontodlomka"/>
    <w:rsid w:val="00C71A5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71A58"/>
    <w:rPr>
      <w:noProof/>
      <w:bdr w:color="auto" w:space="0" w:sz="0" w:val="none"/>
      <w:shd w:color="auto" w:fill="FFFFCC" w:val="clear"/>
      <w:lang w:val="hr-HR"/>
    </w:rPr>
  </w:style>
  <w:style w:customStyle="1" w:styleId="PozadinaSvijetloCrvena" w:type="character">
    <w:name w:val="Pozadina_SvijetloCrvena"/>
    <w:basedOn w:val="eSPISCCParagraphDefaultFont"/>
    <w:rsid w:val="00C71A5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71A58"/>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71A58"/>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C71A5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425287">
      <w:bodyDiv w:val="true"/>
      <w:marLeft w:val="0"/>
      <w:marRight w:val="0"/>
      <w:marTop w:val="0"/>
      <w:marBottom w:val="0"/>
      <w:divBdr>
        <w:top w:space="0" w:sz="0" w:color="auto" w:val="none"/>
        <w:left w:space="0" w:sz="0" w:color="auto" w:val="none"/>
        <w:bottom w:space="0" w:sz="0" w:color="auto" w:val="none"/>
        <w:right w:space="0" w:sz="0" w:color="auto" w:val="none"/>
      </w:divBdr>
    </w:div>
    <w:div w:id="920212136">
      <w:bodyDiv w:val="true"/>
      <w:marLeft w:val="0"/>
      <w:marRight w:val="0"/>
      <w:marTop w:val="0"/>
      <w:marBottom w:val="0"/>
      <w:divBdr>
        <w:top w:space="0" w:sz="0" w:color="auto" w:val="none"/>
        <w:left w:space="0" w:sz="0" w:color="auto" w:val="none"/>
        <w:bottom w:space="0" w:sz="0" w:color="auto" w:val="none"/>
        <w:right w:space="0" w:sz="0" w:color="auto" w:val="none"/>
      </w:divBdr>
    </w:div>
    <w:div w:id="1745948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St-2532/2017-49</izvorni_sadrzaj>
    <derivirana_varijabla naziv="DomainObject.Oznaka_1">St-2532/2017-49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30</izvorni_sadrzaj>
    <derivirana_varijabla naziv="DomainObject.BrojStranica_1">30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2532</izvorni_sadrzaj>
    <derivirana_varijabla naziv="DomainObject.Predmet.Broj_1">2532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St-2532/2017</izvorni_sadrzaj>
    <derivirana_varijabla naziv="DomainObject.Predmet.OznakaBroj_1">St-2532/2017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6,7,8 L</izvorni_sadrzaj>
    <derivirana_varijabla naziv="DomainObject.Predmet.PrimjedbaSuca_1">6,7,8 L</derivirana_varijabla>
  </DomainObject.Predmet.PrimjedbaSuca>
  <DomainObject.Predmet.ProtustrankaFormated>
    <izvorni_sadrzaj>  HOTEL PANONIJA d.o.o.</izvorni_sadrzaj>
    <derivirana_varijabla naziv="DomainObject.Predmet.ProtustrankaFormated_1">  HOTEL PANONIJA d.o.o.</derivirana_varijabla>
  </DomainObject.Predmet.ProtustrankaFormated>
  <DomainObject.Predmet.ProtustrankaFormatedOIB>
    <izvorni_sadrzaj>  HOTEL PANONIJA d.o.o., OIB 83771382581</izvorni_sadrzaj>
    <derivirana_varijabla naziv="DomainObject.Predmet.ProtustrankaFormatedOIB_1">  HOTEL PANONIJA d.o.o., OIB 83771382581</derivirana_varijabla>
  </DomainObject.Predmet.ProtustrankaFormatedOIB>
  <DomainObject.Predmet.ProtustrankaFormatedWithAdress>
    <izvorni_sadrzaj> HOTEL PANONIJA d.o.o., Ivana Kukuljevića Sakcinskog 21, 44000 Sisak</izvorni_sadrzaj>
    <derivirana_varijabla naziv="DomainObject.Predmet.ProtustrankaFormatedWithAdress_1"> HOTEL PANONIJA d.o.o., Ivana Kukuljevića Sakcinskog 21, 44000 Sisak</derivirana_varijabla>
  </DomainObject.Predmet.ProtustrankaFormatedWithAdress>
  <DomainObject.Predmet.ProtustrankaFormatedWithAdressOIB>
    <izvorni_sadrzaj> HOTEL PANONIJA d.o.o., OIB 83771382581, Ivana Kukuljevića Sakcinskog 21, 44000 Sisak</izvorni_sadrzaj>
    <derivirana_varijabla naziv="DomainObject.Predmet.ProtustrankaFormatedWithAdressOIB_1"> HOTEL PANONIJA d.o.o., OIB 83771382581, Ivana Kukuljevića Sakcinskog 21, 44000 Sisak</derivirana_varijabla>
  </DomainObject.Predmet.ProtustrankaFormatedWithAdressOIB>
  <DomainObject.Predmet.ProtustrankaWithAdress>
    <izvorni_sadrzaj>HOTEL PANONIJA d.o.o. Ivana Kukuljevića Sakcinskog 21, 44000 Sisak</izvorni_sadrzaj>
    <derivirana_varijabla naziv="DomainObject.Predmet.ProtustrankaWithAdress_1">HOTEL PANONIJA d.o.o. Ivana Kukuljevića Sakcinskog 21, 44000 Sisak</derivirana_varijabla>
  </DomainObject.Predmet.ProtustrankaWithAdress>
  <DomainObject.Predmet.ProtustrankaWithAdressOIB>
    <izvorni_sadrzaj>HOTEL PANONIJA d.o.o., OIB 83771382581, Ivana Kukuljevića Sakcinskog 21, 44000 Sisak</izvorni_sadrzaj>
    <derivirana_varijabla naziv="DomainObject.Predmet.ProtustrankaWithAdressOIB_1">HOTEL PANONIJA d.o.o., OIB 83771382581, Ivana Kukuljevića Sakcinskog 21, 44000 Sisak</derivirana_varijabla>
  </DomainObject.Predmet.ProtustrankaWithAdressOIB>
  <DomainObject.Predmet.ProtustrankaNazivFormated>
    <izvorni_sadrzaj>HOTEL PANONIJA d.o.o.</izvorni_sadrzaj>
    <derivirana_varijabla naziv="DomainObject.Predmet.ProtustrankaNazivFormated_1">HOTEL PANONIJA d.o.o.</derivirana_varijabla>
  </DomainObject.Predmet.ProtustrankaNazivFormated>
  <DomainObject.Predmet.ProtustrankaNazivFormatedOIB>
    <izvorni_sadrzaj>HOTEL PANONIJA d.o.o., OIB 83771382581</izvorni_sadrzaj>
    <derivirana_varijabla naziv="DomainObject.Predmet.ProtustrankaNazivFormatedOIB_1">HOTEL PANONIJA d.o.o., OIB 83771382581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PANONIJA d.o.o.</izvorni_sadrzaj>
    <derivirana_varijabla naziv="DomainObject.Predmet.StrankaFormated_1">  HOTEL PANONIJA d.o.o.</derivirana_varijabla>
  </DomainObject.Predmet.StrankaFormated>
  <DomainObject.Predmet.StrankaFormatedOIB>
    <izvorni_sadrzaj>  HOTEL PANONIJA d.o.o., OIB 83771382581</izvorni_sadrzaj>
    <derivirana_varijabla naziv="DomainObject.Predmet.StrankaFormatedOIB_1">  HOTEL PANONIJA d.o.o., OIB 83771382581</derivirana_varijabla>
  </DomainObject.Predmet.StrankaFormatedOIB>
  <DomainObject.Predmet.StrankaFormatedWithAdress>
    <izvorni_sadrzaj> HOTEL PANONIJA d.o.o., Ivana Kukuljevića Sakcinskog 21, 44000 Sisak</izvorni_sadrzaj>
    <derivirana_varijabla naziv="DomainObject.Predmet.StrankaFormatedWithAdress_1"> HOTEL PANONIJA d.o.o., Ivana Kukuljevića Sakcinskog 21, 44000 Sisak</derivirana_varijabla>
  </DomainObject.Predmet.StrankaFormatedWithAdress>
  <DomainObject.Predmet.StrankaFormatedWithAdressOIB>
    <izvorni_sadrzaj> HOTEL PANONIJA d.o.o., OIB 83771382581, Ivana Kukuljevića Sakcinskog 21, 44000 Sisak</izvorni_sadrzaj>
    <derivirana_varijabla naziv="DomainObject.Predmet.StrankaFormatedWithAdressOIB_1"> HOTEL PANONIJA d.o.o., OIB 83771382581, Ivana Kukuljevića Sakcinskog 21, 44000 Sisak</derivirana_varijabla>
  </DomainObject.Predmet.StrankaFormatedWithAdressOIB>
  <DomainObject.Predmet.StrankaWithAdress>
    <izvorni_sadrzaj>HOTEL PANONIJA d.o.o. Ivana Kukuljevića Sakcinskog 21,44000 Sisak</izvorni_sadrzaj>
    <derivirana_varijabla naziv="DomainObject.Predmet.StrankaWithAdress_1">HOTEL PANONIJA d.o.o. Ivana Kukuljevića Sakcinskog 21,44000 Sisak</derivirana_varijabla>
  </DomainObject.Predmet.StrankaWithAdress>
  <DomainObject.Predmet.StrankaWithAdressOIB>
    <izvorni_sadrzaj>HOTEL PANONIJA d.o.o., OIB 83771382581, Ivana Kukuljevića Sakcinskog 21,44000 Sisak</izvorni_sadrzaj>
    <derivirana_varijabla naziv="DomainObject.Predmet.StrankaWithAdressOIB_1">HOTEL PANONIJA d.o.o., OIB 83771382581, Ivana Kukuljevića Sakcinskog 21,44000 Sisak</derivirana_varijabla>
  </DomainObject.Predmet.StrankaWithAdressOIB>
  <DomainObject.Predmet.StrankaNazivFormated>
    <izvorni_sadrzaj>HOTEL PANONIJA d.o.o.</izvorni_sadrzaj>
    <derivirana_varijabla naziv="DomainObject.Predmet.StrankaNazivFormated_1">HOTEL PANONIJA d.o.o.</derivirana_varijabla>
  </DomainObject.Predmet.StrankaNazivFormated>
  <DomainObject.Predmet.StrankaNazivFormatedOIB>
    <izvorni_sadrzaj>HOTEL PANONIJA d.o.o., OIB 83771382581</izvorni_sadrzaj>
    <derivirana_varijabla naziv="DomainObject.Predmet.StrankaNazivFormatedOIB_1">HOTEL PANONIJA d.o.o.,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HOTEL PANONIJA d.o.o.</item>
    </izvorni_sadrzaj>
    <derivirana_varijabla naziv="DomainObject.Predmet.StrankaListFormated_1">
      <item>HOTEL PANONIJA d.o.o.</item>
    </derivirana_varijabla>
  </DomainObject.Predmet.StrankaListFormated>
  <DomainObject.Predmet.StrankaListFormatedOIB>
    <izvorni_sadrzaj>
      <item>HOTEL PANONIJA d.o.o., OIB 83771382581</item>
    </izvorni_sadrzaj>
    <derivirana_varijabla naziv="DomainObject.Predmet.StrankaListFormatedOIB_1">
      <item>HOTEL PANONIJA d.o.o., OIB 83771382581</item>
    </derivirana_varijabla>
  </DomainObject.Predmet.StrankaListFormatedOIB>
  <DomainObject.Predmet.StrankaListFormatedWithAdress>
    <izvorni_sadrzaj>
      <item>HOTEL PANONIJA d.o.o., Ivana Kukuljevića Sakcinskog 21, 44000 Sisak</item>
    </izvorni_sadrzaj>
    <derivirana_varijabla naziv="DomainObject.Predmet.StrankaListFormatedWithAdress_1">
      <item>HOTEL PANONIJA d.o.o., Ivana Kukuljevića Sakcinskog 21, 44000 Sisak</item>
    </derivirana_varijabla>
  </DomainObject.Predmet.StrankaListFormatedWithAdress>
  <DomainObject.Predmet.StrankaListFormatedWithAdressOIB>
    <izvorni_sadrzaj>
      <item>HOTEL PANONIJA d.o.o., OIB 83771382581, Ivana Kukuljevića Sakcinskog 21, 44000 Sisak</item>
    </izvorni_sadrzaj>
    <derivirana_varijabla naziv="DomainObject.Predmet.StrankaListFormatedWithAdressOIB_1">
      <item>HOTEL PANONIJA d.o.o., OIB 83771382581, Ivana Kukuljevića Sakcinskog 21, 44000 Sisak</item>
    </derivirana_varijabla>
  </DomainObject.Predmet.StrankaListFormatedWithAdressOIB>
  <DomainObject.Predmet.StrankaListNazivFormated>
    <izvorni_sadrzaj>
      <item>HOTEL PANONIJA d.o.o.</item>
    </izvorni_sadrzaj>
    <derivirana_varijabla naziv="DomainObject.Predmet.StrankaListNazivFormated_1">
      <item>HOTEL PANONIJA d.o.o.</item>
    </derivirana_varijabla>
  </DomainObject.Predmet.StrankaListNazivFormated>
  <DomainObject.Predmet.StrankaListNazivFormatedOIB>
    <izvorni_sadrzaj>
      <item>HOTEL PANONIJA d.o.o., OIB 83771382581</item>
    </izvorni_sadrzaj>
    <derivirana_varijabla naziv="DomainObject.Predmet.StrankaListNazivFormatedOIB_1">
      <item>HOTEL PANONIJA d.o.o., OIB 83771382581</item>
    </derivirana_varijabla>
  </DomainObject.Predmet.StrankaListNazivFormatedOIB>
  <DomainObject.Predmet.ProtuStrankaListFormated>
    <izvorni_sadrzaj>
      <item>HOTEL PANONIJA d.o.o.</item>
    </izvorni_sadrzaj>
    <derivirana_varijabla naziv="DomainObject.Predmet.ProtuStrankaListFormated_1">
      <item>HOTEL PANONIJA d.o.o.</item>
    </derivirana_varijabla>
  </DomainObject.Predmet.ProtuStrankaListFormated>
  <DomainObject.Predmet.ProtuStrankaListFormatedOIB>
    <izvorni_sadrzaj>
      <item>HOTEL PANONIJA d.o.o., OIB 83771382581</item>
    </izvorni_sadrzaj>
    <derivirana_varijabla naziv="DomainObject.Predmet.ProtuStrankaListFormatedOIB_1">
      <item>HOTEL PANONIJA d.o.o., OIB 83771382581</item>
    </derivirana_varijabla>
  </DomainObject.Predmet.ProtuStrankaListFormatedOIB>
  <DomainObject.Predmet.ProtuStrankaListFormatedWithAdress>
    <izvorni_sadrzaj>
      <item>HOTEL PANONIJA d.o.o., Ivana Kukuljevića Sakcinskog 21, 44000 Sisak</item>
    </izvorni_sadrzaj>
    <derivirana_varijabla naziv="DomainObject.Predmet.ProtuStrankaListFormatedWithAdress_1">
      <item>HOTEL PANONIJA d.o.o., Ivana Kukuljevića Sakcinskog 21, 44000 Sisak</item>
    </derivirana_varijabla>
  </DomainObject.Predmet.ProtuStrankaListFormatedWithAdress>
  <DomainObject.Predmet.ProtuStrankaListFormatedWithAdressOIB>
    <izvorni_sadrzaj>
      <item>HOTEL PANONIJA d.o.o., OIB 83771382581, Ivana Kukuljevića Sakcinskog 21, 44000 Sisak</item>
    </izvorni_sadrzaj>
    <derivirana_varijabla naziv="DomainObject.Predmet.ProtuStrankaListFormatedWithAdressOIB_1">
      <item>HOTEL PANONIJA d.o.o., OIB 83771382581, Ivana Kukuljevića Sakcinskog 21, 44000 Sisak</item>
    </derivirana_varijabla>
  </DomainObject.Predmet.ProtuStrankaListFormatedWithAdressOIB>
  <DomainObject.Predmet.ProtuStrankaListNazivFormated>
    <izvorni_sadrzaj>
      <item>HOTEL PANONIJA d.o.o.</item>
    </izvorni_sadrzaj>
    <derivirana_varijabla naziv="DomainObject.Predmet.ProtuStrankaListNazivFormated_1">
      <item>HOTEL PANONIJA d.o.o.</item>
    </derivirana_varijabla>
  </DomainObject.Predmet.ProtuStrankaListNazivFormated>
  <DomainObject.Predmet.ProtuStrankaListNazivFormatedOIB>
    <izvorni_sadrzaj>
      <item>HOTEL PANONIJA d.o.o., OIB 83771382581</item>
    </izvorni_sadrzaj>
    <derivirana_varijabla naziv="DomainObject.Predmet.ProtuStrankaListNazivFormatedOIB_1">
      <item>HOTEL PANONIJA d.o.o., OIB 83771382581</item>
    </derivirana_varijabla>
  </DomainObject.Predmet.ProtuStrankaListNazivFormatedOIB>
  <DomainObject.Predmet.OstaliListFormated>
    <izvorni_sadrzaj>
      <item>Ivica Knežević</item>
    </izvorni_sadrzaj>
    <derivirana_varijabla naziv="DomainObject.Predmet.OstaliListFormated_1">
      <item>Ivica Knežević</item>
    </derivirana_varijabla>
  </DomainObject.Predmet.OstaliListFormated>
  <DomainObject.Predmet.OstaliListFormatedOIB>
    <izvorni_sadrzaj>
      <item>Ivica Knežević, OIB 69142034311</item>
    </izvorni_sadrzaj>
    <derivirana_varijabla naziv="DomainObject.Predmet.OstaliListFormatedOIB_1">
      <item>Ivica Knežević, OIB 69142034311</item>
    </derivirana_varijabla>
  </DomainObject.Predmet.OstaliListFormatedOIB>
  <DomainObject.Predmet.OstaliListFormatedWithAdress>
    <izvorni_sadrzaj>
      <item>Ivica Knežević, Josipa Juraja Strossmayera 163, 44000 Sisak</item>
    </izvorni_sadrzaj>
    <derivirana_varijabla naziv="DomainObject.Predmet.OstaliListFormatedWithAdress_1">
      <item>Ivica Knežević, Josipa Juraja Strossmayera 163, 44000 Sisak</item>
    </derivirana_varijabla>
  </DomainObject.Predmet.OstaliListFormatedWithAdress>
  <DomainObject.Predmet.OstaliListFormatedWithAdressOIB>
    <izvorni_sadrzaj>
      <item>Ivica Knežević, OIB 69142034311, Josipa Juraja Strossmayera 163, 44000 Sisak</item>
    </izvorni_sadrzaj>
    <derivirana_varijabla naziv="DomainObject.Predmet.OstaliListFormatedWithAdressOIB_1">
      <item>Ivica Knežević, OIB 69142034311, Josipa Juraja Strossmayera 163, 44000 Sisak</item>
    </derivirana_varijabla>
  </DomainObject.Predmet.OstaliListFormatedWithAdressOIB>
  <DomainObject.Predmet.OstaliListNazivFormated>
    <izvorni_sadrzaj>
      <item>Ivica Knežević</item>
    </izvorni_sadrzaj>
    <derivirana_varijabla naziv="DomainObject.Predmet.OstaliListNazivFormated_1">
      <item>Ivica Knežević</item>
    </derivirana_varijabla>
  </DomainObject.Predmet.OstaliListNazivFormated>
  <DomainObject.Predmet.OstaliListNazivFormatedOIB>
    <izvorni_sadrzaj>
      <item>Ivica Knežević, OIB 69142034311</item>
    </izvorni_sadrzaj>
    <derivirana_varijabla naziv="DomainObject.Predmet.OstaliListNazivFormatedOIB_1">
      <item>Ivica Knežević, OIB 69142034311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St-2532/2017-49</izvorni_sadrzaj>
    <derivirana_varijabla naziv="DomainObject.PoslovniBrojDokumenta_1">St-2532/2017-49</derivirana_varijabla>
  </DomainObject.PoslovniBrojDokumenta>
  <DomainObject.Predmet.StrankaIDrugi>
    <izvorni_sadrzaj>HOTEL PANONIJA d.o.o.</izvorni_sadrzaj>
    <derivirana_varijabla naziv="DomainObject.Predmet.StrankaIDrugi_1">HOTEL PANONIJA d.o.o.</derivirana_varijabla>
  </DomainObject.Predmet.StrankaIDrugi>
  <DomainObject.Predmet.ProtustrankaIDrugi>
    <izvorni_sadrzaj>HOTEL PANONIJA d.o.o.</izvorni_sadrzaj>
    <derivirana_varijabla naziv="DomainObject.Predmet.ProtustrankaIDrugi_1">HOTEL PANONIJA d.o.o.</derivirana_varijabla>
  </DomainObject.Predmet.ProtustrankaIDrugi>
  <DomainObject.Predmet.StrankaIDrugiAdressOIB>
    <izvorni_sadrzaj>HOTEL PANONIJA d.o.o., OIB 83771382581, Ivana Kukuljevića Sakcinskog 21, 44000 Sisak</izvorni_sadrzaj>
    <derivirana_varijabla naziv="DomainObject.Predmet.StrankaIDrugiAdressOIB_1">HOTEL PANONIJA d.o.o., OIB 83771382581, Ivana Kukuljevića Sakcinskog 21, 44000 Sisak</derivirana_varijabla>
  </DomainObject.Predmet.StrankaIDrugiAdressOIB>
  <DomainObject.Predmet.ProtustrankaIDrugiAdressOIB>
    <izvorni_sadrzaj>HOTEL PANONIJA d.o.o., OIB 83771382581, Ivana Kukuljevića Sakcinskog 21, 44000 Sisak</izvorni_sadrzaj>
    <derivirana_varijabla naziv="DomainObject.Predmet.ProtustrankaIDrugiAdressOIB_1">HOTEL PANONIJA d.o.o., OIB 83771382581, Ivana Kukuljevića Sakcinskog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PANONIJA d.o.o.</item>
      <item>HOTEL PANONIJA d.o.o.</item>
      <item>Ivica Knežević</item>
    </izvorni_sadrzaj>
    <derivirana_varijabla naziv="DomainObject.Predmet.SudioniciListNaziv_1">
      <item>HOTEL PANONIJA d.o.o.</item>
      <item>HOTEL PANONIJA d.o.o.</item>
      <item>Ivica Knežević</item>
    </derivirana_varijabla>
  </DomainObject.Predmet.SudioniciListNaziv>
  <DomainObject.Predmet.SudioniciListAdressOIB>
    <izvorni_sadrzaj>
      <item>HOTEL PANONIJA d.o.o., OIB 83771382581, Ivana Kukuljevića Sakcinskog 21,44000 Sisak</item>
      <item>HOTEL PANONIJA d.o.o., OIB 83771382581, Ivana Kukuljevića Sakcinskog 21,44000 Sisak</item>
      <item>Ivica Knežević, OIB 69142034311, Josipa Juraja Strossmayera 163,44000 Sisak</item>
    </izvorni_sadrzaj>
    <derivirana_varijabla naziv="DomainObject.Predmet.SudioniciListAdressOIB_1">
      <item>HOTEL PANONIJA d.o.o., OIB 83771382581, Ivana Kukuljevića Sakcinskog 21,44000 Sisak</item>
      <item>HOTEL PANONIJA d.o.o., OIB 83771382581, Ivana Kukuljevića Sakcinskog 21,44000 Sisak</item>
      <item>Ivica Knežević, OIB 69142034311, Josipa Juraja Strossmayera 163,44000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83771382581</item>
      <item>, OIB 83771382581</item>
      <item>, OIB 69142034311</item>
    </izvorni_sadrzaj>
    <derivirana_varijabla naziv="DomainObject.Predmet.SudioniciListNazivOIB_1">
      <item>, OIB 83771382581</item>
      <item>, OIB 83771382581</item>
      <item>, OIB 69142034311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30</properties:Pages>
  <properties:Words>14607</properties:Words>
  <properties:Characters>89662</properties:Characters>
  <properties:Lines>1473</properties:Lines>
  <properties:Paragraphs>278</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2018-05-07T12:32:00Z</dcterms:created>
  <dc:creator>Monika Grbac</dc:creator>
  <cp:lastModifiedBy>Monika Grbac</cp:lastModifiedBy>
  <cp:lastPrinted>2018-05-09T12:00:00Z</cp:lastPrinted>
  <dcterms:modified xmlns:xsi="http://www.w3.org/2001/XMLSchema-instance" xsi:type="dcterms:W3CDTF">2018-05-09T12:28:00Z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St-2532/2017-49 / Odluka - Rješenje o potvrdi predstečajnog sporazuma (st-2532-17 HOTEL PANONIJA.docx)</vt:lpwstr>
  </prop:property>
  <prop:property name="CC_coloring" pid="4" fmtid="{D5CDD505-2E9C-101B-9397-08002B2CF9AE}">
    <vt:bool>false</vt:bool>
  </prop:property>
  <prop:property name="BrojStranica" pid="5" fmtid="{D5CDD505-2E9C-101B-9397-08002B2CF9AE}">
    <vt:i4>30</vt:i4>
  </prop:property>
</prop:Properties>
</file>