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e840" w14:paraId="026e840" w:rsidRDefault="00BD5D5C" w:rsidP="00BD5D5C" w:rsidR="00BD5D5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D5C" w:rsidP="00BD5D5C" w:rsidR="00BD5D5C">
      <w:pPr>
        <w:spacing w:after="0"/>
      </w:pPr>
      <w:r>
        <w:t xml:space="preserve">         REPUBLIKA HRVATSKA</w:t>
      </w:r>
    </w:p>
    <w:p w:rsidRDefault="00BD5D5C" w:rsidP="00BD5D5C" w:rsidR="00BD5D5C">
      <w:pPr>
        <w:spacing w:after="0"/>
      </w:pPr>
      <w:r>
        <w:t xml:space="preserve"> TRGOVAČKI SUD U VARAŽDINU</w:t>
      </w:r>
    </w:p>
    <w:p w:rsidRDefault="00BD5D5C" w:rsidP="00BD5D5C" w:rsidR="00BD5D5C">
      <w:pPr>
        <w:spacing w:after="0"/>
      </w:pPr>
      <w:r>
        <w:t xml:space="preserve">                   Braće Radića 2</w:t>
      </w:r>
    </w:p>
    <w:p w:rsidRDefault="00BD5D5C" w:rsidP="00BD5D5C" w:rsidR="00BD5D5C">
      <w:pPr>
        <w:spacing w:after="0"/>
        <w:jc w:val="center"/>
      </w:pPr>
    </w:p>
    <w:p w:rsidRDefault="00BD5D5C" w:rsidP="00BD5D5C" w:rsidR="00BD5D5C">
      <w:pPr>
        <w:spacing w:after="0"/>
        <w:jc w:val="center"/>
      </w:pPr>
    </w:p>
    <w:p w:rsidRDefault="00BD5D5C" w:rsidP="00BD5D5C" w:rsidR="00BD5D5C">
      <w:pPr>
        <w:spacing w:after="0"/>
        <w:jc w:val="center"/>
      </w:pPr>
    </w:p>
    <w:p w:rsidRDefault="00BD5D5C" w:rsidP="00BD5D5C" w:rsidR="00BD5D5C">
      <w:pPr>
        <w:spacing w:after="0"/>
        <w:jc w:val="center"/>
      </w:pPr>
    </w:p>
    <w:p w:rsidRDefault="00BD5D5C" w:rsidP="00BD5D5C" w:rsidR="00BD5D5C">
      <w:pPr>
        <w:spacing w:after="0"/>
      </w:pPr>
      <w:r>
        <w:t xml:space="preserve">                                        U  I M E  R E P U B L I K E  H R V A T S K E</w:t>
      </w:r>
    </w:p>
    <w:p w:rsidRDefault="00BD5D5C" w:rsidP="00BD5D5C" w:rsidR="00BD5D5C">
      <w:pPr>
        <w:spacing w:after="0"/>
      </w:pPr>
    </w:p>
    <w:p w:rsidRDefault="00BD5D5C" w:rsidP="00BD5D5C" w:rsidR="00BD5D5C">
      <w:pPr>
        <w:spacing w:after="0"/>
        <w:jc w:val="center"/>
      </w:pPr>
      <w:r>
        <w:t>R J E Š E NJ E</w:t>
      </w:r>
    </w:p>
    <w:p w:rsidRDefault="00BD5D5C" w:rsidP="00BD5D5C" w:rsidR="00BD5D5C">
      <w:pPr>
        <w:spacing w:after="0"/>
      </w:pPr>
    </w:p>
    <w:p w:rsidRDefault="00BD5D5C" w:rsidP="00BD5D5C" w:rsidR="00BD5D5C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DINO-RUDI-GOGA j.d.o.o. Čakovec, Tome </w:t>
      </w:r>
      <w:proofErr w:type="spellStart"/>
      <w:r>
        <w:t>Masarika</w:t>
      </w:r>
      <w:proofErr w:type="spellEnd"/>
      <w:r>
        <w:t xml:space="preserve"> 12, OIB: 91370770148, dana 31. svibnja 2016., </w:t>
      </w:r>
    </w:p>
    <w:p w:rsidRDefault="00BD5D5C" w:rsidP="00BD5D5C" w:rsidR="00BD5D5C">
      <w:pPr>
        <w:spacing w:after="0"/>
        <w:jc w:val="both"/>
      </w:pPr>
    </w:p>
    <w:p w:rsidRDefault="00BD5D5C" w:rsidP="00BD5D5C" w:rsidR="00BD5D5C">
      <w:pPr>
        <w:spacing w:after="0"/>
        <w:jc w:val="center"/>
      </w:pPr>
      <w:r>
        <w:t>r i j e š i o  j e</w:t>
      </w:r>
    </w:p>
    <w:p w:rsidRDefault="00BD5D5C" w:rsidP="00BD5D5C" w:rsidR="00BD5D5C">
      <w:pPr>
        <w:spacing w:after="0"/>
      </w:pPr>
    </w:p>
    <w:p w:rsidRDefault="00BD5D5C" w:rsidP="00BD5D5C" w:rsidR="00BD5D5C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DINO-RUDI-GOGA j.d.o.o. Čakovec, Tome </w:t>
      </w:r>
      <w:proofErr w:type="spellStart"/>
      <w:r>
        <w:t>Masarika</w:t>
      </w:r>
      <w:proofErr w:type="spellEnd"/>
      <w:r>
        <w:t xml:space="preserve"> 12, OIB: 91370770148, s danom 31. svibnja 2016. u 14,40 sati.</w:t>
      </w:r>
    </w:p>
    <w:p w:rsidRDefault="00BD5D5C" w:rsidP="00BD5D5C" w:rsidR="00BD5D5C">
      <w:pPr>
        <w:spacing w:after="0"/>
        <w:ind w:hanging="705" w:left="1413"/>
        <w:jc w:val="both"/>
      </w:pPr>
    </w:p>
    <w:p w:rsidRDefault="00BD5D5C" w:rsidP="00BD5D5C" w:rsidR="00BD5D5C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Ivana Brebrić iz Zagreba, </w:t>
      </w:r>
      <w:proofErr w:type="spellStart"/>
      <w:r>
        <w:t>Palinovečka</w:t>
      </w:r>
      <w:proofErr w:type="spellEnd"/>
      <w:r>
        <w:t xml:space="preserve"> 19P.</w:t>
      </w:r>
    </w:p>
    <w:p w:rsidRDefault="00BD5D5C" w:rsidP="00BD5D5C" w:rsidR="00BD5D5C">
      <w:pPr>
        <w:spacing w:after="0"/>
        <w:ind w:hanging="705" w:left="1413"/>
        <w:jc w:val="both"/>
      </w:pPr>
    </w:p>
    <w:p w:rsidRDefault="00BD5D5C" w:rsidP="00BD5D5C" w:rsidR="00BD5D5C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DINO-RUDI-GOGA j.d.o.o. Čakovec, Tome </w:t>
      </w:r>
      <w:proofErr w:type="spellStart"/>
      <w:r>
        <w:t>Masarika</w:t>
      </w:r>
      <w:proofErr w:type="spellEnd"/>
      <w:r>
        <w:t xml:space="preserve"> 12, OIB: 91370770148.</w:t>
      </w:r>
    </w:p>
    <w:p w:rsidRDefault="00BD5D5C" w:rsidP="00BD5D5C" w:rsidR="00BD5D5C">
      <w:pPr>
        <w:spacing w:after="0"/>
        <w:ind w:hanging="705" w:left="1410"/>
        <w:jc w:val="both"/>
      </w:pPr>
    </w:p>
    <w:p w:rsidRDefault="00BD5D5C" w:rsidP="00BD5D5C" w:rsidR="00BD5D5C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BD5D5C" w:rsidP="00BD5D5C" w:rsidR="00BD5D5C">
      <w:pPr>
        <w:spacing w:after="0"/>
        <w:jc w:val="both"/>
      </w:pPr>
    </w:p>
    <w:p w:rsidRDefault="00BD5D5C" w:rsidP="00BD5D5C" w:rsidR="00BD5D5C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DINO-RUDI-GOGA j.d.o.o. Čakovec, Tome </w:t>
      </w:r>
      <w:proofErr w:type="spellStart"/>
      <w:r>
        <w:t>Masarika</w:t>
      </w:r>
      <w:proofErr w:type="spellEnd"/>
      <w:r>
        <w:t xml:space="preserve"> 12, OIB: 91370770148, bit će brisan iz sudskog registra.</w:t>
      </w:r>
    </w:p>
    <w:p w:rsidRDefault="00BD5D5C" w:rsidP="00BD5D5C" w:rsidR="00BD5D5C">
      <w:pPr>
        <w:spacing w:after="0"/>
        <w:jc w:val="center"/>
      </w:pPr>
    </w:p>
    <w:p w:rsidRDefault="00BD5D5C" w:rsidP="00BD5D5C" w:rsidR="00BD5D5C">
      <w:pPr>
        <w:spacing w:after="0"/>
        <w:jc w:val="center"/>
      </w:pPr>
      <w:r>
        <w:t>Obrazloženje</w:t>
      </w:r>
    </w:p>
    <w:p w:rsidRDefault="00BD5D5C" w:rsidP="00BD5D5C" w:rsidR="00BD5D5C">
      <w:pPr>
        <w:spacing w:after="0"/>
      </w:pPr>
    </w:p>
    <w:p w:rsidRDefault="00BD5D5C" w:rsidP="00BD5D5C" w:rsidR="00BD5D5C">
      <w:pPr>
        <w:spacing w:after="0"/>
        <w:jc w:val="both"/>
      </w:pPr>
      <w:r>
        <w:tab/>
        <w:t xml:space="preserve">Predlagatelj Financijska agencija Regionalni centar Zagreb, Podružnica Varaždin je dana 24.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BD5D5C" w:rsidP="00BD5D5C" w:rsidR="00BD5D5C">
      <w:pPr>
        <w:spacing w:after="0"/>
      </w:pPr>
    </w:p>
    <w:p w:rsidRDefault="00BD5D5C" w:rsidP="00BD5D5C" w:rsidR="00BD5D5C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BD5D5C" w:rsidP="00BD5D5C" w:rsidR="00BD5D5C">
      <w:pPr>
        <w:spacing w:after="0"/>
      </w:pPr>
    </w:p>
    <w:p w:rsidRDefault="00BD5D5C" w:rsidP="00BD5D5C" w:rsidR="00BD5D5C">
      <w:pPr>
        <w:spacing w:after="0"/>
        <w:jc w:val="center"/>
      </w:pPr>
      <w:r>
        <w:t>U Varaždinu 31. svibnja 2016.</w:t>
      </w:r>
    </w:p>
    <w:p w:rsidRDefault="00BD5D5C" w:rsidP="00BD5D5C" w:rsidR="00BD5D5C">
      <w:pPr>
        <w:spacing w:after="0"/>
        <w:jc w:val="center"/>
      </w:pPr>
    </w:p>
    <w:p w:rsidRDefault="00BD5D5C" w:rsidP="00BD5D5C" w:rsidR="00BD5D5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BD5D5C" w:rsidP="00BD5D5C" w:rsidR="00BD5D5C">
      <w:pPr>
        <w:spacing w:after="0"/>
      </w:pPr>
    </w:p>
    <w:p w:rsidRDefault="00BD5D5C" w:rsidP="00BD5D5C" w:rsidR="00BD5D5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BD5D5C" w:rsidP="00BD5D5C" w:rsidR="00BD5D5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D5D5C" w:rsidP="00BD5D5C" w:rsidR="00BD5D5C">
      <w:pPr>
        <w:spacing w:after="0"/>
        <w:ind w:firstLine="708"/>
      </w:pPr>
      <w:r>
        <w:t>Uputa o pravnom lijeku:</w:t>
      </w:r>
    </w:p>
    <w:p w:rsidRDefault="00BD5D5C" w:rsidP="00BD5D5C" w:rsidR="00BD5D5C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BD5D5C" w:rsidP="00BD5D5C" w:rsidR="00BD5D5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D5D5C" w:rsidP="00BD5D5C" w:rsidR="00BD5D5C">
      <w:pPr>
        <w:spacing w:after="0"/>
      </w:pPr>
    </w:p>
    <w:p w:rsidRDefault="00BD5D5C" w:rsidP="00BD5D5C" w:rsidR="00BD5D5C">
      <w:pPr>
        <w:spacing w:after="0"/>
      </w:pPr>
    </w:p>
    <w:p w:rsidRDefault="00BD5D5C" w:rsidP="00BD5D5C" w:rsidR="00BD5D5C">
      <w:pPr>
        <w:spacing w:after="0"/>
      </w:pPr>
      <w:r>
        <w:t>DNA:</w:t>
      </w:r>
    </w:p>
    <w:p w:rsidRDefault="00BD5D5C" w:rsidP="00BD5D5C" w:rsidR="00BD5D5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BD5D5C" w:rsidP="00BD5D5C" w:rsidR="00BD5D5C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BD5D5C" w:rsidP="00BD5D5C" w:rsidR="00BD5D5C">
      <w:pPr>
        <w:numPr>
          <w:ilvl w:val="0"/>
          <w:numId w:val="47"/>
        </w:numPr>
        <w:spacing w:after="0"/>
      </w:pPr>
      <w:r>
        <w:t xml:space="preserve">Dužnik DINO-RUDI-GOGA j.d.o.o. Čakovec, Tome </w:t>
      </w:r>
      <w:proofErr w:type="spellStart"/>
      <w:r>
        <w:t>Masarika</w:t>
      </w:r>
      <w:proofErr w:type="spellEnd"/>
      <w:r>
        <w:t xml:space="preserve"> 12.</w:t>
      </w:r>
    </w:p>
    <w:p w:rsidRDefault="00BD5D5C" w:rsidP="00BD5D5C" w:rsidR="00BD5D5C">
      <w:pPr>
        <w:numPr>
          <w:ilvl w:val="0"/>
          <w:numId w:val="47"/>
        </w:numPr>
        <w:spacing w:after="0"/>
      </w:pPr>
      <w:r>
        <w:t xml:space="preserve">Osoba ovlaštena za zastupanje – Gordana Kelemen iz Čakovca, Tome </w:t>
      </w:r>
      <w:proofErr w:type="spellStart"/>
      <w:r>
        <w:t>Masarika</w:t>
      </w:r>
      <w:proofErr w:type="spellEnd"/>
      <w:r>
        <w:t xml:space="preserve"> 12.</w:t>
      </w:r>
    </w:p>
    <w:p w:rsidRDefault="00BD5D5C" w:rsidP="00BD5D5C" w:rsidR="00BD5D5C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BD5D5C" w:rsidP="00BD5D5C" w:rsidR="00BD5D5C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BD5D5C" w:rsidP="00BD5D5C" w:rsidR="00BD5D5C">
      <w:pPr>
        <w:numPr>
          <w:ilvl w:val="0"/>
          <w:numId w:val="47"/>
        </w:numPr>
        <w:spacing w:after="0"/>
      </w:pPr>
      <w:r>
        <w:t xml:space="preserve">Stečajni upravitelj- Ivana Brebrić iz Zagreba, </w:t>
      </w:r>
      <w:proofErr w:type="spellStart"/>
      <w:r>
        <w:t>Palinovečka</w:t>
      </w:r>
      <w:proofErr w:type="spellEnd"/>
      <w:r>
        <w:t xml:space="preserve"> 19 P.</w:t>
      </w:r>
    </w:p>
    <w:p w:rsidRDefault="00BD5D5C" w:rsidP="00BD5D5C" w:rsidR="00BD5D5C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BD5D5C" w:rsidR="00CB0EA4">
      <w:pPr>
        <w:pStyle w:val="Naslovdokumenta"/>
        <w:spacing w:after="0"/>
      </w:pPr>
    </w:p>
    <w:p w:rsidRDefault="0071688E" w:rsidP="00BD5D5C" w:rsidR="0071688E">
      <w:pPr>
        <w:pStyle w:val="Poetniodjeljak"/>
        <w:spacing w:after="0"/>
      </w:pPr>
    </w:p>
    <w:p w:rsidRDefault="00A21F0D" w:rsidP="00BD5D5C" w:rsidR="00A21F0D">
      <w:pPr>
        <w:pStyle w:val="NormaleSPIS"/>
        <w:spacing w:after="0"/>
        <w:rPr>
          <w:noProof/>
        </w:rPr>
      </w:pPr>
    </w:p>
    <w:p w:rsidRDefault="00DA0242" w:rsidP="00BD5D5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D5C" w:rsidR="008333A9">
    <w:pPr>
      <w:pStyle w:val="Zaglavlje"/>
    </w:pPr>
    <w:r>
      <w:rPr>
        <w:rStyle w:val="PozadinaSvijetloCrvena"/>
        <w:shd w:fill="auto" w:color="auto" w:val="clear"/>
      </w:rPr>
      <w:t>Poslovni broj: 7 St-1156/15-5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D5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5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St-1156/2015-5</izvorni_sadrzaj>
    <derivirana_varijabla naziv="DomainObject.Oznaka_1">St-1156/2015-5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St-1156/2015</izvorni_sadrzaj>
    <derivirana_varijabla naziv="DomainObject.Predmet.OznakaBroj_1">St-1156/2015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DINO-RUDI-GOGA jednostavno društvo s ograničenom odgovornošću za trgovinu i ugostiteljstvo</izvorni_sadrzaj>
    <derivirana_varijabla naziv="DomainObject.Predmet.ProtustrankaFormated_1">  DINO-RUDI-GOGA jednostavno društvo s ograničenom odgovornošću za trgovinu i ugostiteljstvo</derivirana_varijabla>
  </DomainObject.Predmet.ProtustrankaFormated>
  <DomainObject.Predmet.ProtustrankaFormatedOIB>
    <izvorni_sadrzaj>  DINO-RUDI-GOGA jednostavno društvo s ograničenom odgovornošću za trgovinu i ugostiteljstvo, OIB 91370770148</izvorni_sadrzaj>
    <derivirana_varijabla naziv="DomainObject.Predmet.ProtustrankaFormatedOIB_1">  DINO-RUDI-GOGA jednostavno društvo s ograničenom odgovornošću za trgovinu i ugostiteljstvo, OIB 91370770148</derivirana_varijabla>
  </DomainObject.Predmet.ProtustrankaFormatedOIB>
  <DomainObject.Predmet.ProtustrankaFormatedWithAdress>
    <izvorni_sadrzaj> DINO-RUDI-GOGA jednostavno društvo s ograničenom odgovornošću za trgovinu i ugostiteljstvo, Tome Masarika 12, 40000 Čakovec</izvorni_sadrzaj>
    <derivirana_varijabla naziv="DomainObject.Predmet.ProtustrankaFormatedWithAdress_1"> DINO-RUDI-GOGA jednostavno društvo s ograničenom odgovornošću za trgovinu i ugostiteljstvo, Tome Masarika 12, 40000 Čakovec</derivirana_varijabla>
  </DomainObject.Predmet.ProtustrankaFormatedWithAdress>
  <DomainObject.Predmet.ProtustrankaFormatedWithAdressOIB>
    <izvorni_sadrzaj> DINO-RUDI-GOGA jednostavno društvo s ograničenom odgovornošću za trgovinu i ugostiteljstvo, OIB 91370770148, Tome Masarika 12, 40000 Čakovec</izvorni_sadrzaj>
    <derivirana_varijabla naziv="DomainObject.Predmet.ProtustrankaFormatedWithAdressOIB_1"> DINO-RUDI-GOGA jednostavno društvo s ograničenom odgovornošću za trgovinu i ugostiteljstvo, OIB 91370770148, Tome Masarika 12, 40000 Čakovec</derivirana_varijabla>
  </DomainObject.Predmet.ProtustrankaFormatedWithAdressOIB>
  <DomainObject.Predmet.ProtustrankaWithAdress>
    <izvorni_sadrzaj>DINO-RUDI-GOGA jednostavno društvo s ograničenom odgovornošću za trgovinu i ugostiteljstvo Tome Masarika 12, 40000 Čakovec</izvorni_sadrzaj>
    <derivirana_varijabla naziv="DomainObject.Predmet.ProtustrankaWithAdress_1">DINO-RUDI-GOGA jednostavno društvo s ograničenom odgovornošću za trgovinu i ugostiteljstvo Tome Masarika 12, 40000 Čakovec</derivirana_varijabla>
  </DomainObject.Predmet.ProtustrankaWithAdress>
  <DomainObject.Predmet.ProtustrankaWithAdressOIB>
    <izvorni_sadrzaj>DINO-RUDI-GOGA jednostavno društvo s ograničenom odgovornošću za trgovinu i ugostiteljstvo, OIB 91370770148, Tome Masarika 12, 40000 Čakovec</izvorni_sadrzaj>
    <derivirana_varijabla naziv="DomainObject.Predmet.ProtustrankaWithAdressOIB_1">DINO-RUDI-GOGA jednostavno društvo s ograničenom odgovornošću za trgovinu i ugostiteljstvo, OIB 91370770148, Tome Masarika 12, 40000 Čakovec</derivirana_varijabla>
  </DomainObject.Predmet.ProtustrankaWithAdressOIB>
  <DomainObject.Predmet.ProtustrankaNazivFormated>
    <izvorni_sadrzaj>DINO-RUDI-GOGA jednostavno društvo s ograničenom odgovornošću za trgovinu i ugostiteljstvo</izvorni_sadrzaj>
    <derivirana_varijabla naziv="DomainObject.Predmet.ProtustrankaNazivFormated_1">DINO-RUDI-GOGA jednostavno društvo s ograničenom odgovornošću za trgovinu i ugostiteljstvo</derivirana_varijabla>
  </DomainObject.Predmet.ProtustrankaNazivFormated>
  <DomainObject.Predmet.ProtustrankaNazivFormatedOIB>
    <izvorni_sadrzaj>DINO-RUDI-GOGA jednostavno društvo s ograničenom odgovornošću za trgovinu i ugostiteljstvo, OIB 91370770148</izvorni_sadrzaj>
    <derivirana_varijabla naziv="DomainObject.Predmet.ProtustrankaNazivFormatedOIB_1">DINO-RUDI-GOGA jednostavno društvo s ograničenom odgovornošću za trgovinu i ugostiteljstvo, OIB 91370770148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14880.53</izvorni_sadrzaj>
    <derivirana_varijabla naziv="DomainObject.Predmet.TrenutnaVrijednost_1">14880.53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DINO-RUDI-GOGA jednostavno društvo s ograničenom odgovornošću za trgovinu i ugostiteljstvo</item>
    </izvorni_sadrzaj>
    <derivirana_varijabla naziv="DomainObject.Predmet.ProtuStrankaListFormated_1">
      <item>DINO-RUDI-GOGA jednostavno društvo s ograničenom odgovornošću za trgovinu i ugostiteljstvo</item>
    </derivirana_varijabla>
  </DomainObject.Predmet.ProtuStrankaListFormated>
  <DomainObject.Predmet.ProtuStrankaListFormatedOIB>
    <izvorni_sadrzaj>
      <item>DINO-RUDI-GOGA jednostavno društvo s ograničenom odgovornošću za trgovinu i ugostiteljstvo, OIB 91370770148</item>
    </izvorni_sadrzaj>
    <derivirana_varijabla naziv="DomainObject.Predmet.ProtuStrankaListFormatedOIB_1">
      <item>DINO-RUDI-GOGA jednostavno društvo s ograničenom odgovornošću za trgovinu i ugostiteljstvo, OIB 91370770148</item>
    </derivirana_varijabla>
  </DomainObject.Predmet.ProtuStrankaListFormatedOIB>
  <DomainObject.Predmet.ProtuStrankaListFormatedWithAdress>
    <izvorni_sadrzaj>
      <item>DINO-RUDI-GOGA jednostavno društvo s ograničenom odgovornošću za trgovinu i ugostiteljstvo, Tome Masarika 12, 40000 Čakovec</item>
    </izvorni_sadrzaj>
    <derivirana_varijabla naziv="DomainObject.Predmet.ProtuStrankaListFormatedWithAdress_1">
      <item>DINO-RUDI-GOGA jednostavno društvo s ograničenom odgovornošću za trgovinu i ugostiteljstvo, Tome Masarika 12, 40000 Čakovec</item>
    </derivirana_varijabla>
  </DomainObject.Predmet.ProtuStrankaListFormatedWithAdress>
  <DomainObject.Predmet.ProtuStrankaListFormatedWithAdressOIB>
    <izvorni_sadrzaj>
      <item>DINO-RUDI-GOGA jednostavno društvo s ograničenom odgovornošću za trgovinu i ugostiteljstvo, OIB 91370770148, Tome Masarika 12, 40000 Čakovec</item>
    </izvorni_sadrzaj>
    <derivirana_varijabla naziv="DomainObject.Predmet.ProtuStrankaListFormatedWithAdressOIB_1">
      <item>DINO-RUDI-GOGA jednostavno društvo s ograničenom odgovornošću za trgovinu i ugostiteljstvo, OIB 91370770148, Tome Masarika 12, 40000 Čakovec</item>
    </derivirana_varijabla>
  </DomainObject.Predmet.ProtuStrankaListFormatedWithAdressOIB>
  <DomainObject.Predmet.ProtuStrankaListNazivFormated>
    <izvorni_sadrzaj>
      <item>DINO-RUDI-GOGA jednostavno društvo s ograničenom odgovornošću za trgovinu i ugostiteljstvo</item>
    </izvorni_sadrzaj>
    <derivirana_varijabla naziv="DomainObject.Predmet.ProtuStrankaListNazivFormated_1">
      <item>DINO-RUDI-GOGA jednostavno društvo s ograničenom odgovornošću za trgovinu i ugostiteljstvo</item>
    </derivirana_varijabla>
  </DomainObject.Predmet.ProtuStrankaListNazivFormated>
  <DomainObject.Predmet.ProtuStrankaListNazivFormatedOIB>
    <izvorni_sadrzaj>
      <item>DINO-RUDI-GOGA jednostavno društvo s ograničenom odgovornošću za trgovinu i ugostiteljstvo, OIB 91370770148</item>
    </izvorni_sadrzaj>
    <derivirana_varijabla naziv="DomainObject.Predmet.ProtuStrankaListNazivFormatedOIB_1">
      <item>DINO-RUDI-GOGA jednostavno društvo s ograničenom odgovornošću za trgovinu i ugostiteljstvo, OIB 91370770148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St-1156/2015-5</izvorni_sadrzaj>
    <derivirana_varijabla naziv="DomainObject.PoslovniBrojDokumenta_1">St-1156/2015-5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DINO-RUDI-GOGA jednostavno društvo s ograničenom odgovornošću za trgovinu i ugostiteljstvo</izvorni_sadrzaj>
    <derivirana_varijabla naziv="DomainObject.Predmet.ProtustrankaIDrugi_1">DINO-RUDI-GOGA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DINO-RUDI-GOGA jednostavno društvo s ograničenom odgovornošću za trgovinu i ugostiteljstvo, OIB 91370770148, Tome Masarika 12, 40000 Čakovec</izvorni_sadrzaj>
    <derivirana_varijabla naziv="DomainObject.Predmet.ProtustrankaIDrugiAdressOIB_1">DINO-RUDI-GOGA jednostavno društvo s ograničenom odgovornošću za trgovinu i ugostiteljstvo, OIB 91370770148, Tome Masarika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DINO-RUDI-GOGA jednostavno društvo s ograničenom odgovornošću za trgovinu i ugostiteljstvo</item>
      <item>E-oglasna ploča</item>
      <item>Sudski registar, Trgovački sud u Varaždinu</item>
    </izvorni_sadrzaj>
    <derivirana_varijabla naziv="DomainObject.Predmet.SudioniciListNaziv_1">
      <item>Financijska agencija</item>
      <item>DINO-RUDI-GOGA jednostavno društvo s ograničenom odgovornošću za trgovinu i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DINO-RUDI-GOGA jednostavno društvo s ograničenom odgovornošću za trgovinu i ugostiteljstvo, OIB 91370770148, Tome Masarika 12,40000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DINO-RUDI-GOGA jednostavno društvo s ograničenom odgovornošću za trgovinu i ugostiteljstvo, OIB 91370770148, Tome Masarika 12,40000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BEB6C5-B71B-4AB7-82D9-BF8223D75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2775</properties:Characters>
  <properties:Lines>83</properties:Lines>
  <properties:Paragraphs>30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2016-05-31T12:59:00Z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