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5af6" w14:paraId="40e5af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6D28B8">
        <w:t>2180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6D28B8">
        <w:t xml:space="preserve"> BEGIĆ d.o.o. Otok, Bana J. Jelačića 14, OIB: 30059240434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0E0DEE">
        <w:t>24</w:t>
      </w:r>
      <w:r w:rsidR="003B50C7">
        <w:t>.</w:t>
      </w:r>
      <w:r w:rsidR="00934B4D">
        <w:t xml:space="preserve"> </w:t>
      </w:r>
      <w:r w:rsidR="0038762C">
        <w:t>kolovoza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8762C">
        <w:t>31</w:t>
      </w:r>
      <w:r w:rsidR="00224AFF">
        <w:t xml:space="preserve">. </w:t>
      </w:r>
      <w:r w:rsidR="0038762C">
        <w:t>kolovoza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0E0DEE">
        <w:rPr>
          <w:bCs/>
        </w:rPr>
        <w:t xml:space="preserve"> </w:t>
      </w:r>
      <w:r w:rsidR="000E0DEE">
        <w:t>BEGIĆ d.o.o. Otok, Bana J. Jelačića 14, OIB: 30059240434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0E0DEE">
        <w:t xml:space="preserve">67.631,78 </w:t>
      </w:r>
      <w:r>
        <w:t>kn</w:t>
      </w:r>
      <w:r w:rsidR="00E53A37">
        <w:t xml:space="preserve">, na dan </w:t>
      </w:r>
      <w:r w:rsidR="000E0DEE">
        <w:t>22</w:t>
      </w:r>
      <w:r w:rsidR="0098599D">
        <w:t>.</w:t>
      </w:r>
      <w:r w:rsidR="00F66487">
        <w:t xml:space="preserve"> </w:t>
      </w:r>
      <w:r w:rsidR="0038762C">
        <w:t>kolovoza</w:t>
      </w:r>
      <w:r w:rsidR="003A5987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0E0DEE">
        <w:t xml:space="preserve"> Josip Begić, Otok, Bana J. Jelačića 14, OIB: 11090308789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0E0DEE">
        <w:t>2180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9F358A">
        <w:t>31</w:t>
      </w:r>
      <w:r w:rsidR="0054259D">
        <w:t xml:space="preserve">. </w:t>
      </w:r>
      <w:r w:rsidR="009F358A">
        <w:t>kolovoza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9F358A" w:rsidR="00532E0A">
      <w:pPr>
        <w:numPr>
          <w:ilvl w:val="0"/>
          <w:numId w:val="1"/>
        </w:numPr>
      </w:pPr>
      <w:r>
        <w:t>kal. 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778" w:rsidR="00127778">
      <w:r>
        <w:separator/>
      </w:r>
    </w:p>
  </w:endnote>
  <w:endnote w:id="0" w:type="continuationSeparator">
    <w:p w:rsidRDefault="00127778" w:rsidR="00127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778" w:rsidR="00127778">
      <w:r>
        <w:separator/>
      </w:r>
    </w:p>
  </w:footnote>
  <w:footnote w:id="0" w:type="continuationSeparator">
    <w:p w:rsidRDefault="00127778" w:rsidR="001277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27778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3755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44376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43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4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43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4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St-2180/2016</izvorni_sadrzaj>
    <derivirana_varijabla naziv="DomainObject.Predmet.OznakaBroj_1">St-2180/2016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BEGIĆ društvo s ograničenom odgovornošću za proizvodnju, usluge i trgovinu</izvorni_sadrzaj>
    <derivirana_varijabla naziv="DomainObject.Predmet.ProtustrankaFormated_1">  BEGIĆ društvo s ograničenom odgovornošću za proizvodnju, usluge i trgovinu</derivirana_varijabla>
  </DomainObject.Predmet.ProtustrankaFormated>
  <DomainObject.Predmet.ProtustrankaFormatedOIB>
    <izvorni_sadrzaj>  BEGIĆ društvo s ograničenom odgovornošću za proizvodnju, usluge i trgovinu, OIB 30059240434</izvorni_sadrzaj>
    <derivirana_varijabla naziv="DomainObject.Predmet.ProtustrankaFormatedOIB_1">  BEGIĆ društvo s ograničenom odgovornošću za proizvodnju, usluge i trgovinu, OIB 30059240434</derivirana_varijabla>
  </DomainObject.Predmet.ProtustrankaFormatedOIB>
  <DomainObject.Predmet.ProtustrankaFormatedWithAdress>
    <izvorni_sadrzaj> BEGIĆ društvo s ograničenom odgovornošću za proizvodnju, usluge i trgovinu, Bana Josipa Jelačića 14, 32252 Otok</izvorni_sadrzaj>
    <derivirana_varijabla naziv="DomainObject.Predmet.ProtustrankaFormatedWithAdress_1"> BEGIĆ društvo s ograničenom odgovornošću za proizvodnju, usluge i trgovinu, Bana Josipa Jelačića 14, 32252 Otok</derivirana_varijabla>
  </DomainObject.Predmet.ProtustrankaFormatedWithAdress>
  <DomainObject.Predmet.ProtustrankaFormatedWithAdressOIB>
    <izvorni_sadrzaj> BEGIĆ društvo s ograničenom odgovornošću za proizvodnju, usluge i trgovinu, OIB 30059240434, Bana Josipa Jelačića 14, 32252 Otok</izvorni_sadrzaj>
    <derivirana_varijabla naziv="DomainObject.Predmet.ProtustrankaFormatedWithAdressOIB_1"> BEGIĆ društvo s ograničenom odgovornošću za proizvodnju, usluge i trgovinu, OIB 30059240434, Bana Josipa Jelačića 14, 32252 Otok</derivirana_varijabla>
  </DomainObject.Predmet.ProtustrankaFormatedWithAdressOIB>
  <DomainObject.Predmet.ProtustrankaWithAdress>
    <izvorni_sadrzaj>BEGIĆ društvo s ograničenom odgovornošću za proizvodnju, usluge i trgovinu Bana Josipa Jelačića 14, 32252 Otok</izvorni_sadrzaj>
    <derivirana_varijabla naziv="DomainObject.Predmet.ProtustrankaWithAdress_1">BEGIĆ društvo s ograničenom odgovornošću za proizvodnju, usluge i trgovinu Bana Josipa Jelačića 14, 32252 Otok</derivirana_varijabla>
  </DomainObject.Predmet.ProtustrankaWithAdress>
  <DomainObject.Predmet.ProtustrankaWithAdressOIB>
    <izvorni_sadrzaj>BEGIĆ društvo s ograničenom odgovornošću za proizvodnju, usluge i trgovinu, OIB 30059240434, Bana Josipa Jelačića 14, 32252 Otok</izvorni_sadrzaj>
    <derivirana_varijabla naziv="DomainObject.Predmet.ProtustrankaWithAdressOIB_1">BEGIĆ društvo s ograničenom odgovornošću za proizvodnju, usluge i trgovinu, OIB 30059240434, Bana Josipa Jelačića 14, 32252 Otok</derivirana_varijabla>
  </DomainObject.Predmet.ProtustrankaWithAdressOIB>
  <DomainObject.Predmet.ProtustrankaNazivFormated>
    <izvorni_sadrzaj>BEGIĆ društvo s ograničenom odgovornošću za proizvodnju, usluge i trgovinu</izvorni_sadrzaj>
    <derivirana_varijabla naziv="DomainObject.Predmet.ProtustrankaNazivFormated_1">BEGIĆ društvo s ograničenom odgovornošću za proizvodnju, usluge i trgovinu</derivirana_varijabla>
  </DomainObject.Predmet.ProtustrankaNazivFormated>
  <DomainObject.Predmet.ProtustrankaNazivFormatedOIB>
    <izvorni_sadrzaj>BEGIĆ društvo s ograničenom odgovornošću za proizvodnju, usluge i trgovinu, OIB 30059240434</izvorni_sadrzaj>
    <derivirana_varijabla naziv="DomainObject.Predmet.ProtustrankaNazivFormatedOIB_1">BEGIĆ društvo s ograničenom odgovornošću za proizvodnju, usluge i trgovinu, OIB 30059240434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BEGIĆ društvo s ograničenom odgovornošću za proizvodnju, usluge i trgovinu</item>
    </izvorni_sadrzaj>
    <derivirana_varijabla naziv="DomainObject.Predmet.ProtuStrankaListFormated_1">
      <item>BEGIĆ društvo s ograničenom odgovornošću za proizvodnju, usluge i trgovinu</item>
    </derivirana_varijabla>
  </DomainObject.Predmet.ProtuStrankaListFormated>
  <DomainObject.Predmet.ProtuStrankaListFormatedOIB>
    <izvorni_sadrzaj>
      <item>BEGIĆ društvo s ograničenom odgovornošću za proizvodnju, usluge i trgovinu, OIB 30059240434</item>
    </izvorni_sadrzaj>
    <derivirana_varijabla naziv="DomainObject.Predmet.ProtuStrankaListFormatedOIB_1">
      <item>BEGIĆ društvo s ograničenom odgovornošću za proizvodnju, usluge i trgovinu, OIB 30059240434</item>
    </derivirana_varijabla>
  </DomainObject.Predmet.ProtuStrankaListFormatedOIB>
  <DomainObject.Predmet.ProtuStrankaListFormatedWithAdress>
    <izvorni_sadrzaj>
      <item>BEGIĆ društvo s ograničenom odgovornošću za proizvodnju, usluge i trgovinu, Bana Josipa Jelačića 14, 32252 Otok</item>
    </izvorni_sadrzaj>
    <derivirana_varijabla naziv="DomainObject.Predmet.ProtuStrankaListFormatedWithAdress_1">
      <item>BEGIĆ društvo s ograničenom odgovornošću za proizvodnju, usluge i trgovinu, Bana Josipa Jelačića 14, 32252 Otok</item>
    </derivirana_varijabla>
  </DomainObject.Predmet.ProtuStrankaListFormatedWithAdress>
  <DomainObject.Predmet.ProtuStrankaListFormatedWithAdressOIB>
    <izvorni_sadrzaj>
      <item>BEGIĆ društvo s ograničenom odgovornošću za proizvodnju, usluge i trgovinu, OIB 30059240434, Bana Josipa Jelačića 14, 32252 Otok</item>
    </izvorni_sadrzaj>
    <derivirana_varijabla naziv="DomainObject.Predmet.ProtuStrankaListFormatedWithAdressOIB_1">
      <item>BEGIĆ društvo s ograničenom odgovornošću za proizvodnju, usluge i trgovinu, OIB 30059240434, Bana Josipa Jelačića 14, 32252 Otok</item>
    </derivirana_varijabla>
  </DomainObject.Predmet.ProtuStrankaListFormatedWithAdressOIB>
  <DomainObject.Predmet.ProtuStrankaListNazivFormated>
    <izvorni_sadrzaj>
      <item>BEGIĆ društvo s ograničenom odgovornošću za proizvodnju, usluge i trgovinu</item>
    </izvorni_sadrzaj>
    <derivirana_varijabla naziv="DomainObject.Predmet.ProtuStrankaListNazivFormated_1">
      <item>BEGIĆ društvo s ograničenom odgovornošću za proizvodnju, usluge i trgovinu</item>
    </derivirana_varijabla>
  </DomainObject.Predmet.ProtuStrankaListNazivFormated>
  <DomainObject.Predmet.ProtuStrankaListNazivFormatedOIB>
    <izvorni_sadrzaj>
      <item>BEGIĆ društvo s ograničenom odgovornošću za proizvodnju, usluge i trgovinu, OIB 30059240434</item>
    </izvorni_sadrzaj>
    <derivirana_varijabla naziv="DomainObject.Predmet.ProtuStrankaListNazivFormatedOIB_1">
      <item>BEGIĆ društvo s ograničenom odgovornošću za proizvodnju, usluge i trgovinu, OIB 30059240434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BEGIĆ društvo s ograničenom odgovornošću za proizvodnju, usluge i trgovinu</izvorni_sadrzaj>
    <derivirana_varijabla naziv="DomainObject.Predmet.ProtustrankaIDrugi_1">BEGIĆ društvo s ograničenom odgovornošću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BEGIĆ društvo s ograničenom odgovornošću za proizvodnju, usluge i trgovinu, OIB 30059240434, Bana Josipa Jelačića 14, 32252 Otok</izvorni_sadrzaj>
    <derivirana_varijabla naziv="DomainObject.Predmet.ProtustrankaIDrugiAdressOIB_1">BEGIĆ društvo s ograničenom odgovornošću za proizvodnju, usluge i trgovinu, OIB 30059240434, Bana Josipa Jelačića 14,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BEGIĆ društvo s ograničenom odgovornošću za proizvodnju, usluge i trgovinu</item>
    </izvorni_sadrzaj>
    <derivirana_varijabla naziv="DomainObject.Predmet.SudioniciListNaziv_1">
      <item>FINA RC OSIJEK</item>
      <item>BEGIĆ društvo s ograničenom odgovornošću za proizvodnju, usluge i trgovinu</item>
    </derivirana_varijabla>
  </DomainObject.Predmet.SudioniciListNaziv>
  <DomainObject.Predmet.SudioniciListAdressOIB>
    <izvorni_sadrzaj>
      <item>FINA RC OSIJEK, OIB 85821130368</item>
      <item>BEGIĆ društvo s ograničenom odgovornošću za proizvodnju, usluge i trgovinu, OIB 30059240434, Bana Josipa Jelačića 14,32252 Otok</item>
    </izvorni_sadrzaj>
    <derivirana_varijabla naziv="DomainObject.Predmet.SudioniciListAdressOIB_1">
      <item>FINA RC OSIJEK, OIB 85821130368</item>
      <item>BEGIĆ društvo s ograničenom odgovornošću za proizvodnju, usluge i trgovinu, OIB 30059240434, Bana Josipa Jelačića 14,32252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30059240434</item>
    </izvorni_sadrzaj>
    <derivirana_varijabla naziv="DomainObject.Predmet.SudioniciListNazivOIB_1">
      <item>, OIB 85821130368</item>
      <item>, OIB 30059240434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1855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2016-08-31T08:43:00Z</dcterms:created>
  <dc:creator>Korisnik</dc:creator>
  <cp:lastModifiedBy>Sanda Gučić</cp:lastModifiedBy>
  <cp:lastPrinted>2016-08-31T08:41:00Z</cp:lastPrinted>
  <dcterms:modified xmlns:xsi="http://www.w3.org/2001/XMLSchema-instance" xsi:type="dcterms:W3CDTF">2016-08-31T10:31:00Z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