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6b36" w14:paraId="9ea6b36" w:rsidRDefault="00203397" w:rsidP="00EA5AA8" w:rsidR="00203397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</w:p>
    <w:p w:rsidRDefault="00203397" w:rsidP="00EA5AA8" w:rsidR="00203397">
      <w:pPr>
        <w:pStyle w:val="Zaglavlje"/>
        <w:jc w:val="right"/>
        <w:rPr>
          <w:rStyle w:val="Naglaeno"/>
        </w:rPr>
      </w:pPr>
    </w:p>
    <w:p w:rsidRDefault="00EA5AA8" w:rsidP="00EA5AA8" w:rsidR="00EA5AA8">
      <w:pPr>
        <w:pStyle w:val="Zaglavlje"/>
        <w:jc w:val="right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203397">
        <w:rPr>
          <w:rStyle w:val="Naglaeno"/>
          <w:b w:val="false"/>
        </w:rPr>
        <w:t>2</w:t>
      </w:r>
      <w:r w:rsidR="00B21AB7">
        <w:rPr>
          <w:rStyle w:val="Naglaeno"/>
          <w:b w:val="false"/>
        </w:rPr>
        <w:t>58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</w:t>
      </w:r>
      <w:r w:rsidR="00A9262A">
        <w:t>Zagreb</w:t>
      </w:r>
      <w:r w:rsidR="00F564E3">
        <w:t>,</w:t>
      </w:r>
      <w:r w:rsidR="004A0D7B">
        <w:t xml:space="preserve"> Podružnica </w:t>
      </w:r>
      <w:r w:rsidR="00A9262A">
        <w:t>Zagreb</w:t>
      </w:r>
      <w:r w:rsidR="004A0D7B">
        <w:t xml:space="preserve">, </w:t>
      </w:r>
      <w:r w:rsidR="00A9262A">
        <w:t>Trg Svibanjskih žrtava 1995. 1,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B21AB7" w:rsidRPr="00B21AB7">
        <w:t>FINE DJEVOJKE jednostavno društvo s ograničenom odgovornošću za proizvodnju kolača</w:t>
      </w:r>
      <w:r w:rsidR="00B21AB7">
        <w:t xml:space="preserve"> Zagreb, </w:t>
      </w:r>
      <w:proofErr w:type="spellStart"/>
      <w:r w:rsidR="00B21AB7">
        <w:t>Domjanićeva</w:t>
      </w:r>
      <w:proofErr w:type="spellEnd"/>
      <w:r w:rsidR="00B21AB7">
        <w:t xml:space="preserve"> 27, MBS </w:t>
      </w:r>
      <w:r w:rsidR="001A6B83" w:rsidRPr="001A6B83">
        <w:t>080916205</w:t>
      </w:r>
      <w:r w:rsidR="001A6B83">
        <w:t xml:space="preserve"> OIB </w:t>
      </w:r>
      <w:r w:rsidR="001A6B83" w:rsidRPr="001A6B83">
        <w:t>54097968794</w:t>
      </w:r>
      <w:r w:rsidR="001A6B83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C1549">
        <w:t>6</w:t>
      </w:r>
      <w:r w:rsidR="000408AE">
        <w:t xml:space="preserve">. </w:t>
      </w:r>
      <w:r w:rsidR="007912AC">
        <w:t>veljače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1A6B83" w:rsidRPr="00B21AB7">
        <w:t>FINE DJEVOJKE jednostavno društvo s ograničenom odgovornošću za proizvodnju kolača</w:t>
      </w:r>
      <w:r w:rsidR="001A6B83">
        <w:t xml:space="preserve"> Zagreb, </w:t>
      </w:r>
      <w:proofErr w:type="spellStart"/>
      <w:r w:rsidR="001A6B83">
        <w:t>Domjanićeva</w:t>
      </w:r>
      <w:proofErr w:type="spellEnd"/>
      <w:r w:rsidR="001A6B83">
        <w:t xml:space="preserve"> 27, MBS </w:t>
      </w:r>
      <w:r w:rsidR="001A6B83" w:rsidRPr="001A6B83">
        <w:t>080916205</w:t>
      </w:r>
      <w:r w:rsidR="001A6B83">
        <w:t xml:space="preserve"> OIB </w:t>
      </w:r>
      <w:r w:rsidR="001A6B83" w:rsidRPr="001A6B83">
        <w:t>54097968794</w:t>
      </w:r>
      <w:r w:rsidR="001A6B83"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1A6B83">
        <w:t>50.689,02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FA2A24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D1496C">
        <w:t xml:space="preserve">Monika Kos, </w:t>
      </w:r>
      <w:proofErr w:type="spellStart"/>
      <w:r w:rsidR="00D1496C">
        <w:t>Bolč</w:t>
      </w:r>
      <w:proofErr w:type="spellEnd"/>
      <w:r w:rsidR="00D1496C">
        <w:t xml:space="preserve">, </w:t>
      </w:r>
      <w:proofErr w:type="spellStart"/>
      <w:r w:rsidR="00D1496C">
        <w:t>Bolč</w:t>
      </w:r>
      <w:proofErr w:type="spellEnd"/>
      <w:r w:rsidR="00D1496C">
        <w:t xml:space="preserve"> 151, OIB: 10215335562,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9D548A">
        <w:t>2</w:t>
      </w:r>
      <w:r w:rsidR="00F11F3C">
        <w:t>58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A6353">
        <w:t>6</w:t>
      </w:r>
      <w:r w:rsidR="000408AE">
        <w:t xml:space="preserve">. </w:t>
      </w:r>
      <w:r w:rsidR="001861AC">
        <w:t>veljače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1861AC">
        <w:t>16</w:t>
      </w:r>
      <w:r w:rsidR="00530A9B">
        <w:t>/</w:t>
      </w:r>
      <w:r w:rsidR="00E27BF4">
        <w:t>3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1C20"/>
    <w:rsid w:val="000C26C6"/>
    <w:rsid w:val="000C6AA1"/>
    <w:rsid w:val="000C725B"/>
    <w:rsid w:val="000D0569"/>
    <w:rsid w:val="000E762A"/>
    <w:rsid w:val="000F61EA"/>
    <w:rsid w:val="000F6941"/>
    <w:rsid w:val="00102060"/>
    <w:rsid w:val="0012059F"/>
    <w:rsid w:val="001347E8"/>
    <w:rsid w:val="001437B2"/>
    <w:rsid w:val="00145D97"/>
    <w:rsid w:val="00173F18"/>
    <w:rsid w:val="0017565C"/>
    <w:rsid w:val="00177EC7"/>
    <w:rsid w:val="001861AC"/>
    <w:rsid w:val="001A6B83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3397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465B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632E"/>
    <w:rsid w:val="004710A4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E1973"/>
    <w:rsid w:val="004E466C"/>
    <w:rsid w:val="004E5649"/>
    <w:rsid w:val="004E6A29"/>
    <w:rsid w:val="004E7777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353"/>
    <w:rsid w:val="006A6EBE"/>
    <w:rsid w:val="006B29B9"/>
    <w:rsid w:val="006B2D9D"/>
    <w:rsid w:val="006B346E"/>
    <w:rsid w:val="006B4F4E"/>
    <w:rsid w:val="006B5168"/>
    <w:rsid w:val="006C36CE"/>
    <w:rsid w:val="006C4FDF"/>
    <w:rsid w:val="006F53F4"/>
    <w:rsid w:val="00711561"/>
    <w:rsid w:val="00712635"/>
    <w:rsid w:val="0073010A"/>
    <w:rsid w:val="00734726"/>
    <w:rsid w:val="007657AA"/>
    <w:rsid w:val="00766D29"/>
    <w:rsid w:val="0077329E"/>
    <w:rsid w:val="0078009A"/>
    <w:rsid w:val="007912AC"/>
    <w:rsid w:val="00796AED"/>
    <w:rsid w:val="007A4540"/>
    <w:rsid w:val="007A5699"/>
    <w:rsid w:val="007B0AB6"/>
    <w:rsid w:val="007B7534"/>
    <w:rsid w:val="007C1B5B"/>
    <w:rsid w:val="007C3B06"/>
    <w:rsid w:val="007C5D14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2C48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670C"/>
    <w:rsid w:val="009D548A"/>
    <w:rsid w:val="009E5D6D"/>
    <w:rsid w:val="00A07CA2"/>
    <w:rsid w:val="00A1285B"/>
    <w:rsid w:val="00A214C9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9262A"/>
    <w:rsid w:val="00AA6B6E"/>
    <w:rsid w:val="00AB7B53"/>
    <w:rsid w:val="00AC1549"/>
    <w:rsid w:val="00AD0676"/>
    <w:rsid w:val="00AD17F4"/>
    <w:rsid w:val="00AD251E"/>
    <w:rsid w:val="00AE66C9"/>
    <w:rsid w:val="00B00E40"/>
    <w:rsid w:val="00B03CE0"/>
    <w:rsid w:val="00B21AB7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E33FF"/>
    <w:rsid w:val="00BF32DE"/>
    <w:rsid w:val="00C04A19"/>
    <w:rsid w:val="00C2016D"/>
    <w:rsid w:val="00C321D1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1496C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DF106F"/>
    <w:rsid w:val="00E23AF8"/>
    <w:rsid w:val="00E27BF4"/>
    <w:rsid w:val="00E313B6"/>
    <w:rsid w:val="00E50DDF"/>
    <w:rsid w:val="00E60C19"/>
    <w:rsid w:val="00E922BE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EE0CE6"/>
    <w:rsid w:val="00F00CBB"/>
    <w:rsid w:val="00F02A50"/>
    <w:rsid w:val="00F040DB"/>
    <w:rsid w:val="00F11F3C"/>
    <w:rsid w:val="00F177B0"/>
    <w:rsid w:val="00F2165F"/>
    <w:rsid w:val="00F35D89"/>
    <w:rsid w:val="00F40F1F"/>
    <w:rsid w:val="00F42421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5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C5D1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C5D1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D1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D1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5D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C5D1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C5D1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D1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D1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St-258/2017</izvorni_sadrzaj>
    <derivirana_varijabla naziv="DomainObject.Predmet.OznakaBroj_1">St-258/2017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FINE DJEVOJKE jednostavno društvo s ograničenom odgovornošću za proizvodnju kolača</izvorni_sadrzaj>
    <derivirana_varijabla naziv="DomainObject.Predmet.ProtustrankaFormated_1">  FINE DJEVOJKE jednostavno društvo s ograničenom odgovornošću za proizvodnju kolača</derivirana_varijabla>
  </DomainObject.Predmet.ProtustrankaFormated>
  <DomainObject.Predmet.ProtustrankaFormatedOIB>
    <izvorni_sadrzaj>  FINE DJEVOJKE jednostavno društvo s ograničenom odgovornošću za proizvodnju kolača, OIB 54097968794</izvorni_sadrzaj>
    <derivirana_varijabla naziv="DomainObject.Predmet.ProtustrankaFormatedOIB_1">  FINE DJEVOJKE jednostavno društvo s ograničenom odgovornošću za proizvodnju kolača, OIB 54097968794</derivirana_varijabla>
  </DomainObject.Predmet.ProtustrankaFormatedOIB>
  <DomainObject.Predmet.ProtustrankaFormatedWithAdress>
    <izvorni_sadrzaj> FINE DJEVOJKE jednostavno društvo s ograničenom odgovornošću za proizvodnju kolača, Domjanićeva 27, 10000 Zagreb</izvorni_sadrzaj>
    <derivirana_varijabla naziv="DomainObject.Predmet.ProtustrankaFormatedWithAdress_1"> FINE DJEVOJKE jednostavno društvo s ograničenom odgovornošću za proizvodnju kolača, Domjanićeva 27, 10000 Zagreb</derivirana_varijabla>
  </DomainObject.Predmet.ProtustrankaFormatedWithAdress>
  <DomainObject.Predmet.ProtustrankaFormatedWithAdressOIB>
    <izvorni_sadrzaj> FINE DJEVOJKE jednostavno društvo s ograničenom odgovornošću za proizvodnju kolača, OIB 54097968794, Domjanićeva 27, 10000 Zagreb</izvorni_sadrzaj>
    <derivirana_varijabla naziv="DomainObject.Predmet.ProtustrankaFormatedWithAdressOIB_1"> FINE DJEVOJKE jednostavno društvo s ograničenom odgovornošću za proizvodnju kolača, OIB 54097968794, Domjanićeva 27, 10000 Zagreb</derivirana_varijabla>
  </DomainObject.Predmet.ProtustrankaFormatedWithAdressOIB>
  <DomainObject.Predmet.ProtustrankaWithAdress>
    <izvorni_sadrzaj>FINE DJEVOJKE jednostavno društvo s ograničenom odgovornošću za proizvodnju kolača Domjanićeva 27, 10000 Zagreb</izvorni_sadrzaj>
    <derivirana_varijabla naziv="DomainObject.Predmet.ProtustrankaWithAdress_1">FINE DJEVOJKE jednostavno društvo s ograničenom odgovornošću za proizvodnju kolača Domjanićeva 27, 10000 Zagreb</derivirana_varijabla>
  </DomainObject.Predmet.ProtustrankaWithAdress>
  <DomainObject.Predmet.ProtustrankaWithAdressOIB>
    <izvorni_sadrzaj>FINE DJEVOJKE jednostavno društvo s ograničenom odgovornošću za proizvodnju kolača, OIB 54097968794, Domjanićeva 27, 10000 Zagreb</izvorni_sadrzaj>
    <derivirana_varijabla naziv="DomainObject.Predmet.ProtustrankaWithAdressOIB_1">FINE DJEVOJKE jednostavno društvo s ograničenom odgovornošću za proizvodnju kolača, OIB 54097968794, Domjanićeva 27, 10000 Zagreb</derivirana_varijabla>
  </DomainObject.Predmet.ProtustrankaWithAdressOIB>
  <DomainObject.Predmet.ProtustrankaNazivFormated>
    <izvorni_sadrzaj>FINE DJEVOJKE jednostavno društvo s ograničenom odgovornošću za proizvodnju kolača</izvorni_sadrzaj>
    <derivirana_varijabla naziv="DomainObject.Predmet.ProtustrankaNazivFormated_1">FINE DJEVOJKE jednostavno društvo s ograničenom odgovornošću za proizvodnju kolača</derivirana_varijabla>
  </DomainObject.Predmet.ProtustrankaNazivFormated>
  <DomainObject.Predmet.ProtustrankaNazivFormatedOIB>
    <izvorni_sadrzaj>FINE DJEVOJKE jednostavno društvo s ograničenom odgovornošću za proizvodnju kolača, OIB 54097968794</izvorni_sadrzaj>
    <derivirana_varijabla naziv="DomainObject.Predmet.ProtustrankaNazivFormatedOIB_1">FINE DJEVOJKE jednostavno društvo s ograničenom odgovornošću za proizvodnju kolača, OIB 54097968794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FINE DJEVOJKE jednostavno društvo s ograničenom odgovornošću za proizvodnju kolača</item>
    </izvorni_sadrzaj>
    <derivirana_varijabla naziv="DomainObject.Predmet.ProtuStrankaListFormated_1">
      <item>FINE DJEVOJKE jednostavno društvo s ograničenom odgovornošću za proizvodnju kolača</item>
    </derivirana_varijabla>
  </DomainObject.Predmet.ProtuStrankaListFormated>
  <DomainObject.Predmet.ProtuStrankaListFormatedOIB>
    <izvorni_sadrzaj>
      <item>FINE DJEVOJKE jednostavno društvo s ograničenom odgovornošću za proizvodnju kolača, OIB 54097968794</item>
    </izvorni_sadrzaj>
    <derivirana_varijabla naziv="DomainObject.Predmet.ProtuStrankaListFormatedOIB_1">
      <item>FINE DJEVOJKE jednostavno društvo s ograničenom odgovornošću za proizvodnju kolača, OIB 54097968794</item>
    </derivirana_varijabla>
  </DomainObject.Predmet.ProtuStrankaListFormatedOIB>
  <DomainObject.Predmet.ProtuStrankaListFormatedWithAdress>
    <izvorni_sadrzaj>
      <item>FINE DJEVOJKE jednostavno društvo s ograničenom odgovornošću za proizvodnju kolača, Domjanićeva 27, 10000 Zagreb</item>
    </izvorni_sadrzaj>
    <derivirana_varijabla naziv="DomainObject.Predmet.ProtuStrankaListFormatedWithAdress_1">
      <item>FINE DJEVOJKE jednostavno društvo s ograničenom odgovornošću za proizvodnju kolača, Domjanićeva 27, 10000 Zagreb</item>
    </derivirana_varijabla>
  </DomainObject.Predmet.ProtuStrankaListFormatedWithAdress>
  <DomainObject.Predmet.ProtuStrankaListFormatedWithAdressOIB>
    <izvorni_sadrzaj>
      <item>FINE DJEVOJKE jednostavno društvo s ograničenom odgovornošću za proizvodnju kolača, OIB 54097968794, Domjanićeva 27, 10000 Zagreb</item>
    </izvorni_sadrzaj>
    <derivirana_varijabla naziv="DomainObject.Predmet.ProtuStrankaListFormatedWithAdressOIB_1">
      <item>FINE DJEVOJKE jednostavno društvo s ograničenom odgovornošću za proizvodnju kolača, OIB 54097968794, Domjanićeva 27, 10000 Zagreb</item>
    </derivirana_varijabla>
  </DomainObject.Predmet.ProtuStrankaListFormatedWithAdressOIB>
  <DomainObject.Predmet.ProtuStrankaListNazivFormated>
    <izvorni_sadrzaj>
      <item>FINE DJEVOJKE jednostavno društvo s ograničenom odgovornošću za proizvodnju kolača</item>
    </izvorni_sadrzaj>
    <derivirana_varijabla naziv="DomainObject.Predmet.ProtuStrankaListNazivFormated_1">
      <item>FINE DJEVOJKE jednostavno društvo s ograničenom odgovornošću za proizvodnju kolača</item>
    </derivirana_varijabla>
  </DomainObject.Predmet.ProtuStrankaListNazivFormated>
  <DomainObject.Predmet.ProtuStrankaListNazivFormatedOIB>
    <izvorni_sadrzaj>
      <item>FINE DJEVOJKE jednostavno društvo s ograničenom odgovornošću za proizvodnju kolača, OIB 54097968794</item>
    </izvorni_sadrzaj>
    <derivirana_varijabla naziv="DomainObject.Predmet.ProtuStrankaListNazivFormatedOIB_1">
      <item>FINE DJEVOJKE jednostavno društvo s ograničenom odgovornošću za proizvodnju kolača, OIB 54097968794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FINE DJEVOJKE jednostavno društvo s ograničenom odgovornošću za proizvodnju kolača</izvorni_sadrzaj>
    <derivirana_varijabla naziv="DomainObject.Predmet.ProtustrankaIDrugi_1">FINE DJEVOJKE jednostavno društvo s ograničenom odgovornošću za proizvodnju kolača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FINE DJEVOJKE jednostavno društvo s ograničenom odgovornošću za proizvodnju kolača, OIB 54097968794, Domjanićeva 27, 10000 Zagreb</izvorni_sadrzaj>
    <derivirana_varijabla naziv="DomainObject.Predmet.ProtustrankaIDrugiAdressOIB_1">FINE DJEVOJKE jednostavno društvo s ograničenom odgovornošću za proizvodnju kolača, OIB 54097968794, Domjanićeva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FINE DJEVOJKE jednostavno društvo s ograničenom odgovornošću za proizvodnju kolača</item>
      <item>FINA Regionalni centar Zagreb</item>
    </izvorni_sadrzaj>
    <derivirana_varijabla naziv="DomainObject.Predmet.SudioniciListNaziv_1">
      <item>FINE DJEVOJKE jednostavno društvo s ograničenom odgovornošću za proizvodnju kolača</item>
      <item>FINA Regionalni centar Zagreb</item>
    </derivirana_varijabla>
  </DomainObject.Predmet.SudioniciListNaziv>
  <DomainObject.Predmet.SudioniciListAdressOIB>
    <izvorni_sadrzaj>
      <item>FINE DJEVOJKE jednostavno društvo s ograničenom odgovornošću za proizvodnju kolača, OIB 54097968794, Domjanićeva 27,10000 Zagreb</item>
      <item>FINA Regionalni centar Zagreb, OIB 85821130368, Trg svibanjskih žrtava 1995. 1,10000 Zagreb</item>
    </izvorni_sadrzaj>
    <derivirana_varijabla naziv="DomainObject.Predmet.SudioniciListAdressOIB_1">
      <item>FINE DJEVOJKE jednostavno društvo s ograničenom odgovornošću za proizvodnju kolača, OIB 54097968794, Domjanićeva 27,10000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54097968794</item>
      <item>, OIB 85821130368</item>
    </izvorni_sadrzaj>
    <derivirana_varijabla naziv="DomainObject.Predmet.SudioniciListNazivOIB_1">
      <item>, OIB 54097968794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AD9B71-3548-40DF-8D6A-FA599D68FA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412</properties:Words>
  <properties:Characters>2227</properties:Characters>
  <properties:Lines>52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2017-02-06T12:33:00Z</dcterms:created>
  <dc:creator>Korisnik</dc:creator>
  <cp:lastModifiedBy>Elizabeta Đeke</cp:lastModifiedBy>
  <cp:lastPrinted>2017-01-10T08:53:00Z</cp:lastPrinted>
  <dcterms:modified xmlns:xsi="http://www.w3.org/2001/XMLSchema-instance" xsi:type="dcterms:W3CDTF">2017-02-06T12:34:00Z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