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0bbd" w14:paraId="8e40bb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F7496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7496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7496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7496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7496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7496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St-6394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6FBB" w:rsidRPr="00AC6FBB">
        <w:rPr>
          <w:rFonts w:cs="Times New Roman" w:eastAsia="Times New Roman" w:hAnsi="Times New Roman" w:ascii="Times New Roman"/>
          <w:sz w:val="24"/>
          <w:szCs w:val="24"/>
          <w:lang w:eastAsia="hr-HR"/>
        </w:rPr>
        <w:t>PUČKO OTVORENO UČILIŠTE - SCHOLA VITAE</w:t>
      </w:r>
      <w:r w:rsidR="00AC6FB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6FBB" w:rsidRPr="00AC6FBB">
        <w:rPr>
          <w:rFonts w:cs="Times New Roman" w:eastAsia="Times New Roman" w:hAnsi="Times New Roman" w:ascii="Times New Roman"/>
          <w:sz w:val="24"/>
          <w:szCs w:val="24"/>
          <w:lang w:eastAsia="hr-HR"/>
        </w:rPr>
        <w:t>I. Njivice 2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C6FBB" w:rsidRPr="00AC6FBB">
        <w:rPr>
          <w:rFonts w:cs="Times New Roman" w:eastAsia="Times New Roman" w:hAnsi="Times New Roman" w:ascii="Times New Roman"/>
          <w:sz w:val="24"/>
          <w:szCs w:val="24"/>
          <w:lang w:eastAsia="hr-HR"/>
        </w:rPr>
        <w:t>28143688671</w:t>
      </w:r>
      <w:r w:rsidR="00AC6FB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4A286F" w:rsidRPr="00AC6FBB">
        <w:rPr>
          <w:rFonts w:cs="Times New Roman" w:eastAsia="Times New Roman" w:hAnsi="Times New Roman" w:ascii="Times New Roman"/>
          <w:sz w:val="24"/>
          <w:szCs w:val="24"/>
          <w:lang w:eastAsia="hr-HR"/>
        </w:rPr>
        <w:t>PUČKO OTVORENO UČILIŠTE - SCHOLA VITAE</w:t>
      </w:r>
      <w:r w:rsidR="004A28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4A286F" w:rsidRPr="00AC6FBB">
        <w:rPr>
          <w:rFonts w:cs="Times New Roman" w:eastAsia="Times New Roman" w:hAnsi="Times New Roman" w:ascii="Times New Roman"/>
          <w:sz w:val="24"/>
          <w:szCs w:val="24"/>
          <w:lang w:eastAsia="hr-HR"/>
        </w:rPr>
        <w:t>I. Njivice 2</w:t>
      </w:r>
      <w:r w:rsidR="004A28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A286F" w:rsidRPr="00AC6FBB">
        <w:rPr>
          <w:rFonts w:cs="Times New Roman" w:eastAsia="Times New Roman" w:hAnsi="Times New Roman" w:ascii="Times New Roman"/>
          <w:sz w:val="24"/>
          <w:szCs w:val="24"/>
          <w:lang w:eastAsia="hr-HR"/>
        </w:rPr>
        <w:t>28143688671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286F" w:rsidRPr="00AC6FBB">
        <w:rPr>
          <w:rFonts w:cs="Times New Roman" w:eastAsia="Times New Roman" w:hAnsi="Times New Roman" w:ascii="Times New Roman"/>
          <w:sz w:val="24"/>
          <w:szCs w:val="24"/>
          <w:lang w:eastAsia="hr-HR"/>
        </w:rPr>
        <w:t>PUČKO OTVORENO UČILIŠTE - SCHOLA VITAE</w:t>
      </w:r>
      <w:r w:rsidR="004A28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4A286F" w:rsidRPr="00AC6FBB">
        <w:rPr>
          <w:rFonts w:cs="Times New Roman" w:eastAsia="Times New Roman" w:hAnsi="Times New Roman" w:ascii="Times New Roman"/>
          <w:sz w:val="24"/>
          <w:szCs w:val="24"/>
          <w:lang w:eastAsia="hr-HR"/>
        </w:rPr>
        <w:t>I. Njivice 2</w:t>
      </w:r>
      <w:r w:rsidR="004A28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A286F" w:rsidRPr="00AC6FBB">
        <w:rPr>
          <w:rFonts w:cs="Times New Roman" w:eastAsia="Times New Roman" w:hAnsi="Times New Roman" w:ascii="Times New Roman"/>
          <w:sz w:val="24"/>
          <w:szCs w:val="24"/>
          <w:lang w:eastAsia="hr-HR"/>
        </w:rPr>
        <w:t>28143688671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22441C"/>
    <w:rsid w:val="0027716E"/>
    <w:rsid w:val="002B5FFE"/>
    <w:rsid w:val="003A1F20"/>
    <w:rsid w:val="003C0D29"/>
    <w:rsid w:val="004052B7"/>
    <w:rsid w:val="004A286F"/>
    <w:rsid w:val="0051317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AC6FBB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  <w:rsid w:val="00F7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D2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C0D2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C0D2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C0D2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D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C0D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C0D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C0D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6394</izvorni_sadrzaj>
    <derivirana_varijabla naziv="DomainObject.Predmet.Broj_1">6394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St-6394/2015</izvorni_sadrzaj>
    <derivirana_varijabla naziv="DomainObject.Predmet.OznakaBroj_1">St-6394/2015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- SCHOLA VITAE</izvorni_sadrzaj>
    <derivirana_varijabla naziv="DomainObject.Predmet.ProtustrankaFormated_1">  PUČKO OTVORENO UČILIŠTE - SCHOLA VITAE</derivirana_varijabla>
  </DomainObject.Predmet.ProtustrankaFormated>
  <DomainObject.Predmet.ProtustrankaFormatedOIB>
    <izvorni_sadrzaj>  PUČKO OTVORENO UČILIŠTE - SCHOLA VITAE, OIB 28143688671</izvorni_sadrzaj>
    <derivirana_varijabla naziv="DomainObject.Predmet.ProtustrankaFormatedOIB_1">  PUČKO OTVORENO UČILIŠTE - SCHOLA VITAE, OIB 28143688671</derivirana_varijabla>
  </DomainObject.Predmet.ProtustrankaFormatedOIB>
  <DomainObject.Predmet.ProtustrankaFormatedWithAdress>
    <izvorni_sadrzaj> PUČKO OTVORENO UČILIŠTE - SCHOLA VITAE, I. Njivice 2, 10000 Zagreb</izvorni_sadrzaj>
    <derivirana_varijabla naziv="DomainObject.Predmet.ProtustrankaFormatedWithAdress_1"> PUČKO OTVORENO UČILIŠTE - SCHOLA VITAE, I. Njivice 2, 10000 Zagreb</derivirana_varijabla>
  </DomainObject.Predmet.ProtustrankaFormatedWithAdress>
  <DomainObject.Predmet.ProtustrankaFormatedWithAdressOIB>
    <izvorni_sadrzaj> PUČKO OTVORENO UČILIŠTE - SCHOLA VITAE, OIB 28143688671, I. Njivice 2, 10000 Zagreb</izvorni_sadrzaj>
    <derivirana_varijabla naziv="DomainObject.Predmet.ProtustrankaFormatedWithAdressOIB_1"> PUČKO OTVORENO UČILIŠTE - SCHOLA VITAE, OIB 28143688671, I. Njivice 2, 10000 Zagreb</derivirana_varijabla>
  </DomainObject.Predmet.ProtustrankaFormatedWithAdressOIB>
  <DomainObject.Predmet.ProtustrankaWithAdress>
    <izvorni_sadrzaj>PUČKO OTVORENO UČILIŠTE - SCHOLA VITAE I. Njivice 2, 10000 Zagreb</izvorni_sadrzaj>
    <derivirana_varijabla naziv="DomainObject.Predmet.ProtustrankaWithAdress_1">PUČKO OTVORENO UČILIŠTE - SCHOLA VITAE I. Njivice 2, 10000 Zagreb</derivirana_varijabla>
  </DomainObject.Predmet.ProtustrankaWithAdress>
  <DomainObject.Predmet.ProtustrankaWithAdressOIB>
    <izvorni_sadrzaj>PUČKO OTVORENO UČILIŠTE - SCHOLA VITAE, OIB 28143688671, I. Njivice 2, 10000 Zagreb</izvorni_sadrzaj>
    <derivirana_varijabla naziv="DomainObject.Predmet.ProtustrankaWithAdressOIB_1">PUČKO OTVORENO UČILIŠTE - SCHOLA VITAE, OIB 28143688671, I. Njivice 2, 10000 Zagreb</derivirana_varijabla>
  </DomainObject.Predmet.ProtustrankaWithAdressOIB>
  <DomainObject.Predmet.ProtustrankaNazivFormated>
    <izvorni_sadrzaj>PUČKO OTVORENO UČILIŠTE - SCHOLA VITAE</izvorni_sadrzaj>
    <derivirana_varijabla naziv="DomainObject.Predmet.ProtustrankaNazivFormated_1">PUČKO OTVORENO UČILIŠTE - SCHOLA VITAE</derivirana_varijabla>
  </DomainObject.Predmet.ProtustrankaNazivFormated>
  <DomainObject.Predmet.ProtustrankaNazivFormatedOIB>
    <izvorni_sadrzaj>PUČKO OTVORENO UČILIŠTE - SCHOLA VITAE, OIB 28143688671</izvorni_sadrzaj>
    <derivirana_varijabla naziv="DomainObject.Predmet.ProtustrankaNazivFormatedOIB_1">PUČKO OTVORENO UČILIŠTE - SCHOLA VITAE, OIB 28143688671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- SCHOLA VITAE</item>
    </izvorni_sadrzaj>
    <derivirana_varijabla naziv="DomainObject.Predmet.ProtuStrankaListFormated_1">
      <item>PUČKO OTVORENO UČILIŠTE - SCHOLA VITAE</item>
    </derivirana_varijabla>
  </DomainObject.Predmet.ProtuStrankaListFormated>
  <DomainObject.Predmet.ProtuStrankaListFormatedOIB>
    <izvorni_sadrzaj>
      <item>PUČKO OTVORENO UČILIŠTE - SCHOLA VITAE, OIB 28143688671</item>
    </izvorni_sadrzaj>
    <derivirana_varijabla naziv="DomainObject.Predmet.ProtuStrankaListFormatedOIB_1">
      <item>PUČKO OTVORENO UČILIŠTE - SCHOLA VITAE, OIB 28143688671</item>
    </derivirana_varijabla>
  </DomainObject.Predmet.ProtuStrankaListFormatedOIB>
  <DomainObject.Predmet.ProtuStrankaListFormatedWithAdress>
    <izvorni_sadrzaj>
      <item>PUČKO OTVORENO UČILIŠTE - SCHOLA VITAE, I. Njivice 2, 10000 Zagreb</item>
    </izvorni_sadrzaj>
    <derivirana_varijabla naziv="DomainObject.Predmet.ProtuStrankaListFormatedWithAdress_1">
      <item>PUČKO OTVORENO UČILIŠTE - SCHOLA VITAE, I. Njivice 2, 10000 Zagreb</item>
    </derivirana_varijabla>
  </DomainObject.Predmet.ProtuStrankaListFormatedWithAdress>
  <DomainObject.Predmet.ProtuStrankaListFormatedWithAdressOIB>
    <izvorni_sadrzaj>
      <item>PUČKO OTVORENO UČILIŠTE - SCHOLA VITAE, OIB 28143688671, I. Njivice 2, 10000 Zagreb</item>
    </izvorni_sadrzaj>
    <derivirana_varijabla naziv="DomainObject.Predmet.ProtuStrankaListFormatedWithAdressOIB_1">
      <item>PUČKO OTVORENO UČILIŠTE - SCHOLA VITAE, OIB 28143688671, I. Njivice 2, 10000 Zagreb</item>
    </derivirana_varijabla>
  </DomainObject.Predmet.ProtuStrankaListFormatedWithAdressOIB>
  <DomainObject.Predmet.ProtuStrankaListNazivFormated>
    <izvorni_sadrzaj>
      <item>PUČKO OTVORENO UČILIŠTE - SCHOLA VITAE</item>
    </izvorni_sadrzaj>
    <derivirana_varijabla naziv="DomainObject.Predmet.ProtuStrankaListNazivFormated_1">
      <item>PUČKO OTVORENO UČILIŠTE - SCHOLA VITAE</item>
    </derivirana_varijabla>
  </DomainObject.Predmet.ProtuStrankaListNazivFormated>
  <DomainObject.Predmet.ProtuStrankaListNazivFormatedOIB>
    <izvorni_sadrzaj>
      <item>PUČKO OTVORENO UČILIŠTE - SCHOLA VITAE, OIB 28143688671</item>
    </izvorni_sadrzaj>
    <derivirana_varijabla naziv="DomainObject.Predmet.ProtuStrankaListNazivFormatedOIB_1">
      <item>PUČKO OTVORENO UČILIŠTE - SCHOLA VITAE, OIB 28143688671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- SCHOLA VITAE</izvorni_sadrzaj>
    <derivirana_varijabla naziv="DomainObject.Predmet.ProtustrankaIDrugi_1">PUČKO OTVORENO UČILIŠTE - SCHOLA VITAE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PUČKO OTVORENO UČILIŠTE - SCHOLA VITAE, OIB 28143688671, I. Njivice 2, 10000 Zagreb</izvorni_sadrzaj>
    <derivirana_varijabla naziv="DomainObject.Predmet.ProtustrankaIDrugiAdressOIB_1">PUČKO OTVORENO UČILIŠTE - SCHOLA VITAE, OIB 28143688671, I. Njivice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PUČKO OTVORENO UČILIŠTE - SCHOLA VITAE</item>
    </izvorni_sadrzaj>
    <derivirana_varijabla naziv="DomainObject.Predmet.SudioniciListNaziv_1">
      <item>FINA Regionalni centar Zagreb</item>
      <item>PUČKO OTVORENO UČILIŠTE - SCHOLA VITAE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PUČKO OTVORENO UČILIŠTE - SCHOLA VITAE, OIB 28143688671, I. Njivice 2,10000 Zagreb</item>
    </izvorni_sadrzaj>
    <derivirana_varijabla naziv="DomainObject.Predmet.SudioniciListAdressOIB_1">
      <item>FINA Regionalni centar Zagreb, OIB 85821130368, Trg svibanjskih žrtava 1995. br. 1,10000 Zagreb</item>
      <item>PUČKO OTVORENO UČILIŠTE - SCHOLA VITAE, OIB 28143688671, I. Njivice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28143688671</item>
    </izvorni_sadrzaj>
    <derivirana_varijabla naziv="DomainObject.Predmet.SudioniciListNazivOIB_1">
      <item>, OIB 85821130368</item>
      <item>, OIB 28143688671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1820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2016-01-28T10:29:00Z</dcterms:created>
  <dc:creator>Ivan Turčić</dc:creator>
  <cp:lastModifiedBy>Slavica Sorić</cp:lastModifiedBy>
  <dcterms:modified xmlns:xsi="http://www.w3.org/2001/XMLSchema-instance" xsi:type="dcterms:W3CDTF">2016-01-29T11:54:00Z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