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09de" w14:paraId="62609de" w:rsidRDefault="007D0EC3" w:rsidP="004A3868" w:rsidR="004A3868">
      <w:pPr>
        <w:jc w:val="right"/>
        <w15:collapsed w:val="false"/>
      </w:pPr>
      <w:bookmarkStart w:name="_GoBack" w:id="0"/>
      <w:bookmarkEnd w:id="0"/>
      <w:r>
        <w:t>18</w:t>
      </w:r>
      <w:r w:rsidR="00064FF2">
        <w:t xml:space="preserve"> </w:t>
      </w:r>
      <w:r w:rsidR="004A3868">
        <w:t>St-</w:t>
      </w:r>
      <w:r w:rsidR="000F6B53">
        <w:t>1118</w:t>
      </w:r>
      <w:r w:rsidR="00CA0AA3">
        <w:t>/17-</w:t>
      </w:r>
      <w:r w:rsidR="000F6B53">
        <w:t>7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7D0EC3">
        <w:t>na temelju prijedloga sudskog savjetnika</w:t>
      </w:r>
      <w:r w:rsidR="00064FF2">
        <w:t xml:space="preserve"> </w:t>
      </w:r>
      <w:r w:rsidR="007D0EC3">
        <w:t>Augustina Jalšovec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F90F90">
        <w:t>Financijske agencije</w:t>
      </w:r>
      <w:r w:rsidR="009A49FA">
        <w:t>,</w:t>
      </w:r>
      <w:r w:rsidR="00F90F90">
        <w:t xml:space="preserve"> OIB: 85821130368</w:t>
      </w:r>
      <w:r w:rsidR="009A49FA">
        <w:t>, RC Zagreb, Podružnice</w:t>
      </w:r>
      <w:r w:rsidR="00F90F90">
        <w:t xml:space="preserve"> Zagreb, T</w:t>
      </w:r>
      <w:r w:rsidR="009A49FA">
        <w:t>rg svibanjskih žrtava 1995. 1, Zagreb, z</w:t>
      </w:r>
      <w:r w:rsidR="00F90F90">
        <w:t>a p</w:t>
      </w:r>
      <w:r w:rsidR="009A49FA">
        <w:t xml:space="preserve">rovedbu skraćenog stečajnog postupka </w:t>
      </w:r>
      <w:r w:rsidR="00F90F90">
        <w:t xml:space="preserve">nad </w:t>
      </w:r>
      <w:r w:rsidR="00AE6E4C">
        <w:t xml:space="preserve">stečajnim </w:t>
      </w:r>
      <w:r w:rsidR="00F90F90">
        <w:t xml:space="preserve">dužnikom </w:t>
      </w:r>
      <w:r w:rsidR="000F6B53">
        <w:t>ZLATNE TERME – VELIKA društvo s ograničenom odgovornošću za revitalizaciju i rekreaciju, Zagreb, Kraljevac 48/A, MBS: 030140055, OIB: 80696168687</w:t>
      </w:r>
      <w:r w:rsidR="007D0EC3">
        <w:t xml:space="preserve">, </w:t>
      </w:r>
      <w:r w:rsidR="00250413">
        <w:t xml:space="preserve"> dana </w:t>
      </w:r>
      <w:r w:rsidR="007C17E2">
        <w:t>12</w:t>
      </w:r>
      <w:r w:rsidR="00064FF2">
        <w:t xml:space="preserve">. </w:t>
      </w:r>
      <w:r w:rsidR="007C17E2">
        <w:t>listopada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0F6B53">
        <w:t xml:space="preserve">ZLATNE TERME – VELIKA društvo s ograničenom odgovornošću za revitalizaciju i rekreaciju, Zagreb, Kraljevec 48/A, MBS: 030140055, OIB: 80696168687. 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C0293" w:rsidP="00D2399F" w:rsidR="00D2399F">
      <w:pPr>
        <w:ind w:firstLine="720"/>
        <w:jc w:val="both"/>
      </w:pPr>
      <w:r>
        <w:t xml:space="preserve">Trgovački sud u Zagrebu </w:t>
      </w:r>
      <w:r w:rsidR="000F6B53">
        <w:t>11</w:t>
      </w:r>
      <w:r w:rsidR="00D2399F">
        <w:t xml:space="preserve">. </w:t>
      </w:r>
      <w:r w:rsidR="000F6B53">
        <w:t>svib</w:t>
      </w:r>
      <w:r w:rsidR="00AE6E4C">
        <w:t>nja</w:t>
      </w:r>
      <w:r w:rsidR="00D2399F">
        <w:t xml:space="preserve"> 2017. zaprimio je zahtjev Financijske agencije, Regionalnog centra Zagreb, Podružnice Zagreb, za provedbu skraćenog stečajnog postupka, Klasa: 110-</w:t>
      </w:r>
      <w:r w:rsidR="007D0EC3">
        <w:t>07/17-01/04, Ur.broj: 04-06-17-</w:t>
      </w:r>
      <w:r w:rsidR="000F6B53">
        <w:t>2552</w:t>
      </w:r>
      <w:r w:rsidR="00D2399F">
        <w:t xml:space="preserve"> od </w:t>
      </w:r>
      <w:r w:rsidR="000F6B53">
        <w:t>09</w:t>
      </w:r>
      <w:r w:rsidR="00D2399F">
        <w:t xml:space="preserve">. </w:t>
      </w:r>
      <w:r w:rsidR="000F6B53">
        <w:t>svib</w:t>
      </w:r>
      <w:r w:rsidR="00AE6E4C">
        <w:t>nja</w:t>
      </w:r>
      <w:r w:rsidR="00D2399F">
        <w:t xml:space="preserve"> 2017. nad stečajnim dužnikom </w:t>
      </w:r>
      <w:r w:rsidR="000F6B53">
        <w:t xml:space="preserve">ZLATNE TERME – VELIKA društvo s ograničenom odgovornošću za revitalizaciju i rekreaciju, Zagreb, Kraljevec 48/A, MBS: 030140055, OIB: 80696168687. </w:t>
      </w:r>
    </w:p>
    <w:p w:rsidRDefault="00D2399F" w:rsidP="00D2399F" w:rsidR="00D2399F">
      <w:pPr>
        <w:ind w:firstLine="720"/>
        <w:jc w:val="both"/>
      </w:pPr>
    </w:p>
    <w:p w:rsidRDefault="00D2399F" w:rsidP="007C17E2" w:rsidR="007C17E2">
      <w:pPr>
        <w:ind w:firstLine="720"/>
        <w:jc w:val="both"/>
      </w:pPr>
      <w: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7C17E2" w:rsidP="00D2399F" w:rsidR="007C17E2">
      <w:pPr>
        <w:jc w:val="right"/>
      </w:pPr>
    </w:p>
    <w:p w:rsidRDefault="007D0EC3" w:rsidP="00D2399F" w:rsidR="00D2399F">
      <w:pPr>
        <w:jc w:val="right"/>
      </w:pPr>
      <w:r>
        <w:lastRenderedPageBreak/>
        <w:t>18 St-</w:t>
      </w:r>
      <w:r w:rsidR="00275EB9">
        <w:t>1118</w:t>
      </w:r>
      <w:r>
        <w:t>/17-</w:t>
      </w:r>
      <w:r w:rsidR="00275EB9">
        <w:t>7</w:t>
      </w:r>
    </w:p>
    <w:p w:rsidRDefault="00AF119A" w:rsidP="00AF119A" w:rsidR="00AF119A">
      <w:pPr>
        <w:ind w:firstLine="720"/>
        <w:jc w:val="both"/>
      </w:pPr>
    </w:p>
    <w:p w:rsidRDefault="00A13EBF" w:rsidP="00D2399F" w:rsidR="00A13EBF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275EB9">
        <w:t>31</w:t>
      </w:r>
      <w:r w:rsidR="00665E74">
        <w:t xml:space="preserve">. </w:t>
      </w:r>
      <w:r w:rsidR="00275EB9">
        <w:t>srpnja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7C17E2" w:rsidP="00DE571A" w:rsidR="007C17E2">
      <w:pPr>
        <w:tabs>
          <w:tab w:pos="2070" w:val="left"/>
        </w:tabs>
        <w:ind w:firstLine="720"/>
        <w:jc w:val="both"/>
      </w:pPr>
      <w:r>
        <w:t xml:space="preserve">Dana 18. kolovoza 2017.godine zaprimljen je pravovremeno podnesak stečajnog dužnika sa javnobilježnički ovjerovljenim popisom imovine i obveza iz kojeg popisa je razvidno da stečajni dužnik ima imovinu koja je dostatna za namirenje predvidivih troškova stečajnog postupka, odnosno da je isti vlasnik nekretnina.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7C17E2">
        <w:rPr>
          <w:bCs/>
        </w:rPr>
        <w:t>12</w:t>
      </w:r>
      <w:r w:rsidR="008041DE">
        <w:rPr>
          <w:bCs/>
        </w:rPr>
        <w:t xml:space="preserve">. </w:t>
      </w:r>
      <w:r w:rsidR="007C17E2">
        <w:rPr>
          <w:bCs/>
        </w:rPr>
        <w:t>listopada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5795" w:rsidP="00BF2EA1" w:rsidR="00BF5795">
      <w:pPr>
        <w:jc w:val="both"/>
        <w:rPr>
          <w:bCs/>
        </w:rPr>
      </w:pPr>
    </w:p>
    <w:p w:rsidRDefault="00BF5795" w:rsidP="00BF2EA1" w:rsidR="00BF5795" w:rsidRPr="00E748BA">
      <w:pPr>
        <w:jc w:val="both"/>
        <w:rPr>
          <w:bCs/>
        </w:rPr>
      </w:pPr>
    </w:p>
    <w:p w:rsidRDefault="00B75497" w:rsidP="005B4DB5" w:rsidR="00BF5795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> </w:t>
      </w:r>
      <w:r w:rsidR="00BF5795" w:rsidRPr="00BF5795">
        <w:rPr>
          <w:b w:val="false"/>
          <w:lang w:val="hr-HR"/>
        </w:rPr>
        <w:t xml:space="preserve">Zapisničar: </w:t>
      </w:r>
    </w:p>
    <w:p w:rsidRDefault="00BF5795" w:rsidP="005B4DB5" w:rsidR="00B75497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>Gordana Harc</w:t>
      </w:r>
      <w:r w:rsidR="00B75497" w:rsidRPr="00BF5795">
        <w:rPr>
          <w:b w:val="false"/>
          <w:lang w:val="hr-HR"/>
        </w:rPr>
        <w:t>                                                      </w:t>
      </w:r>
      <w:r>
        <w:rPr>
          <w:b w:val="false"/>
          <w:lang w:val="hr-HR"/>
        </w:rPr>
        <w:t xml:space="preserve">                            </w:t>
      </w:r>
      <w:r w:rsidR="00DE571A" w:rsidRPr="00BF5795">
        <w:rPr>
          <w:b w:val="false"/>
          <w:lang w:val="hr-HR"/>
        </w:rPr>
        <w:t xml:space="preserve"> </w:t>
      </w:r>
      <w:r w:rsidR="006247C8" w:rsidRPr="00BF5795">
        <w:rPr>
          <w:b w:val="false"/>
          <w:lang w:val="hr-HR"/>
        </w:rPr>
        <w:t>S</w:t>
      </w:r>
      <w:r w:rsidR="00DE571A" w:rsidRPr="00BF5795">
        <w:rPr>
          <w:b w:val="false"/>
          <w:lang w:val="hr-HR"/>
        </w:rPr>
        <w:t>udac</w:t>
      </w:r>
    </w:p>
    <w:p w:rsidRDefault="006247C8" w:rsidP="005B4DB5" w:rsidR="005B4DB5" w:rsidRPr="00BF5795">
      <w:pPr>
        <w:pStyle w:val="Naslov2"/>
        <w:rPr>
          <w:b w:val="false"/>
          <w:lang w:val="hr-HR"/>
        </w:rPr>
      </w:pP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</w:r>
      <w:r w:rsidRPr="00BF5795">
        <w:rPr>
          <w:b w:val="false"/>
          <w:lang w:val="hr-HR"/>
        </w:rPr>
        <w:tab/>
        <w:t xml:space="preserve">          </w:t>
      </w:r>
      <w:r w:rsidR="005B4DB5" w:rsidRPr="00BF5795">
        <w:rPr>
          <w:b w:val="false"/>
          <w:lang w:val="hr-HR"/>
        </w:rPr>
        <w:t xml:space="preserve"> Nada Roso</w:t>
      </w:r>
      <w:r w:rsidR="00BF5795" w:rsidRPr="00BF5795">
        <w:rPr>
          <w:b w:val="false"/>
          <w:lang w:val="hr-HR"/>
        </w:rPr>
        <w:t xml:space="preserve"> 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DA751D">
        <w:rPr>
          <w:b w:val="false"/>
          <w:lang w:val="hr-HR"/>
        </w:rPr>
        <w:t>Sudski savjetnik</w:t>
      </w:r>
    </w:p>
    <w:p w:rsidRDefault="00DE571A" w:rsidP="007C17E2" w:rsidR="00DA751D" w:rsidRPr="007C17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DA751D">
        <w:rPr>
          <w:b w:val="false"/>
          <w:lang w:val="hr-HR"/>
        </w:rPr>
        <w:t xml:space="preserve">                 Augustin Jalšovec </w:t>
      </w:r>
    </w:p>
    <w:p w:rsidRDefault="00DA751D" w:rsidP="00B75497" w:rsidR="00DA751D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E748BA" w:rsidP="00B75497" w:rsidR="00B75497" w:rsidRPr="00AD139D">
      <w:pPr>
        <w:pStyle w:val="Tijeloteksta"/>
      </w:pPr>
      <w:r>
        <w:t>         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E4934" w:rsidP="00CF7866" w:rsidR="002E4934">
      <w:pPr>
        <w:jc w:val="both"/>
      </w:pPr>
    </w:p>
    <w:p w:rsidRDefault="00BF5795" w:rsidP="00C40315" w:rsidR="00BF5795">
      <w:pPr>
        <w:jc w:val="both"/>
      </w:pPr>
      <w:r>
        <w:t xml:space="preserve">Dna: 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>FINA, Rc Zagreb, Podružnica Zagreb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Stečajni dužnik 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>E-oglasna ploča suda  uz prokazni popis imovine list 10-15 spisa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 xml:space="preserve">Riješeno obustavom </w:t>
      </w:r>
    </w:p>
    <w:p w:rsidRDefault="00BF5795" w:rsidP="00BF5795" w:rsidR="00BF5795">
      <w:pPr>
        <w:pStyle w:val="Odlomakpopisa"/>
        <w:numPr>
          <w:ilvl w:val="0"/>
          <w:numId w:val="18"/>
        </w:numPr>
        <w:jc w:val="both"/>
      </w:pPr>
      <w:r>
        <w:t>Kal. 16/11</w:t>
      </w:r>
    </w:p>
    <w:sectPr w:rsidR="00BF5795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443" w:rsidP="004A3868" w:rsidR="00225443">
      <w:r>
        <w:separator/>
      </w:r>
    </w:p>
  </w:endnote>
  <w:endnote w:id="0" w:type="continuationSeparator">
    <w:p w:rsidRDefault="00225443" w:rsidP="004A3868" w:rsidR="00225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443" w:rsidP="004A3868" w:rsidR="00225443">
      <w:r>
        <w:separator/>
      </w:r>
    </w:p>
  </w:footnote>
  <w:footnote w:id="0" w:type="continuationSeparator">
    <w:p w:rsidRDefault="00225443" w:rsidP="004A3868" w:rsidR="00225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64BE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4675CF7"/>
    <w:multiLevelType w:val="hybridMultilevel"/>
    <w:tmpl w:val="761ED2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5"/>
  </w:num>
  <w:num w:numId="15">
    <w:abstractNumId w:val="12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6928"/>
    <w:rsid w:val="000A1E4E"/>
    <w:rsid w:val="000D55E4"/>
    <w:rsid w:val="000D5628"/>
    <w:rsid w:val="000E0DC8"/>
    <w:rsid w:val="000E198A"/>
    <w:rsid w:val="000E6E82"/>
    <w:rsid w:val="000F6B53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25443"/>
    <w:rsid w:val="00250413"/>
    <w:rsid w:val="002534B4"/>
    <w:rsid w:val="00275EB9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472C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7C89"/>
    <w:rsid w:val="005560F4"/>
    <w:rsid w:val="00571630"/>
    <w:rsid w:val="00572C3D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42C3B"/>
    <w:rsid w:val="00752B41"/>
    <w:rsid w:val="00782257"/>
    <w:rsid w:val="007A0EFB"/>
    <w:rsid w:val="007B3C96"/>
    <w:rsid w:val="007C17E2"/>
    <w:rsid w:val="007C1C95"/>
    <w:rsid w:val="007C2112"/>
    <w:rsid w:val="007D0EC3"/>
    <w:rsid w:val="007F23EB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06FB"/>
    <w:rsid w:val="00941AE2"/>
    <w:rsid w:val="00943812"/>
    <w:rsid w:val="00944CFD"/>
    <w:rsid w:val="00964800"/>
    <w:rsid w:val="0096572D"/>
    <w:rsid w:val="00991CE4"/>
    <w:rsid w:val="00992F2B"/>
    <w:rsid w:val="00996147"/>
    <w:rsid w:val="00997BAF"/>
    <w:rsid w:val="009A49FA"/>
    <w:rsid w:val="009B0425"/>
    <w:rsid w:val="009B160A"/>
    <w:rsid w:val="009E2A56"/>
    <w:rsid w:val="00A13EBF"/>
    <w:rsid w:val="00A27052"/>
    <w:rsid w:val="00A45F7B"/>
    <w:rsid w:val="00A52692"/>
    <w:rsid w:val="00A544BC"/>
    <w:rsid w:val="00A60EF3"/>
    <w:rsid w:val="00A819D4"/>
    <w:rsid w:val="00A85FBA"/>
    <w:rsid w:val="00AA0272"/>
    <w:rsid w:val="00AD139D"/>
    <w:rsid w:val="00AE0651"/>
    <w:rsid w:val="00AE2BB5"/>
    <w:rsid w:val="00AE6E4C"/>
    <w:rsid w:val="00AF119A"/>
    <w:rsid w:val="00AF266F"/>
    <w:rsid w:val="00AF2E07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BF5795"/>
    <w:rsid w:val="00C02B4E"/>
    <w:rsid w:val="00C318C9"/>
    <w:rsid w:val="00C3779E"/>
    <w:rsid w:val="00C37A56"/>
    <w:rsid w:val="00C40315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CF7866"/>
    <w:rsid w:val="00D03A3D"/>
    <w:rsid w:val="00D0656F"/>
    <w:rsid w:val="00D1704E"/>
    <w:rsid w:val="00D2399F"/>
    <w:rsid w:val="00D411F0"/>
    <w:rsid w:val="00D60121"/>
    <w:rsid w:val="00D658F8"/>
    <w:rsid w:val="00D71932"/>
    <w:rsid w:val="00D726D6"/>
    <w:rsid w:val="00DA751D"/>
    <w:rsid w:val="00DB1856"/>
    <w:rsid w:val="00DB4537"/>
    <w:rsid w:val="00DC64BE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293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69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St-1118/2017</izvorni_sadrzaj>
    <derivirana_varijabla naziv="DomainObject.Predmet.OznakaBroj_1">St-1118/2017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SUDVOIMA</izvorni_sadrzaj>
    <derivirana_varijabla naziv="DomainObject.Predmet.PrimjedbaSuca_1">ČL. 11 ZAKONA O SUDVOIMA</derivirana_varijabla>
  </DomainObject.Predmet.PrimjedbaSuca>
  <DomainObject.Predmet.ProtustrankaFormated>
    <izvorni_sadrzaj>  ZLATNE TERME - VELIKA d.o.o.</izvorni_sadrzaj>
    <derivirana_varijabla naziv="DomainObject.Predmet.ProtustrankaFormated_1">  ZLATNE TERME - VELIKA d.o.o.</derivirana_varijabla>
  </DomainObject.Predmet.ProtustrankaFormated>
  <DomainObject.Predmet.ProtustrankaFormatedOIB>
    <izvorni_sadrzaj>  ZLATNE TERME - VELIKA d.o.o., OIB 80696168687</izvorni_sadrzaj>
    <derivirana_varijabla naziv="DomainObject.Predmet.ProtustrankaFormatedOIB_1">  ZLATNE TERME - VELIKA d.o.o., OIB 80696168687</derivirana_varijabla>
  </DomainObject.Predmet.ProtustrankaFormatedOIB>
  <DomainObject.Predmet.ProtustrankaFormatedWithAdress>
    <izvorni_sadrzaj> ZLATNE TERME - VELIKA d.o.o., Kraljevec 48/A, 10000 Zagreb</izvorni_sadrzaj>
    <derivirana_varijabla naziv="DomainObject.Predmet.ProtustrankaFormatedWithAdress_1"> ZLATNE TERME - VELIKA d.o.o., Kraljevec 48/A, 10000 Zagreb</derivirana_varijabla>
  </DomainObject.Predmet.ProtustrankaFormatedWithAdress>
  <DomainObject.Predmet.ProtustrankaFormatedWithAdressOIB>
    <izvorni_sadrzaj> ZLATNE TERME - VELIKA d.o.o., OIB 80696168687, Kraljevec 48/A, 10000 Zagreb</izvorni_sadrzaj>
    <derivirana_varijabla naziv="DomainObject.Predmet.ProtustrankaFormatedWithAdressOIB_1"> ZLATNE TERME - VELIKA d.o.o., OIB 80696168687, Kraljevec 48/A, 10000 Zagreb</derivirana_varijabla>
  </DomainObject.Predmet.ProtustrankaFormatedWithAdressOIB>
  <DomainObject.Predmet.ProtustrankaWithAdress>
    <izvorni_sadrzaj>ZLATNE TERME - VELIKA d.o.o. Kraljevec 48/A, 10000 Zagreb</izvorni_sadrzaj>
    <derivirana_varijabla naziv="DomainObject.Predmet.ProtustrankaWithAdress_1">ZLATNE TERME - VELIKA d.o.o. Kraljevec 48/A, 10000 Zagreb</derivirana_varijabla>
  </DomainObject.Predmet.ProtustrankaWithAdress>
  <DomainObject.Predmet.ProtustrankaWithAdressOIB>
    <izvorni_sadrzaj>ZLATNE TERME - VELIKA d.o.o., OIB 80696168687, Kraljevec 48/A, 10000 Zagreb</izvorni_sadrzaj>
    <derivirana_varijabla naziv="DomainObject.Predmet.ProtustrankaWithAdressOIB_1">ZLATNE TERME - VELIKA d.o.o., OIB 80696168687, Kraljevec 48/A, 10000 Zagreb</derivirana_varijabla>
  </DomainObject.Predmet.ProtustrankaWithAdressOIB>
  <DomainObject.Predmet.ProtustrankaNazivFormated>
    <izvorni_sadrzaj>ZLATNE TERME - VELIKA d.o.o.</izvorni_sadrzaj>
    <derivirana_varijabla naziv="DomainObject.Predmet.ProtustrankaNazivFormated_1">ZLATNE TERME - VELIKA d.o.o.</derivirana_varijabla>
  </DomainObject.Predmet.ProtustrankaNazivFormated>
  <DomainObject.Predmet.ProtustrankaNazivFormatedOIB>
    <izvorni_sadrzaj>ZLATNE TERME - VELIKA d.o.o., OIB 80696168687</izvorni_sadrzaj>
    <derivirana_varijabla naziv="DomainObject.Predmet.ProtustrankaNazivFormatedOIB_1">ZLATNE TERME - VELIKA d.o.o., OIB 80696168687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ZLATNE TERME - VELIKA d.o.o.</item>
    </izvorni_sadrzaj>
    <derivirana_varijabla naziv="DomainObject.Predmet.ProtuStrankaListFormated_1">
      <item>ZLATNE TERME - VELIKA d.o.o.</item>
    </derivirana_varijabla>
  </DomainObject.Predmet.ProtuStrankaListFormated>
  <DomainObject.Predmet.ProtuStrankaListFormatedOIB>
    <izvorni_sadrzaj>
      <item>ZLATNE TERME - VELIKA d.o.o., OIB 80696168687</item>
    </izvorni_sadrzaj>
    <derivirana_varijabla naziv="DomainObject.Predmet.ProtuStrankaListFormatedOIB_1">
      <item>ZLATNE TERME - VELIKA d.o.o., OIB 80696168687</item>
    </derivirana_varijabla>
  </DomainObject.Predmet.ProtuStrankaListFormatedOIB>
  <DomainObject.Predmet.ProtuStrankaListFormatedWithAdress>
    <izvorni_sadrzaj>
      <item>ZLATNE TERME - VELIKA d.o.o., Kraljevec 48/A, 10000 Zagreb</item>
    </izvorni_sadrzaj>
    <derivirana_varijabla naziv="DomainObject.Predmet.ProtuStrankaListFormatedWithAdress_1">
      <item>ZLATNE TERME - VELIKA d.o.o., Kraljevec 48/A, 10000 Zagreb</item>
    </derivirana_varijabla>
  </DomainObject.Predmet.ProtuStrankaListFormatedWithAdress>
  <DomainObject.Predmet.ProtuStrankaListFormatedWithAdressOIB>
    <izvorni_sadrzaj>
      <item>ZLATNE TERME - VELIKA d.o.o., OIB 80696168687, Kraljevec 48/A, 10000 Zagreb</item>
    </izvorni_sadrzaj>
    <derivirana_varijabla naziv="DomainObject.Predmet.ProtuStrankaListFormatedWithAdressOIB_1">
      <item>ZLATNE TERME - VELIKA d.o.o., OIB 80696168687, Kraljevec 48/A, 10000 Zagreb</item>
    </derivirana_varijabla>
  </DomainObject.Predmet.ProtuStrankaListFormatedWithAdressOIB>
  <DomainObject.Predmet.ProtuStrankaListNazivFormated>
    <izvorni_sadrzaj>
      <item>ZLATNE TERME - VELIKA d.o.o.</item>
    </izvorni_sadrzaj>
    <derivirana_varijabla naziv="DomainObject.Predmet.ProtuStrankaListNazivFormated_1">
      <item>ZLATNE TERME - VELIKA d.o.o.</item>
    </derivirana_varijabla>
  </DomainObject.Predmet.ProtuStrankaListNazivFormated>
  <DomainObject.Predmet.ProtuStrankaListNazivFormatedOIB>
    <izvorni_sadrzaj>
      <item>ZLATNE TERME - VELIKA d.o.o., OIB 80696168687</item>
    </izvorni_sadrzaj>
    <derivirana_varijabla naziv="DomainObject.Predmet.ProtuStrankaListNazivFormatedOIB_1">
      <item>ZLATNE TERME - VELIKA d.o.o., OIB 80696168687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ZLATNE TERME - VELIKA d.o.o.</izvorni_sadrzaj>
    <derivirana_varijabla naziv="DomainObject.Predmet.ProtustrankaIDrugi_1">ZLATNE TERME - VELIKA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ZLATNE TERME - VELIKA d.o.o., OIB 80696168687, Kraljevec 48/A, 10000 Zagreb</izvorni_sadrzaj>
    <derivirana_varijabla naziv="DomainObject.Predmet.ProtustrankaIDrugiAdressOIB_1">ZLATNE TERME - VELIKA d.o.o., OIB 80696168687, Kraljevec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TERME - VELIKA d.o.o.</item>
      <item>FINA Regionalni centar Zagreb</item>
    </izvorni_sadrzaj>
    <derivirana_varijabla naziv="DomainObject.Predmet.SudioniciListNaziv_1">
      <item>ZLATNE TERME - VELIKA d.o.o.</item>
      <item>FINA Regionalni centar Zagreb</item>
    </derivirana_varijabla>
  </DomainObject.Predmet.SudioniciListNaziv>
  <DomainObject.Predmet.SudioniciListAdressOIB>
    <izvorni_sadrzaj>
      <item>ZLATNE TERME - VELIKA d.o.o., OIB 80696168687, Kraljevec 48/A,10000 Zagreb</item>
      <item>FINA Regionalni centar Zagreb, OIB 85821130368, Trg svibanjskih žrtava 1995. 1,10000 Zagreb</item>
    </izvorni_sadrzaj>
    <derivirana_varijabla naziv="DomainObject.Predmet.SudioniciListAdressOIB_1">
      <item>ZLATNE TERME - VELIKA d.o.o., OIB 80696168687, Kraljevec 48/A,10000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80696168687</item>
      <item>, OIB 85821130368</item>
    </izvorni_sadrzaj>
    <derivirana_varijabla naziv="DomainObject.Predmet.SudioniciListNazivOIB_1">
      <item>, OIB 80696168687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8777F-FD1B-41E4-BCA9-84613A55D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2959</properties:Characters>
  <properties:Lines>86</properties:Lines>
  <properties:Paragraphs>30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2017-09-26T10:47:00Z</dcterms:created>
  <dc:creator>mkocijan</dc:creator>
  <cp:lastModifiedBy>Gordana Harc</cp:lastModifiedBy>
  <cp:lastPrinted>2017-10-12T11:08:00Z</cp:lastPrinted>
  <dcterms:modified xmlns:xsi="http://www.w3.org/2001/XMLSchema-instance" xsi:type="dcterms:W3CDTF">2017-10-12T12:16:00Z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