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d3bd" w14:paraId="56dd3bd" w:rsidRDefault="00F62ABE" w:rsidP="00F62ABE" w:rsidR="00F62ABE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F62ABE" w:rsidP="00F62ABE" w:rsidR="00F62AB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F62ABE" w:rsidP="00F62ABE" w:rsidR="00F62ABE">
      <w:pPr>
        <w:jc w:val="both"/>
        <w:rPr>
          <w:rFonts w:hAnsi="Times New Roman" w:ascii="Times New Roman"/>
          <w:szCs w:val="24"/>
          <w:lang w:val="hr-HR"/>
        </w:rPr>
      </w:pPr>
    </w:p>
    <w:p w:rsidRDefault="00F62ABE" w:rsidP="00F62ABE" w:rsidR="00F62AB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62ABE" w:rsidP="00F62ABE" w:rsidR="00F62ABE">
      <w:pPr>
        <w:jc w:val="center"/>
        <w:rPr>
          <w:rFonts w:hAnsi="Times New Roman" w:ascii="Times New Roman"/>
          <w:szCs w:val="24"/>
          <w:lang w:val="hr-HR"/>
        </w:rPr>
      </w:pPr>
    </w:p>
    <w:p w:rsidRDefault="00F62ABE" w:rsidP="00F62ABE" w:rsidR="00F62A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 Luciji Butigan u skraćenom stečajnom postupku pokrenutim nad dužnikom STUDIO GRAF d.o.o., Naselje Curak, </w:t>
      </w:r>
      <w:r>
        <w:rPr>
          <w:rFonts w:hAnsi="Times New Roman" w:ascii="Times New Roman"/>
          <w:szCs w:val="24"/>
          <w:lang w:val="hr-HR"/>
        </w:rPr>
        <w:br/>
        <w:t xml:space="preserve">47250 Duga Resa, OIB 82585950783 dana 31. kolovoza 2016. </w:t>
      </w:r>
    </w:p>
    <w:p w:rsidRDefault="00F62ABE" w:rsidP="00F62ABE" w:rsidR="00F62ABE">
      <w:pPr>
        <w:jc w:val="center"/>
        <w:rPr>
          <w:rFonts w:hAnsi="Times New Roman" w:ascii="Times New Roman"/>
          <w:szCs w:val="24"/>
          <w:lang w:val="hr-HR"/>
        </w:rPr>
      </w:pPr>
    </w:p>
    <w:p w:rsidRDefault="00F62ABE" w:rsidP="00F62ABE" w:rsidR="00F62AB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    je</w:t>
      </w:r>
    </w:p>
    <w:p w:rsidRDefault="00F62ABE" w:rsidP="00F62ABE" w:rsidR="00F62ABE">
      <w:pPr>
        <w:jc w:val="center"/>
        <w:rPr>
          <w:rFonts w:hAnsi="Times New Roman" w:ascii="Times New Roman"/>
          <w:szCs w:val="24"/>
          <w:lang w:val="hr-HR"/>
        </w:rPr>
      </w:pPr>
    </w:p>
    <w:p w:rsidRDefault="00F62ABE" w:rsidP="00F62ABE" w:rsidR="00F62AB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Poziva se osoba ovlaštena za zastupanje dužnika po zakonu, Željko Petrčić, Duga Resa, Naselje Curak 47, OIB 33796743753 da u roku od petnaest dana od isteka osmog  dana od objave ovog zaključka na mrežnoj stranici  e-Oglasna ploča ovog suda, podnese ovome sudu na propisanom obrascu,  koji je dostupan na  mrežnoj stranici e-Oglasna ploča  pozivom na gornji broj spisa, javnobilježnički ovjerovljeni prokazni popis imovine i obveza, u kojem joj se nalaže navesti: </w:t>
      </w:r>
    </w:p>
    <w:p w:rsidRDefault="00F62ABE" w:rsidP="00F62ABE" w:rsidR="00F62AB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62ABE" w:rsidP="00F62ABE" w:rsidR="00F62ABE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62ABE" w:rsidP="00F62ABE" w:rsidR="00F62ABE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62ABE" w:rsidP="00F62ABE" w:rsidR="00F62ABE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62ABE" w:rsidP="00F62ABE" w:rsidR="00F62ABE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62ABE" w:rsidP="00F62ABE" w:rsidR="00F62ABE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62ABE" w:rsidP="00F62ABE" w:rsidR="00F62ABE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62ABE" w:rsidP="00F62ABE" w:rsidR="00F62ABE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62ABE" w:rsidP="00F62ABE" w:rsidR="00F62ABE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62ABE" w:rsidP="00F62ABE" w:rsidR="00F62ABE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izlučna prava,</w:t>
      </w:r>
    </w:p>
    <w:p w:rsidRDefault="00F62ABE" w:rsidP="00F62ABE" w:rsidR="00F62ABE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62ABE" w:rsidP="00F62ABE" w:rsidR="00F62ABE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62ABE" w:rsidP="00F62ABE" w:rsidR="00F62AB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62ABE" w:rsidP="00F62ABE" w:rsidR="00F62AB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62ABE" w:rsidP="00F62ABE" w:rsidR="00F62AB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62ABE" w:rsidP="00F62ABE" w:rsidR="00F62AB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62ABE" w:rsidP="00F62ABE" w:rsidR="00F62AB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62ABE" w:rsidP="00F62ABE" w:rsidR="00F62AB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podataka.</w:t>
      </w:r>
    </w:p>
    <w:p w:rsidRDefault="00F62ABE" w:rsidP="00F62ABE" w:rsidR="00F62AB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F62ABE" w:rsidP="00F62ABE" w:rsidR="00F62ABE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F62ABE" w:rsidP="00F62ABE" w:rsidR="00F62ABE">
      <w:pPr>
        <w:jc w:val="both"/>
        <w:rPr>
          <w:rFonts w:hAnsi="Times New Roman" w:ascii="Times New Roman"/>
          <w:szCs w:val="24"/>
          <w:lang w:val="hr-HR"/>
        </w:rPr>
      </w:pPr>
    </w:p>
    <w:p w:rsidRDefault="00F62ABE" w:rsidP="00F62ABE" w:rsidR="00F62ABE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</w:p>
    <w:p w:rsidRDefault="00F62ABE" w:rsidP="00F62ABE" w:rsidR="00F62ABE">
      <w:pPr>
        <w:jc w:val="both"/>
        <w:rPr>
          <w:rFonts w:hAnsi="Times New Roman" w:ascii="Times New Roman"/>
          <w:lang w:val="hr-HR"/>
        </w:rPr>
      </w:pPr>
    </w:p>
    <w:p w:rsidRDefault="00F62ABE" w:rsidP="00F62ABE" w:rsidR="00F62AB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  <w:r>
        <w:rPr>
          <w:rFonts w:hAnsi="Times New Roman" w:ascii="Times New Roman"/>
          <w:lang w:val="hr-HR"/>
        </w:rPr>
        <w:br/>
        <w:t>St-8919/15 od 16. lipnja 2016. pokrenuo skraćeni stečajni postupak nad gore navedenim dužnikom, pravnom osobom.</w:t>
      </w:r>
    </w:p>
    <w:p w:rsidRDefault="00F62ABE" w:rsidP="00F62ABE" w:rsidR="00F62ABE">
      <w:pPr>
        <w:jc w:val="both"/>
        <w:rPr>
          <w:rFonts w:hAnsi="Times New Roman" w:ascii="Times New Roman"/>
          <w:lang w:val="hr-HR"/>
        </w:rPr>
      </w:pPr>
    </w:p>
    <w:p w:rsidRDefault="00F62ABE" w:rsidP="00F62ABE" w:rsidR="00F62AB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 st. 3. i 430. SZ-a, odlučeno je kao u izreci ovog zaključka.</w:t>
      </w:r>
    </w:p>
    <w:p w:rsidRDefault="00F62ABE" w:rsidP="00F62ABE" w:rsidR="00F62ABE">
      <w:pPr>
        <w:jc w:val="both"/>
        <w:rPr>
          <w:rFonts w:hAnsi="Times New Roman" w:ascii="Times New Roman"/>
          <w:lang w:val="hr-HR"/>
        </w:rPr>
      </w:pPr>
    </w:p>
    <w:p w:rsidRDefault="00F62ABE" w:rsidP="00F62ABE" w:rsidR="00F62AB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62ABE" w:rsidP="00F62ABE" w:rsidR="00F62AB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F62ABE" w:rsidP="00F62ABE" w:rsidR="00F62AB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szCs w:val="24"/>
          <w:lang w:val="hr-HR"/>
        </w:rPr>
        <w:t xml:space="preserve">31. kolovoza </w:t>
      </w:r>
      <w:r>
        <w:rPr>
          <w:rFonts w:hAnsi="Times New Roman" w:ascii="Times New Roman"/>
          <w:lang w:val="hr-HR"/>
        </w:rPr>
        <w:t>2016. godine</w:t>
      </w:r>
    </w:p>
    <w:p w:rsidRDefault="00F62ABE" w:rsidP="00F62ABE" w:rsidR="00F62ABE">
      <w:pPr>
        <w:jc w:val="center"/>
        <w:rPr>
          <w:rFonts w:hAnsi="Times New Roman" w:ascii="Times New Roman"/>
          <w:lang w:val="hr-HR"/>
        </w:rPr>
      </w:pPr>
    </w:p>
    <w:p w:rsidRDefault="00F62ABE" w:rsidP="00F62ABE" w:rsidR="00F62ABE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SUDAC:</w:t>
      </w:r>
    </w:p>
    <w:p w:rsidRDefault="00F62ABE" w:rsidP="00F62ABE" w:rsidR="00F62AB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1B5610">
        <w:rPr>
          <w:rFonts w:hAnsi="Times New Roman" w:ascii="Times New Roman"/>
          <w:lang w:val="hr-HR"/>
        </w:rPr>
        <w:t>, v.r.</w:t>
      </w:r>
    </w:p>
    <w:p w:rsidRDefault="001B5610" w:rsidP="00F62ABE" w:rsidR="001B5610">
      <w:pPr>
        <w:rPr>
          <w:rFonts w:hAnsi="Times New Roman" w:ascii="Times New Roman"/>
        </w:rPr>
      </w:pPr>
    </w:p>
    <w:p w:rsidRDefault="001B5610" w:rsidP="00F62ABE" w:rsidR="001B5610">
      <w:pPr>
        <w:rPr>
          <w:rFonts w:hAnsi="Times New Roman" w:ascii="Times New Roman"/>
        </w:rPr>
      </w:pPr>
    </w:p>
    <w:p w:rsidRDefault="00F62ABE" w:rsidP="00F62ABE" w:rsidR="00F62ABE">
      <w:pPr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UPUTA O PRAVNOM  LIJEKU:</w:t>
      </w:r>
    </w:p>
    <w:p w:rsidRDefault="00F62ABE" w:rsidP="00F62ABE" w:rsidR="00F62ABE">
      <w:pPr>
        <w:rPr>
          <w:rFonts w:hAnsi="Times New Roman" w:ascii="Times New Roman"/>
        </w:rPr>
      </w:pPr>
      <w:r>
        <w:rPr>
          <w:rFonts w:hAnsi="Times New Roman" w:ascii="Times New Roman"/>
        </w:rPr>
        <w:t>Protiv ovog zaključka nije dopuštena žalba (čl. 19. st. 7. SZ-a)</w:t>
      </w:r>
    </w:p>
    <w:p w:rsidRDefault="00F62ABE" w:rsidP="00F62ABE" w:rsidR="00F62AB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B5610" w:rsidP="001B5610" w:rsidR="001B5610">
      <w:pPr>
        <w:ind w:left="4320"/>
        <w:rPr>
          <w:rFonts w:hAnsi="Times New Roman" w:ascii="Times New Roman"/>
          <w:sz w:val="22"/>
        </w:rPr>
      </w:pPr>
      <w:r>
        <w:rPr>
          <w:rFonts w:hAnsi="Times New Roman" w:ascii="Times New Roman"/>
          <w:sz w:val="22"/>
        </w:rPr>
        <w:t xml:space="preserve">       Za točnost otpravka-ovlašteni službenik:</w:t>
      </w:r>
    </w:p>
    <w:p w:rsidRDefault="001B5610" w:rsidP="001B5610" w:rsidR="001B5610">
      <w:pPr>
        <w:ind w:left="5040"/>
        <w:rPr>
          <w:rFonts w:hAnsi="Times New Roman" w:ascii="Times New Roman"/>
          <w:sz w:val="22"/>
        </w:rPr>
      </w:pPr>
      <w:r>
        <w:rPr>
          <w:rFonts w:hAnsi="Times New Roman" w:ascii="Times New Roman"/>
          <w:sz w:val="22"/>
        </w:rPr>
        <w:t xml:space="preserve">           (Valentina Kranjčić)</w:t>
      </w:r>
    </w:p>
    <w:p w:rsidRDefault="00F62ABE" w:rsidP="00F62ABE" w:rsidR="00F62ABE" w:rsidRPr="001B5610">
      <w:pPr>
        <w:jc w:val="both"/>
        <w:rPr>
          <w:rFonts w:hAnsi="Times New Roman" w:ascii="Times New Roman"/>
          <w:szCs w:val="24"/>
          <w:lang w:val="hr-HR"/>
        </w:rPr>
      </w:pPr>
    </w:p>
    <w:p w:rsidRDefault="00F62ABE" w:rsidP="00F62ABE" w:rsidR="00F62AB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2ABE" w:rsidP="00F62ABE" w:rsidR="00F62ABE" w:rsidRPr="001B561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B5610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F62ABE" w:rsidP="00F62ABE" w:rsidR="00F62ABE" w:rsidRPr="001B561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B5610">
        <w:rPr>
          <w:rFonts w:hAnsi="Times New Roman" w:ascii="Times New Roman"/>
          <w:color w:val="FFFFFF"/>
          <w:szCs w:val="24"/>
          <w:lang w:val="hr-HR"/>
        </w:rPr>
        <w:t>1.) Zakonskom zastupniku dužnika</w:t>
      </w:r>
    </w:p>
    <w:p w:rsidRDefault="00F62ABE" w:rsidP="00F62ABE" w:rsidR="00F62ABE" w:rsidRPr="001B561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B5610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F62ABE" w:rsidP="00F62ABE" w:rsidR="00F62ABE">
      <w:pPr>
        <w:jc w:val="both"/>
        <w:rPr>
          <w:rFonts w:hAnsi="Times New Roman" w:ascii="Times New Roman"/>
          <w:sz w:val="22"/>
          <w:lang w:val="hr-HR"/>
        </w:rPr>
      </w:pPr>
    </w:p>
    <w:p w:rsidRDefault="00F62ABE" w:rsidP="00F62ABE" w:rsidR="00F62AB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F62ABE" w:rsidP="00F62ABE" w:rsidR="00F62AB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F62ABE" w:rsidP="00F62ABE" w:rsidR="00F62ABE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031" w:rsidP="00DB4528" w:rsidR="00491031">
      <w:r>
        <w:separator/>
      </w:r>
    </w:p>
  </w:endnote>
  <w:endnote w:id="0" w:type="continuationSeparator">
    <w:p w:rsidRDefault="00491031" w:rsidP="00DB4528" w:rsidR="00491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031" w:rsidP="00DB4528" w:rsidR="00491031">
      <w:r>
        <w:separator/>
      </w:r>
    </w:p>
  </w:footnote>
  <w:footnote w:id="0" w:type="continuationSeparator">
    <w:p w:rsidRDefault="00491031" w:rsidP="00DB4528" w:rsidR="004910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B561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CA06DA">
      <w:rPr>
        <w:rFonts w:hAnsi="Times New Roman" w:ascii="Times New Roman"/>
        <w:lang w:val="hr-HR"/>
      </w:rPr>
      <w:t>8916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F62ABE">
      <w:rPr>
        <w:rFonts w:hAnsi="Times New Roman" w:ascii="Times New Roman"/>
        <w:lang w:val="hr-HR"/>
      </w:rPr>
      <w:t>8919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B5610"/>
    <w:rsid w:val="003A745C"/>
    <w:rsid w:val="0042162E"/>
    <w:rsid w:val="0044553B"/>
    <w:rsid w:val="00454BDC"/>
    <w:rsid w:val="00491031"/>
    <w:rsid w:val="004E5A23"/>
    <w:rsid w:val="00532B71"/>
    <w:rsid w:val="00586826"/>
    <w:rsid w:val="005940E9"/>
    <w:rsid w:val="005D282D"/>
    <w:rsid w:val="006356C5"/>
    <w:rsid w:val="006C2C62"/>
    <w:rsid w:val="006C45F8"/>
    <w:rsid w:val="006C6359"/>
    <w:rsid w:val="007165AD"/>
    <w:rsid w:val="007A29F9"/>
    <w:rsid w:val="00805A68"/>
    <w:rsid w:val="00840E3D"/>
    <w:rsid w:val="008968CC"/>
    <w:rsid w:val="008F1C8C"/>
    <w:rsid w:val="00932D82"/>
    <w:rsid w:val="00997BA9"/>
    <w:rsid w:val="009F6831"/>
    <w:rsid w:val="00A95334"/>
    <w:rsid w:val="00AB7883"/>
    <w:rsid w:val="00AF40B4"/>
    <w:rsid w:val="00B03169"/>
    <w:rsid w:val="00BE3B97"/>
    <w:rsid w:val="00C13073"/>
    <w:rsid w:val="00CA06DA"/>
    <w:rsid w:val="00CF2939"/>
    <w:rsid w:val="00D05F2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2ABE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B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3B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B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B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B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B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3B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B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B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B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0544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510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St-8919/2015-5</izvorni_sadrzaj>
    <derivirana_varijabla naziv="DomainObject.Oznaka_1">St-8919/2015-5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8919</izvorni_sadrzaj>
    <derivirana_varijabla naziv="DomainObject.Predmet.Broj_1">8919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St-8919/2015</izvorni_sadrzaj>
    <derivirana_varijabla naziv="DomainObject.Predmet.OznakaBroj_1">St-8919/2015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GRAF d.o.o.</izvorni_sadrzaj>
    <derivirana_varijabla naziv="DomainObject.Predmet.ProtustrankaFormated_1">  STUDIO GRAF d.o.o.</derivirana_varijabla>
  </DomainObject.Predmet.ProtustrankaFormated>
  <DomainObject.Predmet.ProtustrankaFormatedOIB>
    <izvorni_sadrzaj>  STUDIO GRAF d.o.o., OIB 82585950783</izvorni_sadrzaj>
    <derivirana_varijabla naziv="DomainObject.Predmet.ProtustrankaFormatedOIB_1">  STUDIO GRAF d.o.o., OIB 82585950783</derivirana_varijabla>
  </DomainObject.Predmet.ProtustrankaFormatedOIB>
  <DomainObject.Predmet.ProtustrankaFormatedWithAdress>
    <izvorni_sadrzaj> STUDIO GRAF d.o.o., Naselje Curak 47, 47250 Duga Resa</izvorni_sadrzaj>
    <derivirana_varijabla naziv="DomainObject.Predmet.ProtustrankaFormatedWithAdress_1"> STUDIO GRAF d.o.o., Naselje Curak 47, 47250 Duga Resa</derivirana_varijabla>
  </DomainObject.Predmet.ProtustrankaFormatedWithAdress>
  <DomainObject.Predmet.ProtustrankaFormatedWithAdressOIB>
    <izvorni_sadrzaj> STUDIO GRAF d.o.o., OIB 82585950783, Naselje Curak 47, 47250 Duga Resa</izvorni_sadrzaj>
    <derivirana_varijabla naziv="DomainObject.Predmet.ProtustrankaFormatedWithAdressOIB_1"> STUDIO GRAF d.o.o., OIB 82585950783, Naselje Curak 47, 47250 Duga Resa</derivirana_varijabla>
  </DomainObject.Predmet.ProtustrankaFormatedWithAdressOIB>
  <DomainObject.Predmet.ProtustrankaWithAdress>
    <izvorni_sadrzaj>STUDIO GRAF d.o.o. Naselje Curak 47, 47250 Duga Resa</izvorni_sadrzaj>
    <derivirana_varijabla naziv="DomainObject.Predmet.ProtustrankaWithAdress_1">STUDIO GRAF d.o.o. Naselje Curak 47, 47250 Duga Resa</derivirana_varijabla>
  </DomainObject.Predmet.ProtustrankaWithAdress>
  <DomainObject.Predmet.ProtustrankaWithAdressOIB>
    <izvorni_sadrzaj>STUDIO GRAF d.o.o., OIB 82585950783, Naselje Curak 47, 47250 Duga Resa</izvorni_sadrzaj>
    <derivirana_varijabla naziv="DomainObject.Predmet.ProtustrankaWithAdressOIB_1">STUDIO GRAF d.o.o., OIB 82585950783, Naselje Curak 47, 47250 Duga Resa</derivirana_varijabla>
  </DomainObject.Predmet.ProtustrankaWithAdressOIB>
  <DomainObject.Predmet.ProtustrankaNazivFormated>
    <izvorni_sadrzaj>STUDIO GRAF d.o.o.</izvorni_sadrzaj>
    <derivirana_varijabla naziv="DomainObject.Predmet.ProtustrankaNazivFormated_1">STUDIO GRAF d.o.o.</derivirana_varijabla>
  </DomainObject.Predmet.ProtustrankaNazivFormated>
  <DomainObject.Predmet.ProtustrankaNazivFormatedOIB>
    <izvorni_sadrzaj>STUDIO GRAF d.o.o., OIB 82585950783</izvorni_sadrzaj>
    <derivirana_varijabla naziv="DomainObject.Predmet.ProtustrankaNazivFormatedOIB_1">STUDIO GRAF d.o.o., OIB 82585950783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STUDIO GRAF d.o.o.</item>
    </izvorni_sadrzaj>
    <derivirana_varijabla naziv="DomainObject.Predmet.ProtuStrankaListFormated_1">
      <item>STUDIO GRAF d.o.o.</item>
    </derivirana_varijabla>
  </DomainObject.Predmet.ProtuStrankaListFormated>
  <DomainObject.Predmet.ProtuStrankaListFormatedOIB>
    <izvorni_sadrzaj>
      <item>STUDIO GRAF d.o.o., OIB 82585950783</item>
    </izvorni_sadrzaj>
    <derivirana_varijabla naziv="DomainObject.Predmet.ProtuStrankaListFormatedOIB_1">
      <item>STUDIO GRAF d.o.o., OIB 82585950783</item>
    </derivirana_varijabla>
  </DomainObject.Predmet.ProtuStrankaListFormatedOIB>
  <DomainObject.Predmet.ProtuStrankaListFormatedWithAdress>
    <izvorni_sadrzaj>
      <item>STUDIO GRAF d.o.o., Naselje Curak 47, 47250 Duga Resa</item>
    </izvorni_sadrzaj>
    <derivirana_varijabla naziv="DomainObject.Predmet.ProtuStrankaListFormatedWithAdress_1">
      <item>STUDIO GRAF d.o.o., Naselje Curak 47, 47250 Duga Resa</item>
    </derivirana_varijabla>
  </DomainObject.Predmet.ProtuStrankaListFormatedWithAdress>
  <DomainObject.Predmet.ProtuStrankaListFormatedWithAdressOIB>
    <izvorni_sadrzaj>
      <item>STUDIO GRAF d.o.o., OIB 82585950783, Naselje Curak 47, 47250 Duga Resa</item>
    </izvorni_sadrzaj>
    <derivirana_varijabla naziv="DomainObject.Predmet.ProtuStrankaListFormatedWithAdressOIB_1">
      <item>STUDIO GRAF d.o.o., OIB 82585950783, Naselje Curak 47, 47250 Duga Resa</item>
    </derivirana_varijabla>
  </DomainObject.Predmet.ProtuStrankaListFormatedWithAdressOIB>
  <DomainObject.Predmet.ProtuStrankaListNazivFormated>
    <izvorni_sadrzaj>
      <item>STUDIO GRAF d.o.o.</item>
    </izvorni_sadrzaj>
    <derivirana_varijabla naziv="DomainObject.Predmet.ProtuStrankaListNazivFormated_1">
      <item>STUDIO GRAF d.o.o.</item>
    </derivirana_varijabla>
  </DomainObject.Predmet.ProtuStrankaListNazivFormated>
  <DomainObject.Predmet.ProtuStrankaListNazivFormatedOIB>
    <izvorni_sadrzaj>
      <item>STUDIO GRAF d.o.o., OIB 82585950783</item>
    </izvorni_sadrzaj>
    <derivirana_varijabla naziv="DomainObject.Predmet.ProtuStrankaListNazivFormatedOIB_1">
      <item>STUDIO GRAF d.o.o., OIB 82585950783</item>
    </derivirana_varijabla>
  </DomainObject.Predmet.ProtuStrankaListNazivFormatedOIB>
  <DomainObject.Predmet.OstaliListFormated>
    <izvorni_sadrzaj>
      <item>Željko Petrčić</item>
    </izvorni_sadrzaj>
    <derivirana_varijabla naziv="DomainObject.Predmet.OstaliListFormated_1">
      <item>Željko Petrčić</item>
    </derivirana_varijabla>
  </DomainObject.Predmet.OstaliListFormated>
  <DomainObject.Predmet.OstaliListFormatedOIB>
    <izvorni_sadrzaj>
      <item>Željko Petrčić, OIB 33796743753</item>
    </izvorni_sadrzaj>
    <derivirana_varijabla naziv="DomainObject.Predmet.OstaliListFormatedOIB_1">
      <item>Željko Petrčić, OIB 33796743753</item>
    </derivirana_varijabla>
  </DomainObject.Predmet.OstaliListFormatedOIB>
  <DomainObject.Predmet.OstaliListFormatedWithAdress>
    <izvorni_sadrzaj>
      <item>Željko Petrčić, Naselje Curak 47, 47250 Duga Resa</item>
    </izvorni_sadrzaj>
    <derivirana_varijabla naziv="DomainObject.Predmet.OstaliListFormatedWithAdress_1">
      <item>Željko Petrčić, Naselje Curak 47, 47250 Duga Resa</item>
    </derivirana_varijabla>
  </DomainObject.Predmet.OstaliListFormatedWithAdress>
  <DomainObject.Predmet.OstaliListFormatedWithAdressOIB>
    <izvorni_sadrzaj>
      <item>Željko Petrčić, OIB 33796743753, Naselje Curak 47, 47250 Duga Resa</item>
    </izvorni_sadrzaj>
    <derivirana_varijabla naziv="DomainObject.Predmet.OstaliListFormatedWithAdressOIB_1">
      <item>Željko Petrčić, OIB 33796743753, Naselje Curak 47, 47250 Duga Resa</item>
    </derivirana_varijabla>
  </DomainObject.Predmet.OstaliListFormatedWithAdressOIB>
  <DomainObject.Predmet.OstaliListNazivFormated>
    <izvorni_sadrzaj>
      <item>Željko Petrčić</item>
    </izvorni_sadrzaj>
    <derivirana_varijabla naziv="DomainObject.Predmet.OstaliListNazivFormated_1">
      <item>Željko Petrčić</item>
    </derivirana_varijabla>
  </DomainObject.Predmet.OstaliListNazivFormated>
  <DomainObject.Predmet.OstaliListNazivFormatedOIB>
    <izvorni_sadrzaj>
      <item>Željko Petrčić, OIB 33796743753</item>
    </izvorni_sadrzaj>
    <derivirana_varijabla naziv="DomainObject.Predmet.OstaliListNazivFormatedOIB_1">
      <item>Željko Petrčić, OIB 33796743753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St-8919/2015-5</izvorni_sadrzaj>
    <derivirana_varijabla naziv="DomainObject.PoslovniBrojDokumenta_1">St-8919/2015-5</derivirana_varijabla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STUDIO GRAF d.o.o.</izvorni_sadrzaj>
    <derivirana_varijabla naziv="DomainObject.Predmet.ProtustrankaIDrugi_1">STUDIO GRAF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STUDIO GRAF d.o.o., OIB 82585950783, Naselje Curak 47, 47250 Duga Resa</izvorni_sadrzaj>
    <derivirana_varijabla naziv="DomainObject.Predmet.ProtustrankaIDrugiAdressOIB_1">STUDIO GRAF d.o.o., OIB 82585950783, Naselje Curak 47,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STUDIO GRAF d.o.o.</item>
      <item>Željko Petrčić</item>
    </izvorni_sadrzaj>
    <derivirana_varijabla naziv="DomainObject.Predmet.SudioniciListNaziv_1">
      <item>FINA Regionalni centar, podružnica Karlovac</item>
      <item>STUDIO GRAF d.o.o.</item>
      <item>Željko Petrčić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STUDIO GRAF d.o.o., OIB 82585950783, Naselje Curak 47,47250 Duga Resa</item>
      <item>Željko Petrčić, OIB 33796743753, Naselje Curak 47,47250 Duga Resa</item>
    </izvorni_sadrzaj>
    <derivirana_varijabla naziv="DomainObject.Predmet.SudioniciListAdressOIB_1">
      <item>FINA Regionalni centar, podružnica Karlovac, OIB 85821130368, Pavla Vitezovića 1,47000 Karlovac</item>
      <item>STUDIO GRAF d.o.o., OIB 82585950783, Naselje Curak 47,47250 Duga Resa</item>
      <item>Željko Petrčić, OIB 33796743753, Naselje Curak 47,47250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82585950783</item>
      <item>, OIB 33796743753</item>
    </izvorni_sadrzaj>
    <derivirana_varijabla naziv="DomainObject.Predmet.SudioniciListNazivOIB_1">
      <item>, OIB 85821130368</item>
      <item>, OIB 82585950783</item>
      <item>, OIB 33796743753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2458</properties:Characters>
  <properties:Lines>80</properties:Lines>
  <properties:Paragraphs>34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Lucija Butigan</cp:lastModifiedBy>
  <cp:lastPrinted>2015-09-16T11:31:00Z</cp:lastPrinted>
  <dcterms:modified xmlns:xsi="http://www.w3.org/2001/XMLSchema-instance" xsi:type="dcterms:W3CDTF">2016-10-26T09:36:00Z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St-8919/2015-5 / Odluka - Zaključak-poziv upravi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