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1d6e" w14:paraId="9261d6e" w:rsidRDefault="006A0020" w:rsidP="006A0020" w:rsidR="006A0020" w:rsidRPr="00B22EEE">
      <w:pPr>
        <w:pStyle w:val="Bezproreda"/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5368F9">
        <w:rPr>
          <w:rFonts w:cs="Times New Roman" w:eastAsia="Questrial" w:hAnsi="Times New Roman" w:ascii="Times New Roman"/>
          <w:sz w:val="24"/>
          <w:szCs w:val="24"/>
        </w:rPr>
        <w:t>2818/16-29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6A0020" w:rsidP="006A0020" w:rsidR="006A00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6A0020" w:rsidP="006A0020" w:rsidR="006A0020" w:rsidRPr="00D8098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D80981">
        <w:rPr>
          <w:rFonts w:cs="Times New Roman" w:eastAsia="Questrial" w:hAnsi="Times New Roman" w:ascii="Times New Roman"/>
          <w:sz w:val="24"/>
          <w:szCs w:val="24"/>
        </w:rPr>
        <w:t>R J E Š E N J E</w:t>
      </w:r>
    </w:p>
    <w:p w:rsidRDefault="006A0020" w:rsidP="006A0020" w:rsidR="006A0020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5368F9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5368F9">
        <w:rPr>
          <w:rFonts w:cs="Times New Roman"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5368F9" w:rsidRPr="005368F9">
        <w:rPr>
          <w:rFonts w:cs="Times New Roman" w:hAnsi="Times New Roman" w:ascii="Times New Roman"/>
          <w:b/>
          <w:sz w:val="24"/>
          <w:szCs w:val="24"/>
        </w:rPr>
        <w:t xml:space="preserve">TRENDPROJEKT, d.o.o., „u stečaju“ Vinkovci, Mije </w:t>
      </w:r>
      <w:proofErr w:type="spellStart"/>
      <w:r w:rsidR="005368F9" w:rsidRPr="005368F9">
        <w:rPr>
          <w:rFonts w:cs="Times New Roman" w:hAnsi="Times New Roman" w:ascii="Times New Roman"/>
          <w:b/>
          <w:sz w:val="24"/>
          <w:szCs w:val="24"/>
        </w:rPr>
        <w:t>Mareka</w:t>
      </w:r>
      <w:proofErr w:type="spellEnd"/>
      <w:r w:rsidR="005368F9" w:rsidRPr="005368F9">
        <w:rPr>
          <w:rFonts w:cs="Times New Roman" w:hAnsi="Times New Roman" w:ascii="Times New Roman"/>
          <w:b/>
          <w:sz w:val="24"/>
          <w:szCs w:val="24"/>
        </w:rPr>
        <w:t xml:space="preserve"> 6, MBS: 080319340</w:t>
      </w:r>
      <w:r w:rsidR="005368F9" w:rsidRPr="005368F9">
        <w:rPr>
          <w:rFonts w:cs="Times New Roman" w:hAnsi="Times New Roman" w:ascii="Times New Roman"/>
          <w:sz w:val="24"/>
          <w:szCs w:val="24"/>
        </w:rPr>
        <w:t xml:space="preserve">, </w:t>
      </w:r>
      <w:r w:rsidR="005368F9" w:rsidRPr="005368F9">
        <w:rPr>
          <w:rFonts w:cs="Times New Roman" w:hAnsi="Times New Roman" w:ascii="Times New Roman"/>
          <w:b/>
          <w:sz w:val="24"/>
          <w:szCs w:val="24"/>
        </w:rPr>
        <w:t>OIB: 27816697082</w:t>
      </w:r>
      <w:r w:rsidRPr="005368F9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Pr="005368F9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5368F9" w:rsidRPr="005368F9">
        <w:rPr>
          <w:rFonts w:cs="Times New Roman" w:eastAsia="Questrial" w:hAnsi="Times New Roman" w:ascii="Times New Roman"/>
          <w:sz w:val="24"/>
          <w:szCs w:val="24"/>
        </w:rPr>
        <w:t>13. lipnja</w:t>
      </w:r>
      <w:r w:rsidRPr="005368F9">
        <w:rPr>
          <w:rFonts w:cs="Times New Roman" w:eastAsia="Questrial" w:hAnsi="Times New Roman" w:ascii="Times New Roman"/>
          <w:sz w:val="24"/>
          <w:szCs w:val="24"/>
        </w:rPr>
        <w:t xml:space="preserve"> 2017. g.,</w:t>
      </w:r>
    </w:p>
    <w:p w:rsidRDefault="00287B13" w:rsidP="00287B13" w:rsidR="00287B13" w:rsidRPr="005368F9">
      <w:pPr>
        <w:jc w:val="both"/>
      </w:pPr>
    </w:p>
    <w:p w:rsidRDefault="00287B13" w:rsidP="00287B13" w:rsidR="00287B13" w:rsidRPr="005368F9"/>
    <w:p w:rsidRDefault="00287B13" w:rsidP="00287B13" w:rsidR="00287B13" w:rsidRPr="001E1B55">
      <w:pPr>
        <w:jc w:val="center"/>
      </w:pPr>
      <w:r w:rsidRPr="001E1B55">
        <w:t>r i j e š i o    j e</w:t>
      </w:r>
    </w:p>
    <w:p w:rsidRDefault="00287B13" w:rsidP="00287B13" w:rsidR="00287B13"/>
    <w:p w:rsidRDefault="00287B13" w:rsidP="00287B13" w:rsidR="00287B13"/>
    <w:p w:rsidRDefault="00287B13" w:rsidP="0037672B" w:rsidR="00287B13">
      <w:pPr>
        <w:ind w:firstLine="708"/>
        <w:jc w:val="both"/>
      </w:pPr>
      <w:r>
        <w:t>I</w:t>
      </w:r>
      <w:r>
        <w:tab/>
        <w:t>ODBACUJE SE prijava tražbine od</w:t>
      </w:r>
      <w:r w:rsidR="005368F9">
        <w:t xml:space="preserve"> 8. svibnja 2017. g. </w:t>
      </w:r>
      <w:r>
        <w:t xml:space="preserve"> </w:t>
      </w:r>
      <w:r w:rsidR="005368F9">
        <w:t>vjerovnika Hrvatske vode Zagreb, Ulica grada Vukovara 220, OIB: 28921383001 u iznosu od 853.242,93 kn</w:t>
      </w:r>
      <w:r>
        <w:t>, kao nepravodobna.</w:t>
      </w:r>
    </w:p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 w:rsidRPr="001E1B55">
        <w:t>Obrazloženje</w:t>
      </w:r>
    </w:p>
    <w:p w:rsidRDefault="005368F9" w:rsidP="00287B13" w:rsidR="005368F9" w:rsidRPr="001E1B55">
      <w:pPr>
        <w:jc w:val="center"/>
      </w:pPr>
    </w:p>
    <w:p w:rsidRDefault="005368F9" w:rsidP="00287B13" w:rsidR="00287B13">
      <w:r>
        <w:tab/>
        <w:t>Podneskom od 10. svibnja 2017. g. stečajni upravitelj izvijestio je sud da je vjerovnik Hrvatske vode iz Zagreba prijavio tražbinu a koju prijavu je predao na poštu 8.5.2017. g. što je razvidno iz preslike omotnice i ispisa s web – stranice Hrvatske pošte a koju dokumentaciju zajedno sa obrazac 18 prijava tražbine Hrvatskih voda dostavlja uz navedeni podnesak.</w:t>
      </w:r>
    </w:p>
    <w:p w:rsidRDefault="005368F9" w:rsidP="00287B13" w:rsidR="005368F9"/>
    <w:p w:rsidRDefault="0037672B" w:rsidP="001E1B55" w:rsidR="001E1B55">
      <w:pPr>
        <w:jc w:val="both"/>
      </w:pPr>
      <w:r>
        <w:tab/>
        <w:t>Rješenjem Trgovačkog suda u Osijeku broj St-</w:t>
      </w:r>
      <w:r w:rsidR="005368F9">
        <w:t xml:space="preserve">2818/16 od 3. ožujka 2017. g. </w:t>
      </w:r>
      <w:r>
        <w:t xml:space="preserve">otvoren je stečajni postupak nad dužnikom te su istim rješenjem pozvani vjerovnici stečajnog dužnika da u roku od </w:t>
      </w:r>
      <w:r w:rsidR="001E1B55">
        <w:t>60</w:t>
      </w:r>
      <w:r>
        <w:t xml:space="preserve"> dana od dana objave </w:t>
      </w:r>
      <w:r w:rsidR="001E1B55">
        <w:t>rješenja</w:t>
      </w:r>
      <w:r>
        <w:t xml:space="preserve"> o otvaranju stečajnog postupka </w:t>
      </w:r>
      <w:r w:rsidR="001E1B55">
        <w:t xml:space="preserve">na mrežnoj stranici e-oglasna ploča ovoga suda, </w:t>
      </w:r>
      <w:r>
        <w:t>prijave svoje tražbine stečajnom upravitelju</w:t>
      </w:r>
      <w:r w:rsidR="001E1B55">
        <w:t xml:space="preserve"> na propisanom obrascu a koje rješenje je javno objavljeno dana </w:t>
      </w:r>
      <w:r w:rsidR="005368F9">
        <w:t>3. ožujka 2017. g.</w:t>
      </w:r>
      <w:r w:rsidR="001E1B55">
        <w:t xml:space="preserve"> te je rok za prijavu tražbina istekao dana </w:t>
      </w:r>
      <w:r w:rsidR="005368F9">
        <w:t>3. svibnja 2017. g. V</w:t>
      </w:r>
      <w:r w:rsidR="001E1B55">
        <w:t xml:space="preserve">jerovnik </w:t>
      </w:r>
      <w:r w:rsidR="005368F9">
        <w:t>Hrvatske vode Zagreb</w:t>
      </w:r>
      <w:r w:rsidR="001E1B55">
        <w:t xml:space="preserve"> podnio je prijavu dana </w:t>
      </w:r>
      <w:r w:rsidR="005368F9">
        <w:t>8. svibnja</w:t>
      </w:r>
      <w:r w:rsidR="001E1B55">
        <w:t xml:space="preserve"> 2017. g. kada je prijavu tražbine predao Hrvatskoj pošti što je razvidno iz žiga zaprimanja Hrvatskih pošta na omotnici.</w:t>
      </w:r>
    </w:p>
    <w:p w:rsidRDefault="001E1B55" w:rsidP="001E1B55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5368F9" w:rsidP="005368F9" w:rsidR="005368F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2818/16-29</w:t>
      </w: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1E1B55" w:rsidR="0037672B">
      <w:pPr>
        <w:jc w:val="both"/>
      </w:pPr>
      <w:r>
        <w:tab/>
        <w:t xml:space="preserve">Budući da je iz priložene materijalne dokumentacije razvidno da je stečajni vjerovnik </w:t>
      </w:r>
      <w:r w:rsidR="005368F9">
        <w:t xml:space="preserve">Hrvatske vode stečajnom </w:t>
      </w:r>
      <w:r>
        <w:t>upravitelj</w:t>
      </w:r>
      <w:r w:rsidR="005368F9">
        <w:t>u</w:t>
      </w:r>
      <w:r>
        <w:t xml:space="preserve"> prijavio tražbinu</w:t>
      </w:r>
      <w:r w:rsidR="005368F9">
        <w:t xml:space="preserve"> u iznosu od 853.242,93 kn</w:t>
      </w:r>
      <w:r>
        <w:t xml:space="preserve"> dana </w:t>
      </w:r>
      <w:r w:rsidR="005368F9">
        <w:t>8.5.2017. g.</w:t>
      </w:r>
      <w:r>
        <w:t xml:space="preserve"> a da je krajnji rok za prijavu tražbine </w:t>
      </w:r>
      <w:r w:rsidR="005368F9">
        <w:t>3.5.</w:t>
      </w:r>
      <w:r>
        <w:t xml:space="preserve">.2017. g. valjalo je sukladno čl. 257 st. 6 Stečajnog zakona (NN 71/15) prijavu tražbine </w:t>
      </w:r>
      <w:r w:rsidR="005368F9">
        <w:t>Hrvatske vode Zagreb</w:t>
      </w:r>
      <w:r>
        <w:t xml:space="preserve"> odbaciti te odlučiti kao u izreci.</w:t>
      </w:r>
    </w:p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5368F9">
        <w:t>13. lipnja</w:t>
      </w:r>
      <w:r w:rsidR="004466CA">
        <w:t xml:space="preserve"> 2017. g.</w:t>
      </w:r>
    </w:p>
    <w:p w:rsidRDefault="00A567B7" w:rsidP="00287B13" w:rsidR="00A567B7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1E1B55" w:rsidP="00A567B7" w:rsidR="001E1B55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1E1B55" w:rsidP="00A567B7" w:rsidR="001E1B55">
      <w:pPr>
        <w:jc w:val="both"/>
      </w:pPr>
    </w:p>
    <w:p w:rsidRDefault="001E1B55" w:rsidP="00A567B7" w:rsidR="001E1B55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5368F9" w:rsidP="00A567B7" w:rsidR="001E1B55">
      <w:pPr>
        <w:pStyle w:val="Odlomakpopisa"/>
        <w:numPr>
          <w:ilvl w:val="0"/>
          <w:numId w:val="1"/>
        </w:numPr>
        <w:jc w:val="both"/>
      </w:pPr>
      <w:r>
        <w:t>Hrvatske vode Zagreb, Ulica grada Vukovara 220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  <w:r w:rsidR="001E1B55">
        <w:t xml:space="preserve">st. uprav. od </w:t>
      </w:r>
      <w:r w:rsidR="005368F9">
        <w:t>10.5</w:t>
      </w:r>
      <w:r w:rsidR="001E1B55">
        <w:t xml:space="preserve">.207. g. s prilozima (str. </w:t>
      </w:r>
      <w:r w:rsidR="005368F9">
        <w:t>188-196</w:t>
      </w:r>
      <w:r w:rsidR="001E1B55">
        <w:t xml:space="preserve"> spisa</w:t>
      </w:r>
      <w:r>
        <w:t>)</w:t>
      </w:r>
    </w:p>
    <w:p w:rsidRDefault="005368F9" w:rsidP="00A567B7" w:rsidR="00A567B7">
      <w:pPr>
        <w:pStyle w:val="Odlomakpopisa"/>
        <w:numPr>
          <w:ilvl w:val="0"/>
          <w:numId w:val="1"/>
        </w:numPr>
        <w:jc w:val="both"/>
      </w:pPr>
      <w:r>
        <w:t>k-29.6.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287B13" w:rsidP="00287B13" w:rsidR="00287B13">
      <w:bookmarkStart w:name="_GoBack" w:id="0"/>
      <w:bookmarkEnd w:id="0"/>
    </w:p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CA6" w:rsidP="0037672B" w:rsidR="00B36CA6">
      <w:r>
        <w:separator/>
      </w:r>
    </w:p>
  </w:endnote>
  <w:endnote w:id="0" w:type="continuationSeparator">
    <w:p w:rsidRDefault="00B36CA6" w:rsidP="0037672B" w:rsidR="00B36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CA6" w:rsidP="0037672B" w:rsidR="00B36CA6">
      <w:r>
        <w:separator/>
      </w:r>
    </w:p>
  </w:footnote>
  <w:footnote w:id="0" w:type="continuationSeparator">
    <w:p w:rsidRDefault="00B36CA6" w:rsidP="0037672B" w:rsidR="00B36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6A">
          <w:rPr>
            <w:noProof/>
          </w:rPr>
          <w:t>1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93CDF"/>
    <w:rsid w:val="001E1B55"/>
    <w:rsid w:val="002174A2"/>
    <w:rsid w:val="00287B13"/>
    <w:rsid w:val="00342CA8"/>
    <w:rsid w:val="0037672B"/>
    <w:rsid w:val="004466CA"/>
    <w:rsid w:val="004571B5"/>
    <w:rsid w:val="00533068"/>
    <w:rsid w:val="005368F9"/>
    <w:rsid w:val="006A0020"/>
    <w:rsid w:val="00756F2C"/>
    <w:rsid w:val="007F60F2"/>
    <w:rsid w:val="008214D8"/>
    <w:rsid w:val="00892557"/>
    <w:rsid w:val="008A371A"/>
    <w:rsid w:val="00921C38"/>
    <w:rsid w:val="00924F04"/>
    <w:rsid w:val="00A567B7"/>
    <w:rsid w:val="00AC5029"/>
    <w:rsid w:val="00B36CA6"/>
    <w:rsid w:val="00BB3FEF"/>
    <w:rsid w:val="00C06C57"/>
    <w:rsid w:val="00CA38CE"/>
    <w:rsid w:val="00D56367"/>
    <w:rsid w:val="00DB052E"/>
    <w:rsid w:val="00DC1E42"/>
    <w:rsid w:val="00DE3C0B"/>
    <w:rsid w:val="00E61B6A"/>
    <w:rsid w:val="00F168F0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B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D6FC9-BE12-4E9B-931B-3A2144BC8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379</properties:Words>
  <properties:Characters>1978</properties:Characters>
  <properties:Lines>108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2017-06-13T07:17:00Z</dcterms:created>
  <dc:creator>wsadmin</dc:creator>
  <cp:lastModifiedBy>Danijela Sekulić</cp:lastModifiedBy>
  <cp:lastPrinted>2017-06-13T07:14:00Z</cp:lastPrinted>
  <dcterms:modified xmlns:xsi="http://www.w3.org/2001/XMLSchema-instance" xsi:type="dcterms:W3CDTF">2017-06-13T07:18:00Z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