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8d33" w14:paraId="bf48d33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7C5F7E">
        <w:rPr>
          <w:szCs w:val="24"/>
          <w:lang w:val="hr-HR"/>
        </w:rPr>
        <w:t>70</w:t>
      </w:r>
      <w:r w:rsidR="002259B9">
        <w:rPr>
          <w:szCs w:val="24"/>
          <w:lang w:val="hr-HR"/>
        </w:rPr>
        <w:t>7</w:t>
      </w:r>
      <w:r>
        <w:rPr>
          <w:szCs w:val="24"/>
          <w:lang w:val="hr-HR"/>
        </w:rPr>
        <w:t>/2016-</w:t>
      </w:r>
      <w:r w:rsidR="002259B9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dužnikom </w:t>
      </w:r>
      <w:r w:rsidR="0008064A">
        <w:rPr>
          <w:lang w:val="hr-HR"/>
        </w:rPr>
        <w:t xml:space="preserve">MATILDA USLUGE jednostavno društvo s ograničenom odgovornošću za usluge i gradnju, Kutina, Lonjska 7, </w:t>
      </w:r>
      <w:r w:rsidR="0008064A" w:rsidRPr="000664E3">
        <w:rPr>
          <w:lang w:val="hr-HR"/>
        </w:rPr>
        <w:t>MB</w:t>
      </w:r>
      <w:r w:rsidR="0008064A">
        <w:rPr>
          <w:lang w:val="hr-HR"/>
        </w:rPr>
        <w:t>S: 080860512, OIB: 28423178897</w:t>
      </w:r>
      <w:r>
        <w:rPr>
          <w:lang w:val="hr-HR"/>
        </w:rPr>
        <w:t>, dana 0</w:t>
      </w:r>
      <w:r w:rsidR="00C571FF">
        <w:rPr>
          <w:lang w:val="hr-HR"/>
        </w:rPr>
        <w:t>9</w:t>
      </w:r>
      <w:r>
        <w:rPr>
          <w:lang w:val="hr-HR"/>
        </w:rPr>
        <w:t xml:space="preserve">. kolovoza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08064A">
        <w:rPr>
          <w:lang w:val="hr-HR"/>
        </w:rPr>
        <w:t xml:space="preserve">MATILDA USLUGE jednostavno društvo s ograničenom odgovornošću za usluge i gradnju, Kutina, Lonjska 7, </w:t>
      </w:r>
      <w:r w:rsidR="0008064A" w:rsidRPr="000664E3">
        <w:rPr>
          <w:lang w:val="hr-HR"/>
        </w:rPr>
        <w:t>MB</w:t>
      </w:r>
      <w:r w:rsidR="0008064A">
        <w:rPr>
          <w:lang w:val="hr-HR"/>
        </w:rPr>
        <w:t>S: 080860512, OIB: 28423178897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E33502">
        <w:rPr>
          <w:szCs w:val="24"/>
          <w:lang w:val="hr-HR"/>
        </w:rPr>
        <w:t xml:space="preserve">ANĐELKO STANKUS, Varaždin, </w:t>
      </w:r>
      <w:proofErr w:type="spellStart"/>
      <w:r w:rsidR="00E33502">
        <w:rPr>
          <w:szCs w:val="24"/>
          <w:lang w:val="hr-HR"/>
        </w:rPr>
        <w:t>Jalkovec</w:t>
      </w:r>
      <w:proofErr w:type="spellEnd"/>
      <w:r w:rsidR="00E33502">
        <w:rPr>
          <w:szCs w:val="24"/>
          <w:lang w:val="hr-HR"/>
        </w:rPr>
        <w:t>, Braće Radić 20, OIB:11168088853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08064A">
        <w:rPr>
          <w:lang w:val="hr-HR"/>
        </w:rPr>
        <w:t xml:space="preserve">MATILDA USLUGE jednostavno društvo s ograničenom odgovornošću za usluge i gradnju, Kutina, Lonjska 7, </w:t>
      </w:r>
      <w:r w:rsidR="0008064A" w:rsidRPr="000664E3">
        <w:rPr>
          <w:lang w:val="hr-HR"/>
        </w:rPr>
        <w:t>MB</w:t>
      </w:r>
      <w:r w:rsidR="0008064A">
        <w:rPr>
          <w:lang w:val="hr-HR"/>
        </w:rPr>
        <w:t>S: 080860512, OIB: 28423178897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>e otvoren i zaključen s danom 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2016. godine u </w:t>
      </w:r>
      <w:r w:rsidR="00B6564A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681190">
        <w:rPr>
          <w:szCs w:val="24"/>
          <w:lang w:val="hr-HR"/>
        </w:rPr>
        <w:t>70</w:t>
      </w:r>
      <w:r w:rsidR="000F7662">
        <w:rPr>
          <w:szCs w:val="24"/>
          <w:lang w:val="hr-HR"/>
        </w:rPr>
        <w:t>7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DD2D39">
        <w:rPr>
          <w:szCs w:val="24"/>
          <w:lang w:val="hr-HR"/>
        </w:rPr>
        <w:t>01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Bjelovaru, 09. kolovoza  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rPr>
          <w:szCs w:val="24"/>
          <w:lang w:val="hr-HR"/>
        </w:rPr>
      </w:pPr>
    </w:p>
    <w:p w:rsidRDefault="00C954F0" w:rsidP="00C954F0" w:rsidR="00C954F0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C954F0" w:rsidP="00C954F0" w:rsidR="00C954F0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C954F0" w:rsidP="00C954F0" w:rsidR="00C954F0">
      <w:pPr>
        <w:ind w:firstLine="4111"/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proofErr w:type="spellStart"/>
      <w:r>
        <w:rPr>
          <w:szCs w:val="24"/>
          <w:lang w:val="hr-HR"/>
        </w:rPr>
        <w:lastRenderedPageBreak/>
        <w:t>Rj</w:t>
      </w:r>
      <w:proofErr w:type="spellEnd"/>
      <w:r>
        <w:rPr>
          <w:szCs w:val="24"/>
          <w:lang w:val="hr-HR"/>
        </w:rPr>
        <w:t>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Bjelovar, 09.08.2016.g.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56939"/>
    <w:rsid w:val="00061E59"/>
    <w:rsid w:val="0008064A"/>
    <w:rsid w:val="000E4C4F"/>
    <w:rsid w:val="000F7662"/>
    <w:rsid w:val="001277DF"/>
    <w:rsid w:val="00174F97"/>
    <w:rsid w:val="001853BA"/>
    <w:rsid w:val="001C11A2"/>
    <w:rsid w:val="001F5FA1"/>
    <w:rsid w:val="00221BE3"/>
    <w:rsid w:val="002240B7"/>
    <w:rsid w:val="002259B9"/>
    <w:rsid w:val="002527D0"/>
    <w:rsid w:val="003323CC"/>
    <w:rsid w:val="00373185"/>
    <w:rsid w:val="003D79F5"/>
    <w:rsid w:val="003E6298"/>
    <w:rsid w:val="00400AFB"/>
    <w:rsid w:val="00414C55"/>
    <w:rsid w:val="00431599"/>
    <w:rsid w:val="0045032A"/>
    <w:rsid w:val="0045634D"/>
    <w:rsid w:val="004755E8"/>
    <w:rsid w:val="004B4BC0"/>
    <w:rsid w:val="004F1638"/>
    <w:rsid w:val="004F39E3"/>
    <w:rsid w:val="00552523"/>
    <w:rsid w:val="005526B8"/>
    <w:rsid w:val="00597456"/>
    <w:rsid w:val="00606200"/>
    <w:rsid w:val="00617799"/>
    <w:rsid w:val="00681190"/>
    <w:rsid w:val="006815A7"/>
    <w:rsid w:val="006D02A9"/>
    <w:rsid w:val="006F510B"/>
    <w:rsid w:val="006F6AA7"/>
    <w:rsid w:val="00752C85"/>
    <w:rsid w:val="007C3F0A"/>
    <w:rsid w:val="007C5F7E"/>
    <w:rsid w:val="007E1D1C"/>
    <w:rsid w:val="00810A6B"/>
    <w:rsid w:val="00852587"/>
    <w:rsid w:val="00865844"/>
    <w:rsid w:val="0088713A"/>
    <w:rsid w:val="00887739"/>
    <w:rsid w:val="008E1710"/>
    <w:rsid w:val="00926723"/>
    <w:rsid w:val="00965400"/>
    <w:rsid w:val="00973645"/>
    <w:rsid w:val="009A412E"/>
    <w:rsid w:val="009B2393"/>
    <w:rsid w:val="00A34F9E"/>
    <w:rsid w:val="00A35E9B"/>
    <w:rsid w:val="00A428C4"/>
    <w:rsid w:val="00A71FB6"/>
    <w:rsid w:val="00B07175"/>
    <w:rsid w:val="00B6564A"/>
    <w:rsid w:val="00B773EF"/>
    <w:rsid w:val="00B970D3"/>
    <w:rsid w:val="00BC2F4F"/>
    <w:rsid w:val="00C512C2"/>
    <w:rsid w:val="00C571FF"/>
    <w:rsid w:val="00C91888"/>
    <w:rsid w:val="00C954F0"/>
    <w:rsid w:val="00C96925"/>
    <w:rsid w:val="00CA10EC"/>
    <w:rsid w:val="00CC335E"/>
    <w:rsid w:val="00CE67F4"/>
    <w:rsid w:val="00D11EFC"/>
    <w:rsid w:val="00D45DC5"/>
    <w:rsid w:val="00D81EE5"/>
    <w:rsid w:val="00DD2D39"/>
    <w:rsid w:val="00DF3D10"/>
    <w:rsid w:val="00E00414"/>
    <w:rsid w:val="00E33502"/>
    <w:rsid w:val="00E5731B"/>
    <w:rsid w:val="00E823BA"/>
    <w:rsid w:val="00E832D5"/>
    <w:rsid w:val="00EC2F04"/>
    <w:rsid w:val="00ED353F"/>
    <w:rsid w:val="00EE5336"/>
    <w:rsid w:val="00F104F7"/>
    <w:rsid w:val="00F313EB"/>
    <w:rsid w:val="00F53BB8"/>
    <w:rsid w:val="00F978EA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14C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C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C5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C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C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14C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C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C5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C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C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St-707/2016-4</izvorni_sadrzaj>
    <derivirana_varijabla naziv="DomainObject.Oznaka_1">St-707/2016-4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MATILDA USLUGE j.d.o.o. za usluge i gradnju zastupanog po punomoćniku Matilda Lucić</izvorni_sadrzaj>
    <derivirana_varijabla naziv="DomainObject.Predmet.ProtustrankaFormated_1">  MATILDA USLUGE j.d.o.o. za usluge i gradnju zastupanog po punomoćniku Matilda Lucić</derivirana_varijabla>
  </DomainObject.Predmet.ProtustrankaFormated>
  <DomainObject.Predmet.ProtustrankaFormatedOIB>
    <izvorni_sadrzaj>  MATILDA USLUGE j.d.o.o. za usluge i gradnju, OIB 28423178897 zastupanog po punomoćniku Matilda Lucić</izvorni_sadrzaj>
    <derivirana_varijabla naziv="DomainObject.Predmet.ProtustrankaFormatedOIB_1">  MATILDA USLUGE j.d.o.o. za usluge i gradnju, OIB 28423178897 zastupanog po punomoćniku Matilda Lucić</derivirana_varijabla>
  </DomainObject.Predmet.ProtustrankaFormatedOIB>
  <DomainObject.Predmet.ProtustrankaFormatedWithAdress>
    <izvorni_sadrzaj> MATILDA USLUGE j.d.o.o. za usluge i gradnju, Lonjska 7, 44320 Kutina zastupanog po punomoćniku Matilda Lucić</izvorni_sadrzaj>
    <derivirana_varijabla naziv="DomainObject.Predmet.ProtustrankaFormatedWithAdress_1"> MATILDA USLUGE j.d.o.o. za usluge i gradnju, Lonjska 7, 44320 Kutina zastupanog po punomoćniku Matilda Lucić</derivirana_varijabla>
  </DomainObject.Predmet.ProtustrankaFormatedWithAdress>
  <DomainObject.Predmet.ProtustrankaFormatedWithAdressOIB>
    <izvorni_sadrzaj> MATILDA USLUGE j.d.o.o. za usluge i gradnju, OIB 28423178897, Lonjska 7, 44320 Kutina zastupanog po punomoćniku Matilda Lucić</izvorni_sadrzaj>
    <derivirana_varijabla naziv="DomainObject.Predmet.ProtustrankaFormatedWithAdressOIB_1"> MATILDA USLUGE j.d.o.o. za usluge i gradnju, OIB 28423178897, Lonjska 7, 44320 Kutina zastupanog po punomoćniku Matilda Lucić</derivirana_varijabla>
  </DomainObject.Predmet.ProtustrankaFormatedWithAdressOIB>
  <DomainObject.Predmet.ProtustrankaWithAdress>
    <izvorni_sadrzaj>MATILDA USLUGE j.d.o.o. za usluge i gradnju Lonjska 7, 44320 Kutina</izvorni_sadrzaj>
    <derivirana_varijabla naziv="DomainObject.Predmet.ProtustrankaWithAdress_1">MATILDA USLUGE j.d.o.o. za usluge i gradnju Lonjska 7, 44320 Kutina</derivirana_varijabla>
  </DomainObject.Predmet.ProtustrankaWithAdress>
  <DomainObject.Predmet.ProtustrankaWithAdressOIB>
    <izvorni_sadrzaj>MATILDA USLUGE j.d.o.o. za usluge i gradnju, OIB 28423178897, Lonjska 7, 44320 Kutina</izvorni_sadrzaj>
    <derivirana_varijabla naziv="DomainObject.Predmet.ProtustrankaWithAdressOIB_1">MATILDA USLUGE j.d.o.o. za usluge i gradnju, OIB 28423178897, Lonjska 7, 44320 Kutina</derivirana_varijabla>
  </DomainObject.Predmet.ProtustrankaWithAdressOIB>
  <DomainObject.Predmet.ProtustrankaNazivFormated>
    <izvorni_sadrzaj>MATILDA USLUGE j.d.o.o. za usluge i gradnju</izvorni_sadrzaj>
    <derivirana_varijabla naziv="DomainObject.Predmet.ProtustrankaNazivFormated_1">MATILDA USLUGE j.d.o.o. za usluge i gradnju</derivirana_varijabla>
  </DomainObject.Predmet.ProtustrankaNazivFormated>
  <DomainObject.Predmet.ProtustrankaNazivFormatedOIB>
    <izvorni_sadrzaj>MATILDA USLUGE j.d.o.o. za usluge i gradnju, OIB 28423178897</izvorni_sadrzaj>
    <derivirana_varijabla naziv="DomainObject.Predmet.ProtustrankaNazivFormatedOIB_1">MATILDA USLUGE j.d.o.o. za usluge i gradnju, OIB 28423178897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MATILDA USLUGE j.d.o.o. za usluge i gradnju zastupanog po punomoćniku Matilda Lucić</item>
    </izvorni_sadrzaj>
    <derivirana_varijabla naziv="DomainObject.Predmet.ProtuStrankaListFormated_1">
      <item>MATILDA USLUGE j.d.o.o. za usluge i gradnju zastupanog po punomoćniku Matilda Lucić</item>
    </derivirana_varijabla>
  </DomainObject.Predmet.ProtuStrankaListFormated>
  <DomainObject.Predmet.ProtuStrankaListFormatedOIB>
    <izvorni_sadrzaj>
      <item>MATILDA USLUGE j.d.o.o. za usluge i gradnju, OIB 28423178897 zastupanog po punomoćniku Matilda Lucić</item>
    </izvorni_sadrzaj>
    <derivirana_varijabla naziv="DomainObject.Predmet.ProtuStrankaListFormatedOIB_1">
      <item>MATILDA USLUGE j.d.o.o. za usluge i gradnju, OIB 28423178897 zastupanog po punomoćniku Matilda Lucić</item>
    </derivirana_varijabla>
  </DomainObject.Predmet.ProtuStrankaListFormatedOIB>
  <DomainObject.Predmet.ProtuStrankaListFormatedWithAdress>
    <izvorni_sadrzaj>
      <item>MATILDA USLUGE j.d.o.o. za usluge i gradnju, Lonjska 7, 44320 Kutina zastupanog po punomoćniku Matilda Lucić</item>
    </izvorni_sadrzaj>
    <derivirana_varijabla naziv="DomainObject.Predmet.ProtuStrankaListFormatedWithAdress_1">
      <item>MATILDA USLUGE j.d.o.o. za usluge i gradnju, Lonjska 7, 44320 Kutina zastupanog po punomoćniku Matilda Lucić</item>
    </derivirana_varijabla>
  </DomainObject.Predmet.ProtuStrankaListFormatedWithAdress>
  <DomainObject.Predmet.ProtuStrankaListFormatedWithAdressOIB>
    <izvorni_sadrzaj>
      <item>MATILDA USLUGE j.d.o.o. za usluge i gradnju, OIB 28423178897, Lonjska 7, 44320 Kutina zastupanog po punomoćniku Matilda Lucić</item>
    </izvorni_sadrzaj>
    <derivirana_varijabla naziv="DomainObject.Predmet.ProtuStrankaListFormatedWithAdressOIB_1">
      <item>MATILDA USLUGE j.d.o.o. za usluge i gradnju, OIB 28423178897, Lonjska 7, 44320 Kutina zastupanog po punomoćniku Matilda Lucić</item>
    </derivirana_varijabla>
  </DomainObject.Predmet.ProtuStrankaListFormatedWithAdressOIB>
  <DomainObject.Predmet.ProtuStrankaListNazivFormated>
    <izvorni_sadrzaj>
      <item>MATILDA USLUGE j.d.o.o. za usluge i gradnju</item>
    </izvorni_sadrzaj>
    <derivirana_varijabla naziv="DomainObject.Predmet.ProtuStrankaListNazivFormated_1">
      <item>MATILDA USLUGE j.d.o.o. za usluge i gradnju</item>
    </derivirana_varijabla>
  </DomainObject.Predmet.ProtuStrankaListNazivFormated>
  <DomainObject.Predmet.ProtuStrankaListNazivFormatedOIB>
    <izvorni_sadrzaj>
      <item>MATILDA USLUGE j.d.o.o. za usluge i gradnju, OIB 28423178897</item>
    </izvorni_sadrzaj>
    <derivirana_varijabla naziv="DomainObject.Predmet.ProtuStrankaListNazivFormatedOIB_1">
      <item>MATILDA USLUGE j.d.o.o. za usluge i gradnju, OIB 28423178897</item>
    </derivirana_varijabla>
  </DomainObject.Predmet.ProtuStrankaListNazivFormatedOIB>
  <DomainObject.Predmet.OstaliListFormated>
    <izvorni_sadrzaj>
      <item>Matilda Lucić punomoćnik sudionika u postupku MATILDA USLUGE j.d.o.o. za usluge i gradnju</item>
    </izvorni_sadrzaj>
    <derivirana_varijabla naziv="DomainObject.Predmet.OstaliListFormated_1">
      <item>Matilda Lucić punomoćnik sudionika u postupku MATILDA USLUGE j.d.o.o. za usluge i gradnju</item>
    </derivirana_varijabla>
  </DomainObject.Predmet.OstaliListFormated>
  <DomainObject.Predmet.OstaliListFormatedOIB>
    <izvorni_sadrzaj>
      <item>Matilda Lucić, OIB 58022865038 punomoćnik sudionika u postupku MATILDA USLUGE j.d.o.o. za usluge i gradnju</item>
    </izvorni_sadrzaj>
    <derivirana_varijabla naziv="DomainObject.Predmet.OstaliListFormatedOIB_1">
      <item>Matilda Lucić, OIB 58022865038 punomoćnik sudionika u postupku MATILDA USLUGE j.d.o.o. za usluge i gradnju</item>
    </derivirana_varijabla>
  </DomainObject.Predmet.OstaliListFormatedOIB>
  <DomainObject.Predmet.OstaliListFormatedWithAdress>
    <izvorni_sadrzaj>
      <item>Matilda Lucić, Lonjska 7, 44320 Kutina punomoćnik sudionika u postupku MATILDA USLUGE j.d.o.o. za usluge i gradnju</item>
    </izvorni_sadrzaj>
    <derivirana_varijabla naziv="DomainObject.Predmet.OstaliListFormatedWithAdress_1">
      <item>Matilda Lucić, Lonjska 7, 44320 Kutina punomoćnik sudionika u postupku MATILDA USLUGE j.d.o.o. za usluge i gradnju</item>
    </derivirana_varijabla>
  </DomainObject.Predmet.OstaliListFormatedWithAdress>
  <DomainObject.Predmet.OstaliListFormatedWithAdressOIB>
    <izvorni_sadrzaj>
      <item>Matilda Lucić, OIB 58022865038, Lonjska 7, 44320 Kutina punomoćnik sudionika u postupku MATILDA USLUGE j.d.o.o. za usluge i gradnju</item>
    </izvorni_sadrzaj>
    <derivirana_varijabla naziv="DomainObject.Predmet.OstaliListFormatedWithAdressOIB_1">
      <item>Matilda Lucić, OIB 58022865038, Lonjska 7, 44320 Kutina punomoćnik sudionika u postupku MATILDA USLUGE j.d.o.o. za usluge i gradnju</item>
    </derivirana_varijabla>
  </DomainObject.Predmet.OstaliListFormatedWithAdressOIB>
  <DomainObject.Predmet.OstaliListNazivFormated>
    <izvorni_sadrzaj>
      <item>Matilda Lucić</item>
    </izvorni_sadrzaj>
    <derivirana_varijabla naziv="DomainObject.Predmet.OstaliListNazivFormated_1">
      <item>Matilda Lucić</item>
    </derivirana_varijabla>
  </DomainObject.Predmet.OstaliListNazivFormated>
  <DomainObject.Predmet.OstaliListNazivFormatedOIB>
    <izvorni_sadrzaj>
      <item>Matilda Lucić, OIB 58022865038</item>
    </izvorni_sadrzaj>
    <derivirana_varijabla naziv="DomainObject.Predmet.OstaliListNazivFormatedOIB_1">
      <item>Matilda Lucić, OIB 58022865038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>St-707/2016-4</izvorni_sadrzaj>
    <derivirana_varijabla naziv="DomainObject.PoslovniBrojDokumenta_1">St-707/2016-4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MATILDA USLUGE j.d.o.o. za usluge i gradnju</izvorni_sadrzaj>
    <derivirana_varijabla naziv="DomainObject.Predmet.ProtustrankaIDrugi_1">MATILDA USLUGE j.d.o.o. za usluge i gradnju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MATILDA USLUGE j.d.o.o. za usluge i gradnju, OIB 28423178897, Lonjska 7, 44320 Kutina</izvorni_sadrzaj>
    <derivirana_varijabla naziv="DomainObject.Predmet.ProtustrankaIDrugiAdressOIB_1">MATILDA USLUGE j.d.o.o. za usluge i gradnju, OIB 28423178897, Lonjska 7,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MATILDA USLUGE j.d.o.o. za usluge i gradnju</item>
      <item>FINA Regionalni centar Zagreb</item>
      <item>Matilda Lucić</item>
    </izvorni_sadrzaj>
    <derivirana_varijabla naziv="DomainObject.Predmet.SudioniciListNaziv_1">
      <item>MATILDA USLUGE j.d.o.o. za usluge i gradnju</item>
      <item>FINA Regionalni centar Zagreb</item>
      <item>Matilda Lucić</item>
    </derivirana_varijabla>
  </DomainObject.Predmet.SudioniciListNaziv>
  <DomainObject.Predmet.SudioniciListAdressOIB>
    <izvorni_sadrzaj>
      <item>MATILDA USLUGE j.d.o.o. za usluge i gradnju, OIB 28423178897, Lonjska 7,44320 Kutina</item>
      <item>FINA Regionalni centar Zagreb, OIB 85821130368, Trg svibanjskih žrtava 1995. br. 1,10000 Zagreb</item>
      <item>Matilda Lucić, OIB 58022865038, Lonjska 7,44320 Kutina</item>
    </izvorni_sadrzaj>
    <derivirana_varijabla naziv="DomainObject.Predmet.SudioniciListAdressOIB_1">
      <item>MATILDA USLUGE j.d.o.o. za usluge i gradnju, OIB 28423178897, Lonjska 7,44320 Kutina</item>
      <item>FINA Regionalni centar Zagreb, OIB 85821130368, Trg svibanjskih žrtava 1995. br. 1,10000 Zagreb</item>
      <item>Matilda Lucić, OIB 58022865038, Lonjska 7,44320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28423178897</item>
      <item>, OIB 85821130368</item>
      <item>, OIB 58022865038</item>
    </izvorni_sadrzaj>
    <derivirana_varijabla naziv="DomainObject.Predmet.SudioniciListNazivOIB_1">
      <item>, OIB 28423178897</item>
      <item>, OIB 85821130368</item>
      <item>, OIB 58022865038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719</properties:Words>
  <properties:Characters>3867</properties:Characters>
  <properties:Lines>113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2016-08-09T07:06:00Z</dcterms:created>
  <dc:creator>Miroslav Lovreković</dc:creator>
  <cp:lastModifiedBy>Miroslav Lovreković</cp:lastModifiedBy>
  <cp:lastPrinted>2016-08-09T07:08:00Z</cp:lastPrinted>
  <dcterms:modified xmlns:xsi="http://www.w3.org/2001/XMLSchema-instance" xsi:type="dcterms:W3CDTF">2016-08-09T07:08:00Z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St-707/2016-4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