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12cc" w14:paraId="73312c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385B" w:rsidP="00F2385B" w:rsidR="00F2385B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St-353/2017-2.</w:t>
      </w:r>
    </w:p>
    <w:p w:rsidRDefault="00F2385B" w:rsidP="00F2385B" w:rsidR="00F2385B">
      <w:pPr>
        <w:jc w:val="center"/>
        <w:rPr>
          <w:rFonts w:cs="Arial" w:hAnsi="Arial" w:ascii="Arial"/>
          <w:b/>
          <w:noProof/>
        </w:rPr>
      </w:pPr>
    </w:p>
    <w:p w:rsidRDefault="00F2385B" w:rsidP="00F2385B" w:rsidR="00F2385B">
      <w:pPr>
        <w:jc w:val="center"/>
        <w:rPr>
          <w:rFonts w:cs="Arial" w:hAnsi="Arial" w:ascii="Arial"/>
          <w:b/>
          <w:noProof/>
        </w:rPr>
      </w:pPr>
    </w:p>
    <w:p w:rsidRDefault="00F2385B" w:rsidP="00F2385B" w:rsidR="00F2385B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F2385B" w:rsidP="00F2385B" w:rsidR="00F2385B">
      <w:pPr>
        <w:rPr>
          <w:rFonts w:cs="Arial" w:hAnsi="Arial" w:ascii="Arial"/>
          <w:b/>
          <w:noProof/>
        </w:rPr>
      </w:pPr>
    </w:p>
    <w:p w:rsidRDefault="00F2385B" w:rsidP="00F2385B" w:rsidR="00F2385B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F2385B" w:rsidP="00F2385B" w:rsidR="00F2385B">
      <w:pPr>
        <w:outlineLvl w:val="0"/>
        <w:rPr>
          <w:rFonts w:cs="Arial" w:hAnsi="Arial" w:ascii="Arial"/>
          <w:noProof/>
        </w:rPr>
      </w:pPr>
    </w:p>
    <w:p w:rsidRDefault="00F2385B" w:rsidP="00F2385B" w:rsidR="00F2385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ANTES j.d.o.o. za ugostiteljstvo iz Donjih </w:t>
      </w:r>
      <w:proofErr w:type="spellStart"/>
      <w:r>
        <w:rPr>
          <w:rFonts w:cs="Arial" w:hAnsi="Arial" w:ascii="Arial"/>
        </w:rPr>
        <w:t>Kućana</w:t>
      </w:r>
      <w:proofErr w:type="spellEnd"/>
      <w:r>
        <w:rPr>
          <w:rFonts w:cs="Arial" w:hAnsi="Arial" w:ascii="Arial"/>
        </w:rPr>
        <w:t>, Varaždinska 119/A, MBS 070133889, OIB 61944011949, d</w:t>
      </w:r>
      <w:r>
        <w:rPr>
          <w:rFonts w:cs="Arial" w:hAnsi="Arial" w:ascii="Arial"/>
          <w:noProof/>
        </w:rPr>
        <w:t>ana 14. kolovoza 2017. godine</w:t>
      </w:r>
    </w:p>
    <w:p w:rsidRDefault="00F2385B" w:rsidP="00F2385B" w:rsidR="00F2385B">
      <w:pPr>
        <w:ind w:firstLine="851"/>
        <w:jc w:val="both"/>
        <w:rPr>
          <w:rFonts w:cs="Arial" w:hAnsi="Arial" w:ascii="Arial"/>
          <w:noProof/>
        </w:rPr>
      </w:pPr>
    </w:p>
    <w:p w:rsidRDefault="00F2385B" w:rsidP="00F2385B" w:rsidR="00F2385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F2385B" w:rsidP="00F2385B" w:rsidR="00F2385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F2385B" w:rsidP="00F2385B" w:rsidR="00F2385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ANTES j.d.o.o. za ugostiteljstvo iz Donjih </w:t>
      </w:r>
      <w:proofErr w:type="spellStart"/>
      <w:r>
        <w:rPr>
          <w:rFonts w:cs="Arial" w:hAnsi="Arial" w:ascii="Arial"/>
        </w:rPr>
        <w:t>Kućana</w:t>
      </w:r>
      <w:proofErr w:type="spellEnd"/>
      <w:r>
        <w:rPr>
          <w:rFonts w:cs="Arial" w:hAnsi="Arial" w:ascii="Arial"/>
        </w:rPr>
        <w:t>, Varaždinska 119/A, MBS 070133889, OIB 61944011949.</w:t>
      </w:r>
    </w:p>
    <w:p w:rsidRDefault="00F2385B" w:rsidP="00F2385B" w:rsidR="00F2385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F2385B" w:rsidP="00F2385B" w:rsidR="00F2385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rujna 2017. godine u 09,45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F2385B" w:rsidP="00F2385B" w:rsidR="00F2385B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F2385B" w:rsidP="00F2385B" w:rsidR="00F2385B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Silvija Novačić iz Donjih Kućana, Varaždinska 119/A.</w:t>
      </w:r>
    </w:p>
    <w:p w:rsidRDefault="00F2385B" w:rsidP="00F2385B" w:rsidR="00F2385B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F2385B" w:rsidP="00F2385B" w:rsidR="00F2385B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F2385B" w:rsidP="00F2385B" w:rsidR="00F2385B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F2385B" w:rsidP="00F2385B" w:rsidR="00F2385B">
      <w:pPr>
        <w:jc w:val="center"/>
        <w:outlineLvl w:val="0"/>
        <w:rPr>
          <w:rFonts w:cs="Arial" w:hAnsi="Arial" w:ascii="Arial"/>
          <w:noProof/>
        </w:rPr>
      </w:pPr>
    </w:p>
    <w:p w:rsidRDefault="00F2385B" w:rsidP="00F2385B" w:rsidR="00F2385B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28.12.2016. dužnik u Očevidniku redoslijeda osnova za plaćanje ima evidentirane neizvršene osnove za plaćanje u neprekinutom razdoblju od 120 dana, u ukupnom iznosu od 19.459,18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  <w:r>
        <w:rPr>
          <w:rFonts w:cs="Arial" w:hAnsi="Arial" w:ascii="Arial"/>
        </w:rPr>
        <w:t xml:space="preserve">              </w:t>
      </w:r>
    </w:p>
    <w:p w:rsidRDefault="00F2385B" w:rsidP="00F2385B" w:rsidR="00F2385B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F2385B" w:rsidP="00F2385B" w:rsidR="00F2385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</w:t>
      </w:r>
    </w:p>
    <w:p w:rsidRDefault="00F2385B" w:rsidP="00F2385B" w:rsidR="00F2385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F2385B" w:rsidP="00F2385B" w:rsidR="00F2385B">
      <w:pPr>
        <w:jc w:val="both"/>
        <w:rPr>
          <w:rFonts w:cs="Arial" w:hAnsi="Arial" w:ascii="Arial"/>
          <w:noProof/>
        </w:rPr>
      </w:pPr>
    </w:p>
    <w:p w:rsidRDefault="00F2385B" w:rsidP="00F2385B" w:rsidR="00F2385B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kolovoza 2017. godine </w:t>
      </w:r>
    </w:p>
    <w:p w:rsidRDefault="00F2385B" w:rsidP="00F2385B" w:rsidR="00F2385B">
      <w:pPr>
        <w:jc w:val="both"/>
        <w:rPr>
          <w:rFonts w:cs="Arial" w:hAnsi="Arial" w:ascii="Arial"/>
          <w:noProof/>
        </w:rPr>
      </w:pPr>
    </w:p>
    <w:p w:rsidRDefault="00F2385B" w:rsidP="00F2385B" w:rsidR="00F2385B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F2385B" w:rsidP="00F2385B" w:rsidR="00F2385B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F2385B" w:rsidP="00F2385B" w:rsidR="00F2385B">
      <w:pPr>
        <w:jc w:val="both"/>
        <w:rPr>
          <w:rFonts w:cs="Arial" w:hAnsi="Arial" w:ascii="Arial"/>
          <w:noProof/>
        </w:rPr>
      </w:pPr>
    </w:p>
    <w:p w:rsidRDefault="00F2385B" w:rsidP="00F2385B" w:rsidR="00F2385B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F2385B" w:rsidP="00F2385B" w:rsidR="00F2385B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F2385B" w:rsidP="00F2385B" w:rsidR="00F2385B">
      <w:pPr>
        <w:jc w:val="both"/>
        <w:rPr>
          <w:rFonts w:cs="Arial" w:hAnsi="Arial" w:ascii="Arial"/>
          <w:noProof/>
        </w:rPr>
      </w:pPr>
    </w:p>
    <w:p w:rsidRDefault="00F2385B" w:rsidP="00F2385B" w:rsidR="00F2385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F2385B" w:rsidP="00F2385B" w:rsidR="00F2385B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F2385B" w:rsidP="00F2385B" w:rsidR="00F2385B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F2385B" w:rsidP="00F2385B" w:rsidR="00F2385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Varaždin e-oglasnom pločom        </w:t>
      </w:r>
    </w:p>
    <w:p w:rsidRDefault="00F2385B" w:rsidP="00F2385B" w:rsidR="00F2385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F2385B" w:rsidP="00F2385B" w:rsidR="00F2385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Bj.14.08.2017.g.</w:t>
      </w:r>
    </w:p>
    <w:p w:rsidRDefault="00F2385B" w:rsidP="00F2385B" w:rsidR="00F2385B">
      <w:pPr>
        <w:rPr>
          <w:rFonts w:cs="Arial" w:hAnsi="Arial" w:ascii="Arial"/>
        </w:rPr>
      </w:pPr>
    </w:p>
    <w:p w:rsidRDefault="00F2385B" w:rsidP="00F2385B" w:rsidR="00F2385B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5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13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St-353/2017-2</izvorni_sadrzaj>
    <derivirana_varijabla naziv="DomainObject.Oznaka_1">St-353/2017-2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ANTES jednostavno društvo s ograničenom odgovornošću za ugostiteljstvo</izvorni_sadrzaj>
    <derivirana_varijabla naziv="DomainObject.Predmet.ProtustrankaFormated_1">  ANTES jednostavno društvo s ograničenom odgovornošću za ugostiteljstvo</derivirana_varijabla>
  </DomainObject.Predmet.ProtustrankaFormated>
  <DomainObject.Predmet.ProtustrankaFormatedOIB>
    <izvorni_sadrzaj>  ANTES jednostavno društvo s ograničenom odgovornošću za ugostiteljstvo, OIB 61944011949</izvorni_sadrzaj>
    <derivirana_varijabla naziv="DomainObject.Predmet.ProtustrankaFormatedOIB_1">  ANTES jednostavno društvo s ograničenom odgovornošću za ugostiteljstvo, OIB 61944011949</derivirana_varijabla>
  </DomainObject.Predmet.ProtustrankaFormatedOIB>
  <DomainObject.Predmet.ProtustrankaFormatedWithAdress>
    <izvorni_sadrzaj> ANTES jednostavno društvo s ograničenom odgovornošću za ugostiteljstvo, Varaždinska 119/A, 42000 Donji Kućan</izvorni_sadrzaj>
    <derivirana_varijabla naziv="DomainObject.Predmet.ProtustrankaFormatedWithAdress_1"> ANTES jednostavno društvo s ograničenom odgovornošću za ugostiteljstvo, Varaždinska 119/A, 42000 Donji Kućan</derivirana_varijabla>
  </DomainObject.Predmet.ProtustrankaFormatedWithAdress>
  <DomainObject.Predmet.ProtustrankaFormatedWithAdressOIB>
    <izvorni_sadrzaj> ANTES jednostavno društvo s ograničenom odgovornošću za ugostiteljstvo, OIB 61944011949, Varaždinska 119/A, 42000 Donji Kućan</izvorni_sadrzaj>
    <derivirana_varijabla naziv="DomainObject.Predmet.ProtustrankaFormatedWithAdressOIB_1"> ANTES jednostavno društvo s ograničenom odgovornošću za ugostiteljstvo, OIB 61944011949, Varaždinska 119/A, 42000 Donji Kućan</derivirana_varijabla>
  </DomainObject.Predmet.ProtustrankaFormatedWithAdressOIB>
  <DomainObject.Predmet.ProtustrankaWithAdress>
    <izvorni_sadrzaj>ANTES jednostavno društvo s ograničenom odgovornošću za ugostiteljstvo Varaždinska 119/A, 42000 Donji Kućan</izvorni_sadrzaj>
    <derivirana_varijabla naziv="DomainObject.Predmet.ProtustrankaWithAdress_1">ANTES jednostavno društvo s ograničenom odgovornošću za ugostiteljstvo Varaždinska 119/A, 42000 Donji Kućan</derivirana_varijabla>
  </DomainObject.Predmet.ProtustrankaWithAdress>
  <DomainObject.Predmet.ProtustrankaWithAdressOIB>
    <izvorni_sadrzaj>ANTES jednostavno društvo s ograničenom odgovornošću za ugostiteljstvo, OIB 61944011949, Varaždinska 119/A, 42000 Donji Kućan</izvorni_sadrzaj>
    <derivirana_varijabla naziv="DomainObject.Predmet.ProtustrankaWithAdressOIB_1">ANTES jednostavno društvo s ograničenom odgovornošću za ugostiteljstvo, OIB 61944011949, Varaždinska 119/A, 42000 Donji Kućan</derivirana_varijabla>
  </DomainObject.Predmet.ProtustrankaWithAdressOIB>
  <DomainObject.Predmet.ProtustrankaNazivFormated>
    <izvorni_sadrzaj>ANTES jednostavno društvo s ograničenom odgovornošću za ugostiteljstvo</izvorni_sadrzaj>
    <derivirana_varijabla naziv="DomainObject.Predmet.ProtustrankaNazivFormated_1">ANTES jednostavno društvo s ograničenom odgovornošću za ugostiteljstvo</derivirana_varijabla>
  </DomainObject.Predmet.ProtustrankaNazivFormated>
  <DomainObject.Predmet.ProtustrankaNazivFormatedOIB>
    <izvorni_sadrzaj>ANTES jednostavno društvo s ograničenom odgovornošću za ugostiteljstvo, OIB 61944011949</izvorni_sadrzaj>
    <derivirana_varijabla naziv="DomainObject.Predmet.ProtustrankaNazivFormatedOIB_1">ANTES jednostavno društvo s ograničenom odgovornošću za ugostiteljstvo, OIB 61944011949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ANTES jednostavno društvo s ograničenom odgovornošću za ugostiteljstvo</item>
    </izvorni_sadrzaj>
    <derivirana_varijabla naziv="DomainObject.Predmet.ProtuStrankaListFormated_1">
      <item>ANTES jednostavno društvo s ograničenom odgovornošću za ugostiteljstvo</item>
    </derivirana_varijabla>
  </DomainObject.Predmet.ProtuStrankaListFormated>
  <DomainObject.Predmet.ProtuStrankaListFormatedOIB>
    <izvorni_sadrzaj>
      <item>ANTES jednostavno društvo s ograničenom odgovornošću za ugostiteljstvo, OIB 61944011949</item>
    </izvorni_sadrzaj>
    <derivirana_varijabla naziv="DomainObject.Predmet.ProtuStrankaListFormatedOIB_1">
      <item>ANTES jednostavno društvo s ograničenom odgovornošću za ugostiteljstvo, OIB 61944011949</item>
    </derivirana_varijabla>
  </DomainObject.Predmet.ProtuStrankaListFormatedOIB>
  <DomainObject.Predmet.ProtuStrankaListFormatedWithAdress>
    <izvorni_sadrzaj>
      <item>ANTES jednostavno društvo s ograničenom odgovornošću za ugostiteljstvo, Varaždinska 119/A, 42000 Donji Kućan</item>
    </izvorni_sadrzaj>
    <derivirana_varijabla naziv="DomainObject.Predmet.ProtuStrankaListFormatedWithAdress_1">
      <item>ANTES jednostavno društvo s ograničenom odgovornošću za ugostiteljstvo, Varaždinska 119/A, 42000 Donji Kućan</item>
    </derivirana_varijabla>
  </DomainObject.Predmet.ProtuStrankaListFormatedWithAdress>
  <DomainObject.Predmet.ProtuStrankaListFormatedWithAdressOIB>
    <izvorni_sadrzaj>
      <item>ANTES jednostavno društvo s ograničenom odgovornošću za ugostiteljstvo, OIB 61944011949, Varaždinska 119/A, 42000 Donji Kućan</item>
    </izvorni_sadrzaj>
    <derivirana_varijabla naziv="DomainObject.Predmet.ProtuStrankaListFormatedWithAdressOIB_1">
      <item>ANTES jednostavno društvo s ograničenom odgovornošću za ugostiteljstvo, OIB 61944011949, Varaždinska 119/A, 42000 Donji Kućan</item>
    </derivirana_varijabla>
  </DomainObject.Predmet.ProtuStrankaListFormatedWithAdressOIB>
  <DomainObject.Predmet.ProtuStrankaListNazivFormated>
    <izvorni_sadrzaj>
      <item>ANTES jednostavno društvo s ograničenom odgovornošću za ugostiteljstvo</item>
    </izvorni_sadrzaj>
    <derivirana_varijabla naziv="DomainObject.Predmet.ProtuStrankaListNazivFormated_1">
      <item>ANTES jednostavno društvo s ograničenom odgovornošću za ugostiteljstvo</item>
    </derivirana_varijabla>
  </DomainObject.Predmet.ProtuStrankaListNazivFormated>
  <DomainObject.Predmet.ProtuStrankaListNazivFormatedOIB>
    <izvorni_sadrzaj>
      <item>ANTES jednostavno društvo s ograničenom odgovornošću za ugostiteljstvo, OIB 61944011949</item>
    </izvorni_sadrzaj>
    <derivirana_varijabla naziv="DomainObject.Predmet.ProtuStrankaListNazivFormatedOIB_1">
      <item>ANTES jednostavno društvo s ograničenom odgovornošću za ugostiteljstvo, OIB 61944011949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St-353/2017-2</izvorni_sadrzaj>
    <derivirana_varijabla naziv="DomainObject.PoslovniBrojDokumenta_1">St-353/2017-2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ANTES jednostavno društvo s ograničenom odgovornošću za ugostiteljstvo</izvorni_sadrzaj>
    <derivirana_varijabla naziv="DomainObject.Predmet.ProtustrankaIDrugi_1">ANTES jednostavno društvo s ograničenom odgovornošću za ugostiteljstvo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ANTES jednostavno društvo s ograničenom odgovornošću za ugostiteljstvo, OIB 61944011949, Varaždinska 119/A, 42000 Donji Kućan</izvorni_sadrzaj>
    <derivirana_varijabla naziv="DomainObject.Predmet.ProtustrankaIDrugiAdressOIB_1">ANTES jednostavno društvo s ograničenom odgovornošću za ugostiteljstvo, OIB 61944011949, Varaždinska 119/A,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ANTES jednostavno društvo s ograničenom odgovornošću za ugostiteljstvo</item>
      <item>Sudski registar</item>
      <item>e-oglasna ploča</item>
    </izvorni_sadrzaj>
    <derivirana_varijabla naziv="DomainObject.Predmet.SudioniciListNaziv_1">
      <item>Financijska agencija, RC ZAGREB, Podružnica VARAŽDIN</item>
      <item>ANTES jednostavno društvo s ograničenom odgovornošću za ugostiteljstvo</item>
      <item>Sudski registar</item>
      <item>e-oglasna ploča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ANTES jednostavno društvo s ograničenom odgovornošću za ugostiteljstvo, OIB 61944011949, Varaždinska 119/A,42000 Donji Kućan</item>
      <item>Sudski registar</item>
      <item>e-oglasna ploča</item>
    </izvorni_sadrzaj>
    <derivirana_varijabla naziv="DomainObject.Predmet.SudioniciListAdressOIB_1">
      <item>Financijska agencija, RC ZAGREB, Podružnica VARAŽDIN, OIB 85821130368, A. Cesarca 2,42000 Varaždin</item>
      <item>ANTES jednostavno društvo s ograničenom odgovornošću za ugostiteljstvo, OIB 61944011949, Varaždinska 119/A,42000 Donji Kućan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B66A40-EE32-494A-81D1-96C45549E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2768</properties:Characters>
  <properties:Lines>75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2017-08-14T09:05:00Z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